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4b55" w14:paraId="d944b55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3C1320">
        <w:t>2924</w:t>
      </w:r>
      <w:r w:rsidR="00667ECB">
        <w:t>/1</w:t>
      </w:r>
      <w:r w:rsidR="003C1320">
        <w:t>6</w:t>
      </w:r>
      <w:r w:rsidR="00667ECB">
        <w:t>-</w:t>
      </w:r>
      <w:r w:rsidR="003C1320">
        <w:t>23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DD27DB" w:rsidP="002D60CE" w:rsidR="00DD27DB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DD27DB" w:rsidP="002D60CE" w:rsidR="00DD27DB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3C1320">
        <w:t>KUĆA DOMAĆEG BILJA j.d.o.o. za usluge i trgovinu, OIB 14432536362, Zagreb, Ilica 109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667ECB">
        <w:rPr>
          <w:lang w:val="pt-BR"/>
        </w:rPr>
        <w:t>7. veljače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3C1320">
        <w:t>KUĆA DOMAĆEG BILJA j.d.o.o. za usluge i trgovinu, OIB 14432536362, Zagreb, Ilica 109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667ECB">
        <w:rPr>
          <w:lang w:val="pt-BR"/>
        </w:rPr>
        <w:t>2</w:t>
      </w:r>
      <w:r w:rsidR="003C1320">
        <w:rPr>
          <w:lang w:val="pt-BR"/>
        </w:rPr>
        <w:t>6</w:t>
      </w:r>
      <w:r w:rsidR="00667ECB">
        <w:rPr>
          <w:lang w:val="pt-BR"/>
        </w:rPr>
        <w:t>.</w:t>
      </w:r>
      <w:r w:rsidR="003C1320">
        <w:rPr>
          <w:lang w:val="pt-BR"/>
        </w:rPr>
        <w:t>130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3C1320">
        <w:t>2924</w:t>
      </w:r>
      <w:r w:rsidR="00535D8E" w:rsidRPr="003A50F5">
        <w:t>-</w:t>
      </w:r>
      <w:r w:rsidR="000C1F96" w:rsidRPr="003A50F5">
        <w:t>1</w:t>
      </w:r>
      <w:r w:rsidR="003C1320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3C1320">
        <w:t>KUĆA DOMAĆEG BILJA j.d.o.o. za usluge i trgovinu, OIB 14432536362, Zagreb, Ilica 109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77295" w:rsidP="00077295" w:rsidR="00077295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3C1320">
        <w:t>22. ožujka 2016</w:t>
      </w:r>
      <w:r w:rsidR="004C14CD" w:rsidRPr="003A50F5">
        <w:t>.</w:t>
      </w:r>
      <w:r w:rsidRPr="003A50F5">
        <w:t xml:space="preserve"> u Očevidniku redoslijeda osnova za plaćanje ima evidentirane neizvršene osnove za plaćanje u neprekinutom razdoblju od 120 dana, u ukupnom iznosu od </w:t>
      </w:r>
      <w:r w:rsidR="003C1320">
        <w:t>30.847,90</w:t>
      </w:r>
      <w:r w:rsidRPr="003A50F5">
        <w:t xml:space="preserve"> kn, kao i da dužnik ima </w:t>
      </w:r>
      <w:r w:rsidR="003C1320">
        <w:t>1</w:t>
      </w:r>
      <w:r w:rsidRPr="003A50F5">
        <w:t xml:space="preserve"> zaposlen</w:t>
      </w:r>
      <w:r w:rsidR="00667ECB">
        <w:t>ih</w:t>
      </w:r>
      <w:r w:rsidRPr="003A50F5">
        <w:t xml:space="preserve">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667ECB">
      <w:pPr>
        <w:pStyle w:val="Tijeloteksta"/>
        <w:ind w:firstLine="708"/>
      </w:pPr>
      <w:r w:rsidRPr="003A50F5">
        <w:t xml:space="preserve">Sud je rješenjem od </w:t>
      </w:r>
      <w:r w:rsidR="003C1320">
        <w:t>2. rujna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667ECB">
        <w:t>7. veljače 2017</w:t>
      </w:r>
      <w:r w:rsidR="00901CFD" w:rsidRPr="003A50F5">
        <w:t xml:space="preserve">. održano je ročište </w:t>
      </w:r>
      <w:r w:rsidR="00667ECB">
        <w:t xml:space="preserve">radi rasprave o uvjetima za otvaranje stečajnog postupka, </w:t>
      </w:r>
      <w:r w:rsidR="00057BF6" w:rsidRPr="003A50F5">
        <w:t xml:space="preserve">na koje </w:t>
      </w:r>
      <w:r w:rsidR="00667ECB">
        <w:t>su</w:t>
      </w:r>
      <w:r w:rsidR="00057BF6" w:rsidRPr="003A50F5">
        <w:t xml:space="preserve"> pristupi</w:t>
      </w:r>
      <w:r w:rsidR="00DD27DB">
        <w:t>li</w:t>
      </w:r>
      <w:r w:rsidR="00057BF6" w:rsidRPr="003A50F5">
        <w:t xml:space="preserve"> zastupnik po zakonu dužn</w:t>
      </w:r>
      <w:r w:rsidR="008B2D26">
        <w:t>ika</w:t>
      </w:r>
      <w:r w:rsidR="00667ECB">
        <w:t xml:space="preserve"> i privremeni stečajni upravitelj.</w:t>
      </w:r>
    </w:p>
    <w:p w:rsidRDefault="00667ECB" w:rsidP="003C1320" w:rsidR="003C1320">
      <w:pPr>
        <w:ind w:firstLine="708"/>
        <w:jc w:val="both"/>
      </w:pPr>
      <w:r>
        <w:t xml:space="preserve">Zastupnik po zakonu dužnika je na navedenom ročištu izjavio da se ne protivi da se nad dužnikom </w:t>
      </w:r>
      <w:r w:rsidR="003C1320">
        <w:t xml:space="preserve">KUĆA DOMAĆEG BILJA j.d.o.o. za usluge i trgovinu, OIB 14432536362, Zagreb, Ilica 109 </w:t>
      </w:r>
      <w:r>
        <w:t xml:space="preserve">otvori stečaj te da </w:t>
      </w:r>
      <w:r w:rsidR="003C1320">
        <w:t xml:space="preserve">dužnik nema imovine, kako pokretnina tako ni nekretnina kao niti novčanih tražbina i da je dužnik prestao sa obavljanjem djelatnosti u ožujku 2016. </w:t>
      </w:r>
    </w:p>
    <w:p w:rsidRDefault="00057BF6" w:rsidP="003C1320" w:rsidR="003C1320">
      <w:pPr>
        <w:ind w:firstLine="708"/>
        <w:jc w:val="both"/>
      </w:pPr>
      <w:r w:rsidRPr="003A50F5">
        <w:t xml:space="preserve">Privremeni stečajni upravitelj je naveo da je u odnosu na dužnika </w:t>
      </w:r>
      <w:r w:rsidR="003C1320">
        <w:t xml:space="preserve">ostvaren stečajni razlog nesposobnost za plaćanje, da ne postoje izgledi za nastavak poslovanja dužnika, da dužnik nema imovinu dostatnu za namirenje stečajnog postupka te predlaže dužnikove vjerovnike pozvati na predujam u iznosu od </w:t>
      </w:r>
      <w:r w:rsidR="003C1320" w:rsidRPr="00026FCC">
        <w:t>26.130,00 kn</w:t>
      </w:r>
      <w:r w:rsidR="003C1320">
        <w:t xml:space="preserve"> za pokriće troškova prethodnog i stečajnog postupka pa ukoliko nitko od vjerovnika ne predujmi taj iznos, istovremeno otvoriti i zaključiti stečaj. </w:t>
      </w:r>
      <w:r w:rsidR="003C1320" w:rsidRPr="00E66956">
        <w:t xml:space="preserve">Privremeni stečajni upravitelj je u </w:t>
      </w:r>
      <w:r w:rsidR="003C1320">
        <w:t>specifikaciji troškova</w:t>
      </w:r>
      <w:r w:rsidR="003C1320" w:rsidRPr="00E66956">
        <w:t xml:space="preserve"> naveo da troškovi stečajnog postupka za 6 mjeseci iznose </w:t>
      </w:r>
      <w:r w:rsidR="003C1320">
        <w:t>26.130,00</w:t>
      </w:r>
      <w:r w:rsidR="003C1320" w:rsidRPr="00E66956">
        <w:t xml:space="preserve"> kn i to za:</w:t>
      </w:r>
      <w:r w:rsidR="003C1320">
        <w:t xml:space="preserve"> nagrada stečajnom upravitelju u bruto iznosu od 8.000,00 kn, troškovi knjigovodstva u iznosu od 8.000,00 kn, materijalni troškovi (poštarina, pristojbe, prijevoz, žiro račun, arhiva) u iznosu od 8.000,00 kn, trošak izrade pečata u iznosu od 130,00 kn i trošak osiguranja stečajnog upravitelja u iznosu od 2.000,00 kn.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667ECB">
        <w:t>28. studenog</w:t>
      </w:r>
      <w:r w:rsidR="003A50F5" w:rsidRPr="003A50F5">
        <w:t xml:space="preserve"> </w:t>
      </w:r>
      <w:r w:rsidR="002D2420">
        <w:t xml:space="preserve"> </w:t>
      </w:r>
      <w:r w:rsidR="003A50F5" w:rsidRPr="003A50F5">
        <w:t xml:space="preserve">2016. (list </w:t>
      </w:r>
      <w:r w:rsidR="002D2420">
        <w:t>27</w:t>
      </w:r>
      <w:r w:rsidRPr="003A50F5">
        <w:t xml:space="preserve"> spisa) sud je utvrdio da </w:t>
      </w:r>
      <w:r w:rsidR="0092492D">
        <w:t xml:space="preserve">je dužnik na dan </w:t>
      </w:r>
      <w:r w:rsidR="002D2420">
        <w:t>22. ožujka 2016</w:t>
      </w:r>
      <w:r w:rsidR="0092492D">
        <w:t xml:space="preserve">. u Očevidniku redoslijeda osnova za plaćanje imao neizvršene osnove u neprekinutom razdoblju od 120 dana u ukupnom iznosu od </w:t>
      </w:r>
      <w:r w:rsidR="002D2420">
        <w:t>30.847,90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667ECB">
        <w:t>2</w:t>
      </w:r>
      <w:r w:rsidR="002D2420">
        <w:t>6</w:t>
      </w:r>
      <w:r w:rsidR="00667ECB">
        <w:t>.</w:t>
      </w:r>
      <w:r w:rsidR="002D2420">
        <w:t>13</w:t>
      </w:r>
      <w:r w:rsidR="00667ECB">
        <w:t>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DD27DB" w:rsidP="009B6DB8" w:rsidR="009B6DB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i </w:t>
      </w:r>
      <w:r w:rsidR="007F0AD5">
        <w:t xml:space="preserve">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3C1320">
        <w:t>KUĆA DOMAĆEG BILJA j.d.o.o. za usluge i trgovinu, OIB 14432536362, Zagreb, Ilica 109</w:t>
      </w:r>
      <w:r w:rsidR="009B6DB8">
        <w:rPr>
          <w:lang w:val="pt-BR"/>
        </w:rPr>
        <w:t xml:space="preserve">, </w:t>
      </w:r>
      <w:r w:rsidR="007F0AD5"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DD27DB">
        <w:t>7. veljače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A34B69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D1AD2" w:rsidP="00065B42" w:rsidR="000D1AD2" w:rsidRPr="003A50F5"/>
    <w:p w:rsidRDefault="00A34B69" w:rsidP="002B3342" w:rsidR="00A34B69" w:rsidRPr="00694D64">
      <w:r w:rsidRPr="00694D64">
        <w:t>Za točnost otpravka-ovlašteni službenik:</w:t>
      </w:r>
    </w:p>
    <w:p w:rsidRDefault="00A34B69" w:rsidP="002B3342" w:rsidR="00A34B69" w:rsidRPr="00694D64">
      <w:r w:rsidRPr="00694D64">
        <w:t>Karmela Dolenc</w:t>
      </w:r>
    </w:p>
    <w:p w:rsidRDefault="00A34B69" w:rsidP="002B3342" w:rsidR="00A34B69">
      <w:pPr>
        <w:pStyle w:val="Bezproreda"/>
      </w:pPr>
    </w:p>
    <w:p w:rsidRDefault="00B87516" w:rsidP="00A34B69" w:rsidR="00B87516"/>
    <w:sectPr w:rsidSect="00FA70F0" w:rsidR="00B875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A34B69">
          <w:rPr>
            <w:noProof/>
            <w:sz w:val="24"/>
            <w:szCs w:val="24"/>
          </w:rPr>
          <w:t>3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3C1320">
      <w:rPr>
        <w:sz w:val="24"/>
        <w:szCs w:val="24"/>
      </w:rPr>
      <w:t>2</w:t>
    </w:r>
    <w:r w:rsidR="00A34B69">
      <w:rPr>
        <w:sz w:val="24"/>
        <w:szCs w:val="24"/>
      </w:rPr>
      <w:t>9</w:t>
    </w:r>
    <w:r w:rsidR="003C1320">
      <w:rPr>
        <w:sz w:val="24"/>
        <w:szCs w:val="24"/>
      </w:rPr>
      <w:t>24</w:t>
    </w:r>
    <w:r w:rsidRPr="003A50F5">
      <w:rPr>
        <w:sz w:val="24"/>
        <w:szCs w:val="24"/>
      </w:rPr>
      <w:t>/1</w:t>
    </w:r>
    <w:r w:rsidR="003C1320">
      <w:rPr>
        <w:sz w:val="24"/>
        <w:szCs w:val="24"/>
      </w:rPr>
      <w:t>6</w:t>
    </w:r>
    <w:r w:rsidRPr="003A50F5">
      <w:rPr>
        <w:sz w:val="24"/>
        <w:szCs w:val="24"/>
      </w:rPr>
      <w:t>-</w:t>
    </w:r>
    <w:r w:rsidR="003C1320">
      <w:rPr>
        <w:sz w:val="24"/>
        <w:szCs w:val="24"/>
      </w:rPr>
      <w:t>23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2420"/>
    <w:rsid w:val="002D5087"/>
    <w:rsid w:val="002D60CE"/>
    <w:rsid w:val="0031111F"/>
    <w:rsid w:val="00341F35"/>
    <w:rsid w:val="003A50F5"/>
    <w:rsid w:val="003C1320"/>
    <w:rsid w:val="003D0115"/>
    <w:rsid w:val="003F3702"/>
    <w:rsid w:val="00412D47"/>
    <w:rsid w:val="0046518B"/>
    <w:rsid w:val="004C14CD"/>
    <w:rsid w:val="004C428C"/>
    <w:rsid w:val="004F7072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67ECB"/>
    <w:rsid w:val="006B293D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34B69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D27DB"/>
    <w:rsid w:val="00DE0F86"/>
    <w:rsid w:val="00E0682D"/>
    <w:rsid w:val="00E24B5E"/>
    <w:rsid w:val="00E76671"/>
    <w:rsid w:val="00EF3D26"/>
    <w:rsid w:val="00F324F6"/>
    <w:rsid w:val="00F66C66"/>
    <w:rsid w:val="00F818EF"/>
    <w:rsid w:val="00FA70F0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B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B6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B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B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34B6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St-2924/2016</izvorni_sadrzaj>
    <derivirana_varijabla naziv="DomainObject.Predmet.OznakaBroj_1">St-2924/2016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DOMAĆEG BILJA jednostavno društvo s ograničenom odgovornošću za usluge i trgovinu zastupanog po punomoćniku Marina Poljanić</izvorni_sadrzaj>
    <derivirana_varijabla naziv="DomainObject.Predmet.ProtustrankaFormated_1">  KUĆA DOMAĆEG BILJA jednostavno društvo s ograničenom odgovornošću za usluge i trgovinu zastupanog po punomoćniku Marina Poljanić</derivirana_varijabla>
  </DomainObject.Predmet.ProtustrankaFormated>
  <DomainObject.Predmet.ProtustrankaFormatedOIB>
    <izvorni_sadrzaj>  KUĆA DOMAĆEG BILJA jednostavno društvo s ograničenom odgovornošću za usluge i trgovinu, OIB 14432536362 zastupanog po punomoćniku Marina Poljanić</izvorni_sadrzaj>
    <derivirana_varijabla naziv="DomainObject.Predmet.ProtustrankaFormatedOIB_1">  KUĆA DOMAĆEG BILJA jednostavno društvo s ograničenom odgovornošću za usluge i trgovinu, OIB 14432536362 zastupanog po punomoćniku Marina Poljanić</derivirana_varijabla>
  </DomainObject.Predmet.ProtustrankaFormatedOIB>
  <DomainObject.Predmet.ProtustrankaFormatedWithAdress>
    <izvorni_sadrzaj> KUĆA DOMAĆEG BILJA jednostavno društvo s ograničenom odgovornošću za usluge i trgovinu, Ilica 109, 10000 Zagreb zastupanog po punomoćniku Marina Poljanić</izvorni_sadrzaj>
    <derivirana_varijabla naziv="DomainObject.Predmet.ProtustrankaFormatedWithAdress_1"> KUĆA DOMAĆEG BILJA jednostavno društvo s ograničenom odgovornošću za usluge i trgovinu, Ilica 109, 10000 Zagreb zastupanog po punomoćniku Marina Poljanić</derivirana_varijabla>
  </DomainObject.Predmet.ProtustrankaFormatedWithAdress>
  <DomainObject.Predmet.ProtustrankaFormatedWithAdressOIB>
    <izvorni_sadrzaj> KUĆA DOMAĆEG BILJA jednostavno društvo s ograničenom odgovornošću za usluge i trgovinu, OIB 14432536362, Ilica 109, 10000 Zagreb zastupanog po punomoćniku Marina Poljanić</izvorni_sadrzaj>
    <derivirana_varijabla naziv="DomainObject.Predmet.ProtustrankaFormatedWithAdressOIB_1"> KUĆA DOMAĆEG BILJA jednostavno društvo s ograničenom odgovornošću za usluge i trgovinu, OIB 14432536362, Ilica 109, 10000 Zagreb zastupanog po punomoćniku Marina Poljanić</derivirana_varijabla>
  </DomainObject.Predmet.ProtustrankaFormatedWithAdressOIB>
  <DomainObject.Predmet.ProtustrankaWithAdress>
    <izvorni_sadrzaj>KUĆA DOMAĆEG BILJA jednostavno društvo s ograničenom odgovornošću za usluge i trgovinu Ilica 109, 10000 Zagreb</izvorni_sadrzaj>
    <derivirana_varijabla naziv="DomainObject.Predmet.ProtustrankaWithAdress_1">KUĆA DOMAĆEG BILJA jednostavno društvo s ograničenom odgovornošću za usluge i trgovinu Ilica 109, 10000 Zagreb</derivirana_varijabla>
  </DomainObject.Predmet.ProtustrankaWithAdress>
  <DomainObject.Predmet.ProtustrankaWithAdressOIB>
    <izvorni_sadrzaj>KUĆA DOMAĆEG BILJA jednostavno društvo s ograničenom odgovornošću za usluge i trgovinu, OIB 14432536362, Ilica 109, 10000 Zagreb</izvorni_sadrzaj>
    <derivirana_varijabla naziv="DomainObject.Predmet.ProtustrankaWithAdressOIB_1">KUĆA DOMAĆEG BILJA jednostavno društvo s ograničenom odgovornošću za usluge i trgovinu, OIB 14432536362, Ilica 109, 10000 Zagreb</derivirana_varijabla>
  </DomainObject.Predmet.ProtustrankaWithAdressOIB>
  <DomainObject.Predmet.ProtustrankaNazivFormated>
    <izvorni_sadrzaj>KUĆA DOMAĆEG BILJA jednostavno društvo s ograničenom odgovornošću za usluge i trgovinu</izvorni_sadrzaj>
    <derivirana_varijabla naziv="DomainObject.Predmet.ProtustrankaNazivFormated_1">KUĆA DOMAĆEG BILJA jednostavno društvo s ograničenom odgovornošću za usluge i trgovinu</derivirana_varijabla>
  </DomainObject.Predmet.ProtustrankaNazivFormated>
  <DomainObject.Predmet.ProtustrankaNazivFormatedOIB>
    <izvorni_sadrzaj>KUĆA DOMAĆEG BILJA jednostavno društvo s ograničenom odgovornošću za usluge i trgovinu, OIB 14432536362</izvorni_sadrzaj>
    <derivirana_varijabla naziv="DomainObject.Predmet.ProtustrankaNazivFormatedOIB_1">KUĆA DOMAĆEG BILJA jednostavno društvo s ograničenom odgovornošću za usluge i trgovinu, OIB 14432536362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Poljanić</izvorni_sadrzaj>
    <derivirana_varijabla naziv="DomainObject.Predmet.StrankaFormated_1">  FINA Regionalni centar Zagreb; Marina Poljanić</derivirana_varijabla>
  </DomainObject.Predmet.StrankaFormated>
  <DomainObject.Predmet.StrankaFormatedOIB>
    <izvorni_sadrzaj>  FINA Regionalni centar Zagreb, OIB 85821130368; Marina Poljanić, OIB 34047880455</izvorni_sadrzaj>
    <derivirana_varijabla naziv="DomainObject.Predmet.StrankaFormatedOIB_1">  FINA Regionalni centar Zagreb, OIB 85821130368; Marina Poljanić, OIB 34047880455</derivirana_varijabla>
  </DomainObject.Predmet.StrankaFormatedOIB>
  <DomainObject.Predmet.StrankaFormatedWithAdress>
    <izvorni_sadrzaj> FINA Regionalni centar Zagreb, Trg svibanjskih žrtava 1995. br. 1, 10000 Zagreb; Marina Poljanić, Ilica 13, 10000 Zagreb</izvorni_sadrzaj>
    <derivirana_varijabla naziv="DomainObject.Predmet.StrankaFormatedWithAdress_1"> FINA Regionalni centar Zagreb, Trg svibanjskih žrtava 1995. br. 1, 10000 Zagreb; Marina Poljanić, Ilica 13, 10000 Zagreb</derivirana_varijabla>
  </DomainObject.Predmet.StrankaFormatedWithAdress>
  <DomainObject.Predmet.StrankaFormatedWithAdressOIB>
    <izvorni_sadrzaj> FINA Regionalni centar Zagreb, OIB 85821130368, Trg svibanjskih žrtava 1995. br. 1, 10000 Zagreb; Marina Poljanić, OIB 34047880455, Ilica 13, 10000 Zagreb</izvorni_sadrzaj>
    <derivirana_varijabla naziv="DomainObject.Predmet.StrankaFormatedWithAdressOIB_1"> FINA Regionalni centar Zagreb, OIB 85821130368, Trg svibanjskih žrtava 1995. br. 1, 10000 Zagreb; Marina Poljanić, OIB 34047880455, Ilica 13, 10000 Zagreb</derivirana_varijabla>
  </DomainObject.Predmet.StrankaFormatedWithAdressOIB>
  <DomainObject.Predmet.StrankaWithAdress>
    <izvorni_sadrzaj>FINA Regionalni centar Zagreb Trg svibanjskih žrtava 1995. br. 1,10000 Zagreb,Marina Poljanić Ilica 13,10000 Zagreb</izvorni_sadrzaj>
    <derivirana_varijabla naziv="DomainObject.Predmet.StrankaWithAdress_1">FINA Regionalni centar Zagreb Trg svibanjskih žrtava 1995. br. 1,10000 Zagreb,Marina Poljanić Ilica 13,10000 Zagreb</derivirana_varijabla>
  </DomainObject.Predmet.StrankaWithAdress>
  <DomainObject.Predmet.StrankaWithAdressOIB>
    <izvorni_sadrzaj>FINA Regionalni centar Zagreb, OIB 85821130368, Trg svibanjskih žrtava 1995. br. 1,10000 Zagreb,Marina Poljanić, OIB 34047880455, Ilica 13,10000 Zagreb</izvorni_sadrzaj>
    <derivirana_varijabla naziv="DomainObject.Predmet.StrankaWithAdressOIB_1">FINA Regionalni centar Zagreb, OIB 85821130368, Trg svibanjskih žrtava 1995. br. 1,10000 Zagreb,Marina Poljanić, OIB 34047880455, Ilica 13,10000 Zagreb</derivirana_varijabla>
  </DomainObject.Predmet.StrankaWithAdressOIB>
  <DomainObject.Predmet.StrankaNazivFormated>
    <izvorni_sadrzaj>FINA Regionalni centar Zagreb,Marina Poljanić</izvorni_sadrzaj>
    <derivirana_varijabla naziv="DomainObject.Predmet.StrankaNazivFormated_1">FINA Regionalni centar Zagreb,Marina Poljanić</derivirana_varijabla>
  </DomainObject.Predmet.StrankaNazivFormated>
  <DomainObject.Predmet.StrankaNazivFormatedOIB>
    <izvorni_sadrzaj>FINA Regionalni centar Zagreb, OIB 85821130368,Marina Poljanić, OIB 34047880455</izvorni_sadrzaj>
    <derivirana_varijabla naziv="DomainObject.Predmet.StrankaNazivFormatedOIB_1">FINA Regionalni centar Zagreb, OIB 85821130368,Marina Poljanić, OIB 34047880455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Marina Poljanić</item>
    </izvorni_sadrzaj>
    <derivirana_varijabla naziv="DomainObject.Predmet.StrankaListFormated_1">
      <item>FINA Regionalni centar Zagreb</item>
      <item>Marina Poljanić</item>
    </derivirana_varijabla>
  </DomainObject.Predmet.StrankaListFormated>
  <DomainObject.Predmet.StrankaListFormatedOIB>
    <izvorni_sadrzaj>
      <item>FINA Regionalni centar Zagreb, OIB 85821130368</item>
      <item>Marina Poljanić, OIB 34047880455</item>
    </izvorni_sadrzaj>
    <derivirana_varijabla naziv="DomainObject.Predmet.StrankaListFormatedOIB_1">
      <item>FINA Regionalni centar Zagreb, OIB 85821130368</item>
      <item>Marina Poljanić, OIB 34047880455</item>
    </derivirana_varijabla>
  </DomainObject.Predmet.StrankaListFormatedOIB>
  <DomainObject.Predmet.StrankaListFormatedWithAdress>
    <izvorni_sadrzaj>
      <item>FINA Regionalni centar Zagreb, Trg svibanjskih žrtava 1995. br. 1, 10000 Zagreb</item>
      <item>Marina Poljanić, Ilica 13, 10000 Zagreb</item>
    </izvorni_sadrzaj>
    <derivirana_varijabla naziv="DomainObject.Predmet.StrankaListFormatedWithAdress_1">
      <item>FINA Regionalni centar Zagreb, Trg svibanjskih žrtava 1995. br. 1, 10000 Zagreb</item>
      <item>Marina Poljanić, Ilica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Marina Poljanić, OIB 34047880455, Ilica 13, 10000 Zagreb</item>
    </izvorni_sadrzaj>
    <derivirana_varijabla naziv="DomainObject.Predmet.StrankaListFormatedWithAdressOIB_1">
      <item>FINA Regionalni centar Zagreb, OIB 85821130368, Trg svibanjskih žrtava 1995. br. 1, 10000 Zagreb</item>
      <item>Marina Poljanić, OIB 34047880455, Ilica 13, 10000 Zagreb</item>
    </derivirana_varijabla>
  </DomainObject.Predmet.StrankaListFormatedWithAdressOIB>
  <DomainObject.Predmet.StrankaListNazivFormated>
    <izvorni_sadrzaj>
      <item>FINA Regionalni centar Zagreb</item>
      <item>Marina Poljanić</item>
    </izvorni_sadrzaj>
    <derivirana_varijabla naziv="DomainObject.Predmet.StrankaListNazivFormated_1">
      <item>FINA Regionalni centar Zagreb</item>
      <item>Marina Poljanić</item>
    </derivirana_varijabla>
  </DomainObject.Predmet.StrankaListNazivFormated>
  <DomainObject.Predmet.StrankaListNazivFormatedOIB>
    <izvorni_sadrzaj>
      <item>FINA Regionalni centar Zagreb, OIB 85821130368</item>
      <item>Marina Poljanić, OIB 34047880455</item>
    </izvorni_sadrzaj>
    <derivirana_varijabla naziv="DomainObject.Predmet.StrankaListNazivFormatedOIB_1">
      <item>FINA Regionalni centar Zagreb, OIB 85821130368</item>
      <item>Marina Poljanić, OIB 34047880455</item>
    </derivirana_varijabla>
  </DomainObject.Predmet.StrankaListNazivFormatedOIB>
  <DomainObject.Predmet.ProtuStrankaListFormated>
    <izvorni_sadrzaj>
      <item>KUĆA DOMAĆEG BILJA jednostavno društvo s ograničenom odgovornošću za usluge i trgovinu zastupanog po punomoćniku Marina Poljanić</item>
    </izvorni_sadrzaj>
    <derivirana_varijabla naziv="DomainObject.Predmet.ProtuStrankaListFormated_1">
      <item>KUĆA DOMAĆEG BILJA jednostavno društvo s ograničenom odgovornošću za usluge i trgovinu zastupanog po punomoćniku Marina Poljanić</item>
    </derivirana_varijabla>
  </DomainObject.Predmet.ProtuStrankaListFormated>
  <DomainObject.Predmet.ProtuStrankaListFormatedOIB>
    <izvorni_sadrzaj>
      <item>KUĆA DOMAĆEG BILJA jednostavno društvo s ograničenom odgovornošću za usluge i trgovinu, OIB 14432536362 zastupanog po punomoćniku Marina Poljanić</item>
    </izvorni_sadrzaj>
    <derivirana_varijabla naziv="DomainObject.Predmet.ProtuStrankaListFormatedOIB_1">
      <item>KUĆA DOMAĆEG BILJA jednostavno društvo s ograničenom odgovornošću za usluge i trgovinu, OIB 14432536362 zastupanog po punomoćniku Marina Poljanić</item>
    </derivirana_varijabla>
  </DomainObject.Predmet.ProtuStrankaListFormatedOIB>
  <DomainObject.Predmet.ProtuStrankaListFormatedWithAdress>
    <izvorni_sadrzaj>
      <item>KUĆA DOMAĆEG BILJA jednostavno društvo s ograničenom odgovornošću za usluge i trgovinu, Ilica 109, 10000 Zagreb zastupanog po punomoćniku Marina Poljanić</item>
    </izvorni_sadrzaj>
    <derivirana_varijabla naziv="DomainObject.Predmet.ProtuStrankaListFormatedWithAdress_1">
      <item>KUĆA DOMAĆEG BILJA jednostavno društvo s ograničenom odgovornošću za usluge i trgovinu, Ilica 109, 10000 Zagreb zastupanog po punomoćniku Marina Poljanić</item>
    </derivirana_varijabla>
  </DomainObject.Predmet.ProtuStrankaListFormatedWithAdress>
  <DomainObject.Predmet.ProtuStrankaListFormatedWithAdressOIB>
    <izvorni_sadrzaj>
      <item>KUĆA DOMAĆEG BILJA jednostavno društvo s ograničenom odgovornošću za usluge i trgovinu, OIB 14432536362, Ilica 109, 10000 Zagreb zastupanog po punomoćniku Marina Poljanić</item>
    </izvorni_sadrzaj>
    <derivirana_varijabla naziv="DomainObject.Predmet.ProtuStrankaListFormatedWithAdressOIB_1">
      <item>KUĆA DOMAĆEG BILJA jednostavno društvo s ograničenom odgovornošću za usluge i trgovinu, OIB 14432536362, Ilica 109, 10000 Zagreb zastupanog po punomoćniku Marina Poljanić</item>
    </derivirana_varijabla>
  </DomainObject.Predmet.ProtuStrankaListFormatedWithAdressOIB>
  <DomainObject.Predmet.ProtuStrankaListNazivFormated>
    <izvorni_sadrzaj>
      <item>KUĆA DOMAĆEG BILJA jednostavno društvo s ograničenom odgovornošću za usluge i trgovinu</item>
    </izvorni_sadrzaj>
    <derivirana_varijabla naziv="DomainObject.Predmet.ProtuStrankaListNazivFormated_1">
      <item>KUĆA DOMAĆEG BILJA jednostavno društvo s ograničenom odgovornošću za usluge i trgovinu</item>
    </derivirana_varijabla>
  </DomainObject.Predmet.ProtuStrankaListNazivFormated>
  <DomainObject.Predmet.ProtuStrankaListNazivFormatedOIB>
    <izvorni_sadrzaj>
      <item>KUĆA DOMAĆEG BILJA jednostavno društvo s ograničenom odgovornošću za usluge i trgovinu, OIB 14432536362</item>
    </izvorni_sadrzaj>
    <derivirana_varijabla naziv="DomainObject.Predmet.ProtuStrankaListNazivFormatedOIB_1">
      <item>KUĆA DOMAĆEG BILJA jednostavno društvo s ograničenom odgovornošću za usluge i trgovinu, OIB 14432536362</item>
    </derivirana_varijabla>
  </DomainObject.Predmet.ProtuStrankaListNazivFormatedOIB>
  <DomainObject.Predmet.OstaliListFormated>
    <izvorni_sadrzaj>
      <item>Marina Poljanić punomoćnik sudionika u postupku KUĆA DOMAĆEG BILJA jednostavno društvo s ograničenom odgovornošću za usluge i trgovinu</item>
      <item>HRVATSKA POŠTANSKA BANKA, dioničko društvo</item>
    </izvorni_sadrzaj>
    <derivirana_varijabla naziv="DomainObject.Predmet.OstaliListFormated_1">
      <item>Marina Poljanić punomoćnik sudionika u postupku KUĆA DOMAĆEG BILJA jednostavno društvo s ograničenom odgovornošću za usluge i trgovinu</item>
      <item>HRVATSKA POŠTANSKA BANKA, dioničko društvo</item>
    </derivirana_varijabla>
  </DomainObject.Predmet.OstaliListFormated>
  <DomainObject.Predmet.OstaliListFormatedOIB>
    <izvorni_sadrzaj>
      <item>Marina Poljanić, OIB 34047880455 punomoćnik sudionika u postupku KUĆA DOMAĆEG BILJA jednostavno društvo s ograničenom odgovornošću za usluge i trgovinu</item>
      <item>HRVATSKA POŠTANSKA BANKA, dioničko društvo, OIB 87939104217</item>
    </izvorni_sadrzaj>
    <derivirana_varijabla naziv="DomainObject.Predmet.OstaliListFormatedOIB_1">
      <item>Marina Poljanić, OIB 34047880455 punomoćnik sudionika u postupku KUĆA DOMAĆEG BILJA jednostavno društvo s ograničenom odgovornošću za usluge i trgovinu</item>
      <item>HRVATSKA POŠTANSKA BANKA, dioničko društvo, OIB 87939104217</item>
    </derivirana_varijabla>
  </DomainObject.Predmet.OstaliListFormatedOIB>
  <DomainObject.Predmet.OstaliListFormatedWithAdress>
    <izvorni_sadrzaj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izvorni_sadrzaj>
    <derivirana_varijabla naziv="DomainObject.Predmet.OstaliListFormatedWithAdress_1"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derivirana_varijabla>
  </DomainObject.Predmet.OstaliListFormatedWithAdress>
  <DomainObject.Predmet.OstaliListFormatedWithAdressOIB>
    <izvorni_sadrzaj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izvorni_sadrzaj>
    <derivirana_varijabla naziv="DomainObject.Predmet.OstaliListFormatedWithAdressOIB_1"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Marina Poljanić</item>
      <item>HRVATSKA POŠTANSKA BANKA, dioničko društvo</item>
    </izvorni_sadrzaj>
    <derivirana_varijabla naziv="DomainObject.Predmet.OstaliListNazivFormated_1">
      <item>Marina Poljanić</item>
      <item>HRVATSKA POŠTANSKA BANKA, dioničko društvo</item>
    </derivirana_varijabla>
  </DomainObject.Predmet.OstaliListNazivFormated>
  <DomainObject.Predmet.OstaliListNazivFormatedOIB>
    <izvorni_sadrzaj>
      <item>Marina Poljanić, OIB 34047880455</item>
      <item>HRVATSKA POŠTANSKA BANKA, dioničko društvo, OIB 87939104217</item>
    </izvorni_sadrzaj>
    <derivirana_varijabla naziv="DomainObject.Predmet.OstaliListNazivFormatedOIB_1">
      <item>Marina Poljanić, OIB 34047880455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KUĆA DOMAĆEG BILJA jednostavno društvo s ograničenom odgovornošću za usluge i trgovinu</izvorni_sadrzaj>
    <derivirana_varijabla naziv="DomainObject.Predmet.ProtustrankaIDrugi_1">KUĆA DOMAĆEG BILJA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KUĆA DOMAĆEG BILJA jednostavno društvo s ograničenom odgovornošću za usluge i trgovinu, OIB 14432536362, Ilica 109, 10000 Zagreb</izvorni_sadrzaj>
    <derivirana_varijabla naziv="DomainObject.Predmet.ProtustrankaIDrugiAdressOIB_1">KUĆA DOMAĆEG BILJA jednostavno društvo s ograničenom odgovornošću za usluge i trgovinu, OIB 14432536362,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DOMAĆEG BILJA jednostavno društvo s ograničenom odgovornošću za usluge i trgovinu</item>
      <item>Marina Poljanić</item>
      <item>HRVATSKA POŠTANSKA BANKA, dioničko društvo</item>
      <item>Marina Poljanić</item>
    </izvorni_sadrzaj>
    <derivirana_varijabla naziv="DomainObject.Predmet.SudioniciListNaziv_1">
      <item>FINA Regionalni centar Zagreb</item>
      <item>KUĆA DOMAĆEG BILJA jednostavno društvo s ograničenom odgovornošću za usluge i trgovinu</item>
      <item>Marina Poljanić</item>
      <item>HRVATSKA POŠTANSKA BANKA, dioničko društvo</item>
      <item>Marina Poljanić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  <item>Marina Poljanić, OIB 34047880455, Ilica 13,10000 Zagreb</item>
    </izvorni_sadrzaj>
    <derivirana_varijabla naziv="DomainObject.Predmet.SudioniciListAdressOIB_1"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  <item>Marina Poljanić, OIB 34047880455, Ilica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14432536362</item>
      <item>, OIB 34047880455</item>
      <item>, OIB 87939104217</item>
      <item>, OIB 34047880455</item>
    </izvorni_sadrzaj>
    <derivirana_varijabla naziv="DomainObject.Predmet.SudioniciListNazivOIB_1">
      <item>, OIB 85821130368</item>
      <item>, OIB 14432536362</item>
      <item>, OIB 34047880455</item>
      <item>, OIB 87939104217</item>
      <item>, OIB 34047880455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55CC0-E924-4E3C-B3D1-B016AC691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971</properties:Words>
  <properties:Characters>5351</properties:Characters>
  <properties:Lines>104</properties:Lines>
  <properties:Paragraphs>28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2017-02-07T13:33:00Z</cp:lastPrinted>
  <dcterms:modified xmlns:xsi="http://www.w3.org/2001/XMLSchema-instance" xsi:type="dcterms:W3CDTF">2017-02-07T13:33:00Z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