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a4b0b" w14:paraId="18a4b0b" w:rsidRDefault="00FD10DE" w:rsidP="0009063B" w:rsidR="0009063B" w:rsidRPr="00FD10DE">
      <w:pPr>
        <w15:collapsed w:val="false"/>
      </w:pPr>
      <w:bookmarkStart w:name="_GoBack" w:id="0"/>
      <w:bookmarkEnd w:id="0"/>
      <w:r>
        <w:t xml:space="preserve">               </w:t>
      </w:r>
      <w:r w:rsidR="0009063B" w:rsidRPr="00FD10DE">
        <w:t xml:space="preserve">   </w:t>
      </w:r>
      <w:r w:rsidR="0009063B" w:rsidRPr="00FD10DE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9063B" w:rsidRPr="00FD10DE">
        <w:t xml:space="preserve">                                                            </w:t>
      </w:r>
    </w:p>
    <w:p w:rsidRDefault="0009063B" w:rsidP="00BF5161" w:rsidR="0009063B" w:rsidRPr="00FD10DE">
      <w:r w:rsidRPr="00FD10DE">
        <w:t xml:space="preserve"> REPUBLIKA HRVATSKA </w:t>
      </w:r>
      <w:r w:rsidRPr="00FD10DE">
        <w:tab/>
      </w:r>
      <w:r w:rsidRPr="00FD10DE">
        <w:tab/>
      </w:r>
      <w:r w:rsidRPr="00FD10DE">
        <w:tab/>
      </w:r>
      <w:r w:rsidRPr="00FD10DE">
        <w:tab/>
      </w:r>
      <w:r w:rsidRPr="00FD10DE">
        <w:tab/>
      </w:r>
    </w:p>
    <w:p w:rsidRDefault="0009063B" w:rsidP="00BF5161" w:rsidR="0009063B" w:rsidRPr="00FD10DE">
      <w:r w:rsidRPr="00FD10DE">
        <w:t xml:space="preserve"> TRGOVAČKI SUD U PAZINU</w:t>
      </w:r>
    </w:p>
    <w:p w:rsidRDefault="0009063B" w:rsidP="00BF5161" w:rsidR="00CA56D9">
      <w:r w:rsidRPr="00FD10DE">
        <w:t xml:space="preserve"> 52000 PAZIN, Dršćevka 1 </w:t>
      </w:r>
      <w:r w:rsidRPr="00FD10DE">
        <w:tab/>
      </w:r>
      <w:r w:rsidRPr="00FD10DE">
        <w:tab/>
      </w:r>
      <w:r w:rsidRPr="00FD10DE">
        <w:tab/>
      </w:r>
    </w:p>
    <w:p w:rsidRDefault="0009063B" w:rsidP="00BF5161" w:rsidR="0009063B" w:rsidRPr="00FD10DE">
      <w:r w:rsidRPr="00FD10DE">
        <w:tab/>
      </w:r>
      <w:r w:rsidRPr="00FD10DE">
        <w:tab/>
        <w:t xml:space="preserve">      </w:t>
      </w:r>
      <w:r w:rsidR="00FD10DE">
        <w:t xml:space="preserve"> </w:t>
      </w:r>
    </w:p>
    <w:p w:rsidRDefault="0009063B" w:rsidP="00BF5161" w:rsidR="0009063B" w:rsidRPr="00FD10DE">
      <w:r w:rsidRPr="00FD10DE">
        <w:tab/>
      </w:r>
    </w:p>
    <w:p w:rsidRDefault="00BF5161" w:rsidP="00CA56D9" w:rsidR="00BF5161">
      <w:pPr>
        <w:jc w:val="center"/>
      </w:pPr>
      <w:r>
        <w:t>P O Z I V</w:t>
      </w:r>
    </w:p>
    <w:p w:rsidRDefault="00BF5161" w:rsidP="00CA56D9" w:rsidR="00BF5161">
      <w:pPr>
        <w:jc w:val="center"/>
      </w:pPr>
      <w:r w:rsidRPr="00BF5161">
        <w:t>na ročište radi ispitivanja tražbina</w:t>
      </w:r>
    </w:p>
    <w:p w:rsidRDefault="00BF5161" w:rsidP="00BF5161" w:rsidR="00BF5161">
      <w:pPr>
        <w:ind w:firstLine="708"/>
        <w:jc w:val="center"/>
      </w:pPr>
    </w:p>
    <w:p w:rsidRDefault="00BF5161" w:rsidP="00BF5161" w:rsidR="00BF5161">
      <w:pPr>
        <w:jc w:val="both"/>
      </w:pPr>
      <w:r>
        <w:tab/>
      </w:r>
      <w:r>
        <w:tab/>
        <w:t>I.</w:t>
      </w:r>
      <w:r>
        <w:tab/>
        <w:t xml:space="preserve">Ročište </w:t>
      </w:r>
      <w:r w:rsidRPr="00BF5161">
        <w:t>radi ispitivanja tražbina</w:t>
      </w:r>
      <w:r>
        <w:t xml:space="preserve"> dužnika </w:t>
      </w:r>
      <w:r w:rsidRPr="00BF5161">
        <w:t>HISTRIA TUBE d.d. Potpićan, Industrijska 3, OIB 67930158481</w:t>
      </w:r>
      <w:r>
        <w:t>, održati će se 17. srpnja 2017. u 12:30 sati, u Trgovačkom sudu u Pazinu, Dršćevka 1, soba broj 1.</w:t>
      </w:r>
    </w:p>
    <w:p w:rsidRDefault="00BF5161" w:rsidP="00BF5161" w:rsidR="00BF5161">
      <w:pPr>
        <w:ind w:firstLine="708"/>
      </w:pPr>
    </w:p>
    <w:p w:rsidRDefault="00BF5161" w:rsidP="00BF5161" w:rsidR="00BF5161">
      <w:pPr>
        <w:ind w:firstLine="708"/>
      </w:pPr>
      <w:r>
        <w:t xml:space="preserve">            II.       Na ročište se pozivaju vjerovnici, dužnik i povjerenik. </w:t>
      </w:r>
    </w:p>
    <w:p w:rsidRDefault="00BF5161" w:rsidP="00BF5161" w:rsidR="00BF5161">
      <w:pPr>
        <w:ind w:firstLine="708"/>
      </w:pPr>
    </w:p>
    <w:p w:rsidRDefault="00BF5161" w:rsidP="00BF5161" w:rsidR="00BF5161">
      <w:pPr>
        <w:ind w:firstLine="708"/>
      </w:pPr>
      <w:r>
        <w:tab/>
      </w:r>
    </w:p>
    <w:p w:rsidRDefault="00BF5161" w:rsidP="00BF5161" w:rsidR="00BF5161">
      <w:pPr>
        <w:ind w:firstLine="708"/>
        <w:jc w:val="center"/>
      </w:pPr>
      <w:r>
        <w:t>U Pazinu, 05. lipnja 2017.</w:t>
      </w:r>
    </w:p>
    <w:p w:rsidRDefault="00BF5161" w:rsidP="00BF5161" w:rsidR="00BF5161">
      <w:pPr>
        <w:ind w:firstLine="708"/>
      </w:pPr>
      <w:r>
        <w:t xml:space="preserve"> </w:t>
      </w:r>
    </w:p>
    <w:p w:rsidRDefault="00BF5161" w:rsidP="00BF5161" w:rsidR="00BF5161">
      <w:pPr>
        <w:ind w:firstLine="708"/>
      </w:pPr>
    </w:p>
    <w:p w:rsidRDefault="00BF5161" w:rsidP="00BF5161" w:rsidR="00BF5161">
      <w:pPr>
        <w:ind w:firstLine="708"/>
      </w:pPr>
      <w:r>
        <w:t xml:space="preserve">                                                             </w:t>
      </w:r>
      <w:r>
        <w:tab/>
        <w:t xml:space="preserve"> </w:t>
      </w:r>
      <w:r>
        <w:tab/>
      </w:r>
      <w:r>
        <w:tab/>
        <w:t xml:space="preserve">          Sudac</w:t>
      </w:r>
    </w:p>
    <w:p w:rsidRDefault="00BF5161" w:rsidP="00BF5161" w:rsidR="00BF5161">
      <w:pPr>
        <w:ind w:firstLine="708"/>
      </w:pPr>
      <w:r>
        <w:tab/>
        <w:t xml:space="preserve">                                                                  </w:t>
      </w:r>
      <w:r>
        <w:tab/>
      </w:r>
      <w:r>
        <w:tab/>
        <w:t xml:space="preserve">     </w:t>
      </w:r>
    </w:p>
    <w:p w:rsidRDefault="00BF5161" w:rsidP="00BF5161" w:rsidR="00BF5161">
      <w:pPr>
        <w:ind w:firstLine="708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Ivan Dujić</w:t>
      </w:r>
      <w:r w:rsidR="00581972">
        <w:t>, v.r.</w:t>
      </w:r>
    </w:p>
    <w:p w:rsidRDefault="00BF5161" w:rsidP="00BF5161" w:rsidR="00BF5161">
      <w:pPr>
        <w:ind w:firstLine="708"/>
      </w:pPr>
    </w:p>
    <w:p w:rsidRDefault="00BF5161" w:rsidP="00BF5161" w:rsidR="00BF5161">
      <w:pPr>
        <w:ind w:firstLine="708"/>
      </w:pPr>
    </w:p>
    <w:p w:rsidRDefault="00BF5161" w:rsidP="00BF5161" w:rsidR="00BF5161">
      <w:pPr>
        <w:ind w:firstLine="708"/>
      </w:pPr>
    </w:p>
    <w:p w:rsidRDefault="00BF5161" w:rsidP="00BF5161" w:rsidR="00BF5161">
      <w:pPr>
        <w:ind w:firstLine="708"/>
      </w:pPr>
      <w:r>
        <w:t>DNA:</w:t>
      </w:r>
    </w:p>
    <w:p w:rsidRDefault="00BF5161" w:rsidP="00BF5161" w:rsidR="005557CA">
      <w:pPr>
        <w:ind w:firstLine="708"/>
        <w:rPr>
          <w:bCs w:val="false"/>
        </w:rPr>
      </w:pPr>
      <w:r>
        <w:t>- e-Oglasna ploča sudova 8 dana</w:t>
      </w:r>
    </w:p>
    <w:p w:rsidRDefault="005557CA" w:rsidP="00BF5161" w:rsidR="00E4173D">
      <w:pPr>
        <w:pStyle w:val="Odlomakpopisa"/>
        <w:tabs>
          <w:tab w:pos="851" w:val="clear"/>
        </w:tabs>
        <w:spacing w:after="0"/>
        <w:ind w:firstLine="0"/>
        <w:contextualSpacing/>
      </w:pPr>
      <w:r w:rsidRPr="00FD10DE">
        <w:rPr>
          <w:rFonts w:cs="Times New Roman"/>
          <w:bCs/>
        </w:rPr>
        <w:tab/>
      </w:r>
      <w:r w:rsidR="00A00233" w:rsidRPr="00A42896">
        <w:t xml:space="preserve">- </w:t>
      </w:r>
      <w:r w:rsidR="008E4CE8" w:rsidRPr="00A42896">
        <w:t xml:space="preserve">povjerenik </w:t>
      </w:r>
      <w:r w:rsidR="00E4173D" w:rsidRPr="00E4173D">
        <w:t>Ivan Gjurašić iz Zagreba, Petrinjska 28</w:t>
      </w:r>
    </w:p>
    <w:p w:rsidRDefault="00BF5161" w:rsidP="00863B67" w:rsidR="0009063B" w:rsidRPr="008E4CE8">
      <w:pPr>
        <w:jc w:val="both"/>
        <w:rPr>
          <w:lang w:val="sv-SE"/>
        </w:rPr>
      </w:pPr>
      <w:r>
        <w:tab/>
      </w:r>
      <w:r w:rsidR="0009063B" w:rsidRPr="00FD10DE">
        <w:t xml:space="preserve">- </w:t>
      </w:r>
      <w:r w:rsidR="008E4CE8">
        <w:rPr>
          <w:lang w:val="sv-SE"/>
        </w:rPr>
        <w:t xml:space="preserve">predlagatelj - </w:t>
      </w:r>
      <w:r w:rsidR="0009063B" w:rsidRPr="00FD10DE">
        <w:t xml:space="preserve">dužnik </w:t>
      </w:r>
    </w:p>
    <w:p w:rsidRDefault="0009063B" w:rsidP="0009063B" w:rsidR="0009063B" w:rsidRPr="00FD10DE">
      <w:pPr>
        <w:jc w:val="both"/>
      </w:pPr>
    </w:p>
    <w:p w:rsidRDefault="0009063B" w:rsidP="0009063B" w:rsidR="0009063B" w:rsidRPr="00FD10DE">
      <w:pPr>
        <w:jc w:val="both"/>
      </w:pPr>
    </w:p>
    <w:p w:rsidRDefault="0009063B" w:rsidP="0009063B" w:rsidR="0009063B" w:rsidRPr="00FD10DE">
      <w:pPr>
        <w:jc w:val="both"/>
      </w:pPr>
    </w:p>
    <w:p w:rsidRDefault="00581972" w:rsidR="00500701" w:rsidRPr="00FD10DE"/>
    <w:sectPr w:rsidSect="00C40FD5" w:rsidR="00500701" w:rsidRPr="00FD10DE">
      <w:headerReference w:type="default" r:id="rId10"/>
      <w:head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541BA" w:rsidP="0009063B" w:rsidR="00B541BA">
      <w:r>
        <w:separator/>
      </w:r>
    </w:p>
  </w:endnote>
  <w:endnote w:id="0" w:type="continuationSeparator">
    <w:p w:rsidRDefault="00B541BA" w:rsidP="0009063B" w:rsidR="00B541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541BA" w:rsidP="0009063B" w:rsidR="00B541BA">
      <w:r>
        <w:separator/>
      </w:r>
    </w:p>
  </w:footnote>
  <w:footnote w:id="0" w:type="continuationSeparator">
    <w:p w:rsidRDefault="00B541BA" w:rsidP="0009063B" w:rsidR="00B541B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C565DA" w:rsidP="00E4173D" w:rsidR="00DA15C9">
        <w:pPr>
          <w:pStyle w:val="Zaglavlje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BF5161">
          <w:rPr>
            <w:noProof/>
          </w:rPr>
          <w:t>2</w:t>
        </w:r>
        <w:r>
          <w:fldChar w:fldCharType="end"/>
        </w:r>
        <w:r>
          <w:tab/>
        </w:r>
        <w:r w:rsidR="00E4173D" w:rsidRPr="00E4173D">
          <w:t>Posl.br. 10 St-167/16-5</w:t>
        </w:r>
      </w:p>
    </w:sdtContent>
  </w:sdt>
  <w:p w:rsidRDefault="00581972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3B67" w:rsidR="00863B67">
    <w:pPr>
      <w:pStyle w:val="Zaglavlje"/>
    </w:pPr>
    <w:r>
      <w:tab/>
    </w:r>
    <w:r>
      <w:tab/>
    </w:r>
    <w:r w:rsidRPr="00863B67">
      <w:t>Posl.br. 10 St-</w:t>
    </w:r>
    <w:r w:rsidR="005B639D">
      <w:t>1</w:t>
    </w:r>
    <w:r w:rsidR="00E4173D">
      <w:t>67</w:t>
    </w:r>
    <w:r w:rsidR="00CA56D9">
      <w:t>/17</w:t>
    </w:r>
    <w:r w:rsidRPr="00863B67">
      <w:t>-</w:t>
    </w:r>
    <w:r w:rsidR="00BF5161">
      <w:t>26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063B"/>
    <w:rsid w:val="0009063B"/>
    <w:rsid w:val="000F7F16"/>
    <w:rsid w:val="001A67A8"/>
    <w:rsid w:val="003135D7"/>
    <w:rsid w:val="003F2DFA"/>
    <w:rsid w:val="004E2B41"/>
    <w:rsid w:val="00517A6D"/>
    <w:rsid w:val="00525758"/>
    <w:rsid w:val="00554328"/>
    <w:rsid w:val="005557CA"/>
    <w:rsid w:val="00581972"/>
    <w:rsid w:val="005B639D"/>
    <w:rsid w:val="00715E31"/>
    <w:rsid w:val="00781D98"/>
    <w:rsid w:val="007902C8"/>
    <w:rsid w:val="00810325"/>
    <w:rsid w:val="00812F55"/>
    <w:rsid w:val="00863B67"/>
    <w:rsid w:val="00885F0D"/>
    <w:rsid w:val="008E4CE8"/>
    <w:rsid w:val="009203BB"/>
    <w:rsid w:val="00985388"/>
    <w:rsid w:val="00A00233"/>
    <w:rsid w:val="00A42896"/>
    <w:rsid w:val="00AA4DF0"/>
    <w:rsid w:val="00B541BA"/>
    <w:rsid w:val="00BF5161"/>
    <w:rsid w:val="00C565DA"/>
    <w:rsid w:val="00CA56D9"/>
    <w:rsid w:val="00DC278F"/>
    <w:rsid w:val="00E4173D"/>
    <w:rsid w:val="00EC5BEB"/>
    <w:rsid w:val="00F34BB8"/>
    <w:rsid w:val="00FD1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9063B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9063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9063B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9063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9063B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906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9063B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5557CA"/>
    <w:pPr>
      <w:tabs>
        <w:tab w:pos="851" w:val="left"/>
      </w:tabs>
      <w:spacing w:after="240"/>
      <w:ind w:firstLine="567"/>
      <w:jc w:val="both"/>
    </w:pPr>
    <w:rPr>
      <w:rFonts w:cstheme="minorBidi"/>
      <w:bCs w:val="false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5557CA"/>
    <w:rPr>
      <w:rFonts w:eastAsia="Times New Roman" w:hAnsi="Times New Roman" w:ascii="Times New Roman"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5557CA"/>
    <w:pPr>
      <w:spacing w:after="120"/>
    </w:pPr>
    <w:rPr>
      <w:rFonts w:cstheme="minorBidi" w:eastAsiaTheme="minorHAnsi"/>
      <w:bCs w:val="false"/>
      <w:lang w:eastAsia="en-US"/>
    </w:rPr>
  </w:style>
  <w:style w:customStyle="true" w:styleId="TijelotekstaChar" w:type="character">
    <w:name w:val="Tijelo teksta Char"/>
    <w:basedOn w:val="Zadanifontodlomka"/>
    <w:link w:val="Tijeloteksta"/>
    <w:rsid w:val="005557CA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819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197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197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197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197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9063B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9063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9063B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9063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9063B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906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9063B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5557CA"/>
    <w:pPr>
      <w:tabs>
        <w:tab w:pos="851" w:val="left"/>
      </w:tabs>
      <w:spacing w:after="240"/>
      <w:ind w:firstLine="567"/>
      <w:jc w:val="both"/>
    </w:pPr>
    <w:rPr>
      <w:rFonts w:cstheme="minorBidi"/>
      <w:bCs w:val="0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5557CA"/>
    <w:rPr>
      <w:rFonts w:ascii="Times New Roman" w:eastAsia="Times New Roman" w:hAnsi="Times New Roman"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5557CA"/>
    <w:pPr>
      <w:spacing w:after="120"/>
    </w:pPr>
    <w:rPr>
      <w:rFonts w:cstheme="minorBidi" w:eastAsiaTheme="minorHAnsi"/>
      <w:bCs w:val="0"/>
      <w:lang w:eastAsia="en-US"/>
    </w:rPr>
  </w:style>
  <w:style w:customStyle="1" w:styleId="TijelotekstaChar" w:type="character">
    <w:name w:val="Tijelo teksta Char"/>
    <w:basedOn w:val="Zadanifontodlomka"/>
    <w:link w:val="Tijeloteksta"/>
    <w:rsid w:val="005557CA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819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197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197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197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197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lipnja 2017.</izvorni_sadrzaj>
    <derivirana_varijabla naziv="DomainObject.DatumDonosenjaOdluke_1">5.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167</izvorni_sadrzaj>
    <derivirana_varijabla naziv="DomainObject.Predmet.Broj_1">167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2017.</izvorni_sadrzaj>
    <derivirana_varijabla naziv="DomainObject.Predmet.DatumOsnivanja_1">23.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St-167/2017</izvorni_sadrzaj>
    <derivirana_varijabla naziv="DomainObject.Predmet.OznakaBroj_1">St-167/2017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HISTRIA TUBE d.d. POTPIĆAN zastupanog po punomoćniku Odvj. Marijan Belušić</izvorni_sadrzaj>
    <derivirana_varijabla naziv="DomainObject.Predmet.ProtustrankaFormated_1">  HISTRIA TUBE d.d. POTPIĆAN zastupanog po punomoćniku Odvj. Marijan Belušić</derivirana_varijabla>
  </DomainObject.Predmet.ProtustrankaFormated>
  <DomainObject.Predmet.ProtustrankaFormatedOIB>
    <izvorni_sadrzaj>  HISTRIA TUBE d.d. POTPIĆAN, OIB 67930158481 zastupanog po punomoćniku Odvj. Marijan Belušić</izvorni_sadrzaj>
    <derivirana_varijabla naziv="DomainObject.Predmet.ProtustrankaFormatedOIB_1">  HISTRIA TUBE d.d. POTPIĆAN, OIB 67930158481 zastupanog po punomoćniku Odvj. Marijan Belušić</derivirana_varijabla>
  </DomainObject.Predmet.ProtustrankaFormatedOIB>
  <DomainObject.Predmet.ProtustrankaFormatedWithAdress>
    <izvorni_sadrzaj> HISTRIA TUBE d.d. POTPIĆAN, Industrijska 3, 52333 Potpićan zastupanog po punomoćniku Odvj. Marijan Belušić</izvorni_sadrzaj>
    <derivirana_varijabla naziv="DomainObject.Predmet.ProtustrankaFormatedWithAdress_1"> HISTRIA TUBE d.d. POTPIĆAN, Industrijska 3, 52333 Potpićan zastupanog po punomoćniku Odvj. Marijan Belušić</derivirana_varijabla>
  </DomainObject.Predmet.ProtustrankaFormatedWithAdress>
  <DomainObject.Predmet.ProtustrankaFormatedWithAdressOIB>
    <izvorni_sadrzaj> HISTRIA TUBE d.d. POTPIĆAN, OIB 67930158481, Industrijska 3, 52333 Potpićan zastupanog po punomoćniku Odvj. Marijan Belušić</izvorni_sadrzaj>
    <derivirana_varijabla naziv="DomainObject.Predmet.ProtustrankaFormatedWithAdressOIB_1"> HISTRIA TUBE d.d. POTPIĆAN, OIB 67930158481, Industrijska 3, 52333 Potpićan zastupanog po punomoćniku Odvj. Marijan Belušić</derivirana_varijabla>
  </DomainObject.Predmet.ProtustrankaFormatedWithAdressOIB>
  <DomainObject.Predmet.ProtustrankaWithAdress>
    <izvorni_sadrzaj>HISTRIA TUBE d.d. POTPIĆAN Industrijska 3, 52333 Potpićan</izvorni_sadrzaj>
    <derivirana_varijabla naziv="DomainObject.Predmet.ProtustrankaWithAdress_1">HISTRIA TUBE d.d. POTPIĆAN Industrijska 3, 52333 Potpićan</derivirana_varijabla>
  </DomainObject.Predmet.ProtustrankaWithAdress>
  <DomainObject.Predmet.ProtustrankaWithAdressOIB>
    <izvorni_sadrzaj>HISTRIA TUBE d.d. POTPIĆAN, OIB 67930158481, Industrijska 3, 52333 Potpićan</izvorni_sadrzaj>
    <derivirana_varijabla naziv="DomainObject.Predmet.ProtustrankaWithAdressOIB_1">HISTRIA TUBE d.d. POTPIĆAN, OIB 67930158481, Industrijska 3, 52333 Potpićan</derivirana_varijabla>
  </DomainObject.Predmet.ProtustrankaWithAdressOIB>
  <DomainObject.Predmet.ProtustrankaNazivFormated>
    <izvorni_sadrzaj>HISTRIA TUBE d.d. POTPIĆAN</izvorni_sadrzaj>
    <derivirana_varijabla naziv="DomainObject.Predmet.ProtustrankaNazivFormated_1">HISTRIA TUBE d.d. POTPIĆAN</derivirana_varijabla>
  </DomainObject.Predmet.ProtustrankaNazivFormated>
  <DomainObject.Predmet.ProtustrankaNazivFormatedOIB>
    <izvorni_sadrzaj>HISTRIA TUBE d.d. POTPIĆAN, OIB 67930158481</izvorni_sadrzaj>
    <derivirana_varijabla naziv="DomainObject.Predmet.ProtustrankaNazivFormatedOIB_1">HISTRIA TUBE d.d. POTPIĆAN, OIB 67930158481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HISTRIA TUBE d.d. POTPIĆAN</izvorni_sadrzaj>
    <derivirana_varijabla naziv="DomainObject.Predmet.StrankaFormated_1">  HISTRIA TUBE d.d. POTPIĆAN</derivirana_varijabla>
  </DomainObject.Predmet.StrankaFormated>
  <DomainObject.Predmet.StrankaFormatedOIB>
    <izvorni_sadrzaj>  HISTRIA TUBE d.d. POTPIĆAN, OIB 67930158481</izvorni_sadrzaj>
    <derivirana_varijabla naziv="DomainObject.Predmet.StrankaFormatedOIB_1">  HISTRIA TUBE d.d. POTPIĆAN, OIB 67930158481</derivirana_varijabla>
  </DomainObject.Predmet.StrankaFormatedOIB>
  <DomainObject.Predmet.StrankaFormatedWithAdress>
    <izvorni_sadrzaj> HISTRIA TUBE d.d. POTPIĆAN, Industrijska 3, 52333 Potpićan</izvorni_sadrzaj>
    <derivirana_varijabla naziv="DomainObject.Predmet.StrankaFormatedWithAdress_1"> HISTRIA TUBE d.d. POTPIĆAN, Industrijska 3, 52333 Potpićan</derivirana_varijabla>
  </DomainObject.Predmet.StrankaFormatedWithAdress>
  <DomainObject.Predmet.StrankaFormatedWithAdressOIB>
    <izvorni_sadrzaj> HISTRIA TUBE d.d. POTPIĆAN, OIB 67930158481, Industrijska 3, 52333 Potpićan</izvorni_sadrzaj>
    <derivirana_varijabla naziv="DomainObject.Predmet.StrankaFormatedWithAdressOIB_1"> HISTRIA TUBE d.d. POTPIĆAN, OIB 67930158481, Industrijska 3, 52333 Potpićan</derivirana_varijabla>
  </DomainObject.Predmet.StrankaFormatedWithAdressOIB>
  <DomainObject.Predmet.StrankaWithAdress>
    <izvorni_sadrzaj>HISTRIA TUBE d.d. POTPIĆAN Industrijska 3,52333 Potpićan</izvorni_sadrzaj>
    <derivirana_varijabla naziv="DomainObject.Predmet.StrankaWithAdress_1">HISTRIA TUBE d.d. POTPIĆAN Industrijska 3,52333 Potpićan</derivirana_varijabla>
  </DomainObject.Predmet.StrankaWithAdress>
  <DomainObject.Predmet.StrankaWithAdressOIB>
    <izvorni_sadrzaj>HISTRIA TUBE d.d. POTPIĆAN, OIB 67930158481, Industrijska 3,52333 Potpićan</izvorni_sadrzaj>
    <derivirana_varijabla naziv="DomainObject.Predmet.StrankaWithAdressOIB_1">HISTRIA TUBE d.d. POTPIĆAN, OIB 67930158481, Industrijska 3,52333 Potpićan</derivirana_varijabla>
  </DomainObject.Predmet.StrankaWithAdressOIB>
  <DomainObject.Predmet.StrankaNazivFormated>
    <izvorni_sadrzaj>HISTRIA TUBE d.d. POTPIĆAN</izvorni_sadrzaj>
    <derivirana_varijabla naziv="DomainObject.Predmet.StrankaNazivFormated_1">HISTRIA TUBE d.d. POTPIĆAN</derivirana_varijabla>
  </DomainObject.Predmet.StrankaNazivFormated>
  <DomainObject.Predmet.StrankaNazivFormatedOIB>
    <izvorni_sadrzaj>HISTRIA TUBE d.d. POTPIĆAN, OIB 67930158481</izvorni_sadrzaj>
    <derivirana_varijabla naziv="DomainObject.Predmet.StrankaNazivFormatedOIB_1">HISTRIA TUBE d.d. POTPIĆAN, OIB 67930158481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HISTRIA TUBE d.d. POTPIĆAN</item>
    </izvorni_sadrzaj>
    <derivirana_varijabla naziv="DomainObject.Predmet.StrankaListFormated_1">
      <item>HISTRIA TUBE d.d. POTPIĆAN</item>
    </derivirana_varijabla>
  </DomainObject.Predmet.StrankaListFormated>
  <DomainObject.Predmet.StrankaListFormatedOIB>
    <izvorni_sadrzaj>
      <item>HISTRIA TUBE d.d. POTPIĆAN, OIB 67930158481</item>
    </izvorni_sadrzaj>
    <derivirana_varijabla naziv="DomainObject.Predmet.StrankaListFormatedOIB_1">
      <item>HISTRIA TUBE d.d. POTPIĆAN, OIB 67930158481</item>
    </derivirana_varijabla>
  </DomainObject.Predmet.StrankaListFormatedOIB>
  <DomainObject.Predmet.StrankaListFormatedWithAdress>
    <izvorni_sadrzaj>
      <item>HISTRIA TUBE d.d. POTPIĆAN, Industrijska 3, 52333 Potpićan</item>
    </izvorni_sadrzaj>
    <derivirana_varijabla naziv="DomainObject.Predmet.StrankaListFormatedWithAdress_1">
      <item>HISTRIA TUBE d.d. POTPIĆAN, Industrijska 3, 52333 Potpićan</item>
    </derivirana_varijabla>
  </DomainObject.Predmet.StrankaListFormatedWithAdress>
  <DomainObject.Predmet.StrankaListFormatedWithAdressOIB>
    <izvorni_sadrzaj>
      <item>HISTRIA TUBE d.d. POTPIĆAN, OIB 67930158481, Industrijska 3, 52333 Potpićan</item>
    </izvorni_sadrzaj>
    <derivirana_varijabla naziv="DomainObject.Predmet.StrankaListFormatedWithAdressOIB_1">
      <item>HISTRIA TUBE d.d. POTPIĆAN, OIB 67930158481, Industrijska 3, 52333 Potpićan</item>
    </derivirana_varijabla>
  </DomainObject.Predmet.StrankaListFormatedWithAdressOIB>
  <DomainObject.Predmet.StrankaListNazivFormated>
    <izvorni_sadrzaj>
      <item>HISTRIA TUBE d.d. POTPIĆAN</item>
    </izvorni_sadrzaj>
    <derivirana_varijabla naziv="DomainObject.Predmet.StrankaListNazivFormated_1">
      <item>HISTRIA TUBE d.d. POTPIĆAN</item>
    </derivirana_varijabla>
  </DomainObject.Predmet.StrankaListNazivFormated>
  <DomainObject.Predmet.StrankaListNazivFormatedOIB>
    <izvorni_sadrzaj>
      <item>HISTRIA TUBE d.d. POTPIĆAN, OIB 67930158481</item>
    </izvorni_sadrzaj>
    <derivirana_varijabla naziv="DomainObject.Predmet.StrankaListNazivFormatedOIB_1">
      <item>HISTRIA TUBE d.d. POTPIĆAN, OIB 67930158481</item>
    </derivirana_varijabla>
  </DomainObject.Predmet.StrankaListNazivFormatedOIB>
  <DomainObject.Predmet.ProtuStrankaListFormated>
    <izvorni_sadrzaj>
      <item>HISTRIA TUBE d.d. POTPIĆAN zastupanog po punomoćniku Odvj. Marijan Belušić</item>
    </izvorni_sadrzaj>
    <derivirana_varijabla naziv="DomainObject.Predmet.ProtuStrankaListFormated_1">
      <item>HISTRIA TUBE d.d. POTPIĆAN zastupanog po punomoćniku Odvj. Marijan Belušić</item>
    </derivirana_varijabla>
  </DomainObject.Predmet.ProtuStrankaListFormated>
  <DomainObject.Predmet.ProtuStrankaListFormatedOIB>
    <izvorni_sadrzaj>
      <item>HISTRIA TUBE d.d. POTPIĆAN, OIB 67930158481 zastupanog po punomoćniku Odvj. Marijan Belušić</item>
    </izvorni_sadrzaj>
    <derivirana_varijabla naziv="DomainObject.Predmet.ProtuStrankaListFormatedOIB_1">
      <item>HISTRIA TUBE d.d. POTPIĆAN, OIB 67930158481 zastupanog po punomoćniku Odvj. Marijan Belušić</item>
    </derivirana_varijabla>
  </DomainObject.Predmet.ProtuStrankaListFormatedOIB>
  <DomainObject.Predmet.ProtuStrankaListFormatedWithAdress>
    <izvorni_sadrzaj>
      <item>HISTRIA TUBE d.d. POTPIĆAN, Industrijska 3, 52333 Potpićan zastupanog po punomoćniku Odvj. Marijan Belušić</item>
    </izvorni_sadrzaj>
    <derivirana_varijabla naziv="DomainObject.Predmet.ProtuStrankaListFormatedWithAdress_1">
      <item>HISTRIA TUBE d.d. POTPIĆAN, Industrijska 3, 52333 Potpićan zastupanog po punomoćniku Odvj. Marijan Belušić</item>
    </derivirana_varijabla>
  </DomainObject.Predmet.ProtuStrankaListFormatedWithAdress>
  <DomainObject.Predmet.ProtuStrankaListFormatedWithAdressOIB>
    <izvorni_sadrzaj>
      <item>HISTRIA TUBE d.d. POTPIĆAN, OIB 67930158481, Industrijska 3, 52333 Potpićan zastupanog po punomoćniku Odvj. Marijan Belušić</item>
    </izvorni_sadrzaj>
    <derivirana_varijabla naziv="DomainObject.Predmet.ProtuStrankaListFormatedWithAdressOIB_1">
      <item>HISTRIA TUBE d.d. POTPIĆAN, OIB 67930158481, Industrijska 3, 52333 Potpićan zastupanog po punomoćniku Odvj. Marijan Belušić</item>
    </derivirana_varijabla>
  </DomainObject.Predmet.ProtuStrankaListFormatedWithAdressOIB>
  <DomainObject.Predmet.ProtuStrankaListNazivFormated>
    <izvorni_sadrzaj>
      <item>HISTRIA TUBE d.d. POTPIĆAN</item>
    </izvorni_sadrzaj>
    <derivirana_varijabla naziv="DomainObject.Predmet.ProtuStrankaListNazivFormated_1">
      <item>HISTRIA TUBE d.d. POTPIĆAN</item>
    </derivirana_varijabla>
  </DomainObject.Predmet.ProtuStrankaListNazivFormated>
  <DomainObject.Predmet.ProtuStrankaListNazivFormatedOIB>
    <izvorni_sadrzaj>
      <item>HISTRIA TUBE d.d. POTPIĆAN, OIB 67930158481</item>
    </izvorni_sadrzaj>
    <derivirana_varijabla naziv="DomainObject.Predmet.ProtuStrankaListNazivFormatedOIB_1">
      <item>HISTRIA TUBE d.d. POTPIĆAN, OIB 67930158481</item>
    </derivirana_varijabla>
  </DomainObject.Predmet.ProtuStrankaListNazivFormatedOIB>
  <DomainObject.Predmet.OstaliListFormated>
    <izvorni_sadrzaj>
      <item>Odvj. Marijan Belušić punomoćnik sudionika u postupku HISTRIA TUBE d.d. POTPIĆAN</item>
    </izvorni_sadrzaj>
    <derivirana_varijabla naziv="DomainObject.Predmet.OstaliListFormated_1">
      <item>Odvj. Marijan Belušić punomoćnik sudionika u postupku HISTRIA TUBE d.d. POTPIĆAN</item>
    </derivirana_varijabla>
  </DomainObject.Predmet.OstaliListFormated>
  <DomainObject.Predmet.OstaliListFormatedOIB>
    <izvorni_sadrzaj>
      <item>Odvj. Marijan Belušić, OIB 24699184696 punomoćnik sudionika u postupku HISTRIA TUBE d.d. POTPIĆAN</item>
    </izvorni_sadrzaj>
    <derivirana_varijabla naziv="DomainObject.Predmet.OstaliListFormatedOIB_1">
      <item>Odvj. Marijan Belušić, OIB 24699184696 punomoćnik sudionika u postupku HISTRIA TUBE d.d. POTPIĆAN</item>
    </derivirana_varijabla>
  </DomainObject.Predmet.OstaliListFormatedOIB>
  <DomainObject.Predmet.OstaliListFormatedWithAdress>
    <izvorni_sadrzaj>
      <item>Odvj. Marijan Belušić, Sv. Katarina 14, 52220 Labin punomoćnik sudionika u postupku HISTRIA TUBE d.d. POTPIĆAN</item>
    </izvorni_sadrzaj>
    <derivirana_varijabla naziv="DomainObject.Predmet.OstaliListFormatedWithAdress_1">
      <item>Odvj. Marijan Belušić, Sv. Katarina 14, 52220 Labin punomoćnik sudionika u postupku HISTRIA TUBE d.d. POTPIĆAN</item>
    </derivirana_varijabla>
  </DomainObject.Predmet.OstaliListFormatedWithAdress>
  <DomainObject.Predmet.OstaliListFormatedWithAdressOIB>
    <izvorni_sadrzaj>
      <item>Odvj. Marijan Belušić, OIB 24699184696, Sv. Katarina 14, 52220 Labin punomoćnik sudionika u postupku HISTRIA TUBE d.d. POTPIĆAN</item>
    </izvorni_sadrzaj>
    <derivirana_varijabla naziv="DomainObject.Predmet.OstaliListFormatedWithAdressOIB_1">
      <item>Odvj. Marijan Belušić, OIB 24699184696, Sv. Katarina 14, 52220 Labin punomoćnik sudionika u postupku HISTRIA TUBE d.d. POTPIĆAN</item>
    </derivirana_varijabla>
  </DomainObject.Predmet.OstaliListFormatedWithAdressOIB>
  <DomainObject.Predmet.OstaliListNazivFormated>
    <izvorni_sadrzaj>
      <item>Odvj. Marijan Belušić</item>
    </izvorni_sadrzaj>
    <derivirana_varijabla naziv="DomainObject.Predmet.OstaliListNazivFormated_1">
      <item>Odvj. Marijan Belušić</item>
    </derivirana_varijabla>
  </DomainObject.Predmet.OstaliListNazivFormated>
  <DomainObject.Predmet.OstaliListNazivFormatedOIB>
    <izvorni_sadrzaj>
      <item>Odvj. Marijan Belušić, OIB 24699184696</item>
    </izvorni_sadrzaj>
    <derivirana_varijabla naziv="DomainObject.Predmet.OstaliListNazivFormatedOIB_1">
      <item>Odvj. Marijan Belušić, OIB 24699184696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2017.</izvorni_sadrzaj>
    <derivirana_varijabla naziv="DomainObject.Datum_1">5.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HISTRIA TUBE d.d. POTPIĆAN</izvorni_sadrzaj>
    <derivirana_varijabla naziv="DomainObject.Predmet.StrankaIDrugi_1">HISTRIA TUBE d.d. POTPIĆAN</derivirana_varijabla>
  </DomainObject.Predmet.StrankaIDrugi>
  <DomainObject.Predmet.ProtustrankaIDrugi>
    <izvorni_sadrzaj>HISTRIA TUBE d.d. POTPIĆAN</izvorni_sadrzaj>
    <derivirana_varijabla naziv="DomainObject.Predmet.ProtustrankaIDrugi_1">HISTRIA TUBE d.d. POTPIĆAN</derivirana_varijabla>
  </DomainObject.Predmet.ProtustrankaIDrugi>
  <DomainObject.Predmet.StrankaIDrugiAdressOIB>
    <izvorni_sadrzaj>HISTRIA TUBE d.d. POTPIĆAN, OIB 67930158481, Industrijska 3, 52333 Potpićan</izvorni_sadrzaj>
    <derivirana_varijabla naziv="DomainObject.Predmet.StrankaIDrugiAdressOIB_1">HISTRIA TUBE d.d. POTPIĆAN, OIB 67930158481, Industrijska 3, 52333 Potpićan</derivirana_varijabla>
  </DomainObject.Predmet.StrankaIDrugiAdressOIB>
  <DomainObject.Predmet.ProtustrankaIDrugiAdressOIB>
    <izvorni_sadrzaj>HISTRIA TUBE d.d. POTPIĆAN, OIB 67930158481, Industrijska 3, 52333 Potpićan</izvorni_sadrzaj>
    <derivirana_varijabla naziv="DomainObject.Predmet.ProtustrankaIDrugiAdressOIB_1">HISTRIA TUBE d.d. POTPIĆAN, OIB 67930158481, Industrijska 3, 52333 Potpićan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HISTRIA TUBE d.d. POTPIĆAN</item>
      <item>HISTRIA TUBE d.d. POTPIĆAN</item>
      <item>Odvj. Marijan Belušić</item>
    </izvorni_sadrzaj>
    <derivirana_varijabla naziv="DomainObject.Predmet.SudioniciListNaziv_1">
      <item>HISTRIA TUBE d.d. POTPIĆAN</item>
      <item>HISTRIA TUBE d.d. POTPIĆAN</item>
      <item>Odvj. Marijan Belušić</item>
    </derivirana_varijabla>
  </DomainObject.Predmet.SudioniciListNaziv>
  <DomainObject.Predmet.SudioniciListAdressOIB>
    <izvorni_sadrzaj>
      <item>HISTRIA TUBE d.d. POTPIĆAN, OIB 67930158481, Industrijska 3,52333 Potpićan</item>
      <item>HISTRIA TUBE d.d. POTPIĆAN, OIB 67930158481, Industrijska 3,52333 Potpićan</item>
      <item>Odvj. Marijan Belušić, OIB 24699184696, Sv. Katarina 14,52220 Labin</item>
    </izvorni_sadrzaj>
    <derivirana_varijabla naziv="DomainObject.Predmet.SudioniciListAdressOIB_1">
      <item>HISTRIA TUBE d.d. POTPIĆAN, OIB 67930158481, Industrijska 3,52333 Potpićan</item>
      <item>HISTRIA TUBE d.d. POTPIĆAN, OIB 67930158481, Industrijska 3,52333 Potpićan</item>
      <item>Odvj. Marijan Belušić, OIB 24699184696, Sv. Katarina 14,52220 Labin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67930158481</item>
      <item>, OIB 67930158481</item>
      <item>, OIB 24699184696</item>
    </izvorni_sadrzaj>
    <derivirana_varijabla naziv="DomainObject.Predmet.SudioniciListNazivOIB_1">
      <item>, OIB 67930158481</item>
      <item>, OIB 67930158481</item>
      <item>, OIB 24699184696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90</properties:Words>
  <properties:Characters>451</properties:Characters>
  <properties:Lines>32</properties:Lines>
  <properties:Paragraphs>14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2017-06-05T08:40:00Z</dcterms:created>
  <dc:creator>Jasmina Matika</dc:creator>
  <cp:lastModifiedBy>Sanja Lakošeljac</cp:lastModifiedBy>
  <cp:lastPrinted>2016-04-22T12:09:00Z</cp:lastPrinted>
  <dcterms:modified xmlns:xsi="http://www.w3.org/2001/XMLSchema-instance" xsi:type="dcterms:W3CDTF">2017-06-05T08:43:00Z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