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0176" w14:paraId="5150176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4C54C5">
        <w:t>487</w:t>
      </w:r>
      <w:r w:rsidR="003133FC">
        <w:t>/</w:t>
      </w:r>
      <w:r w:rsidR="00C87B73">
        <w:t>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A270C2">
        <w:t>predlagatelja</w:t>
      </w:r>
      <w:r w:rsidR="002B038D">
        <w:t xml:space="preserve"> </w:t>
      </w:r>
      <w:r w:rsidR="004C54C5">
        <w:t>Financijske agencije Regionalni centar Osijek Podružnica Osijek, L. Jagera 3, za pokretanje skraćenog stečajnog postupka nad dužnikom Buday exim društvo s ograničenom odgovornošću za trgovinu i usluge, Draž, Planinska 42, MBS 030169262, OIB 09440874398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4C54C5">
        <w:t>29</w:t>
      </w:r>
      <w:r w:rsidR="00FB0C0E">
        <w:t>. lipnja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4C54C5">
        <w:t>Buday exim društvo s ograničenom odgovornošću za trgovinu i usluge, Draž, Planinska 42, MBS 030169262, OIB 09440874398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4C54C5">
        <w:t>Damir Cincar, Osijek, Sv. Ane 15b, OIB: 60464850994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4C54C5">
        <w:t>Buday exim društvo s ograničenom odgovornošću za trgovinu i usluge, Draž, Planinska 42, MBS 030169262, OIB 09440874398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</w:t>
      </w:r>
      <w:r w:rsidR="003133FC">
        <w:t>nadležnom za dužnika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4C54C5">
        <w:t>24</w:t>
      </w:r>
      <w:r w:rsidR="00FB0C0E">
        <w:t>. travnja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4C54C5">
        <w:t xml:space="preserve">Buday exim društvo s ograničenom odgovornošću za trgovinu i usluge, Draž, Planinska 42, MBS 030169262, OIB 09440874398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4C54C5">
        <w:t>487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4C54C5">
        <w:t>24</w:t>
      </w:r>
      <w:r w:rsidR="00FB0C0E">
        <w:t>. travnja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4C54C5">
        <w:t>29</w:t>
      </w:r>
      <w:r w:rsidR="00FB0C0E">
        <w:t>. lipnja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4C54C5">
        <w:t>29/7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51C8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33FC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C54C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C14B6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51C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270C2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0C0E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Buday exim društvo s ograničenom odgovornošću za trgovinu i usluge</izvorni_sadrzaj>
    <derivirana_varijabla naziv="DomainObject.Predmet.ProtustrankaFormated_1">  Buday exim društvo s ograničenom odgovornošću za trgovinu i usluge</derivirana_varijabla>
  </DomainObject.Predmet.ProtustrankaFormated>
  <DomainObject.Predmet.ProtustrankaFormatedOIB>
    <izvorni_sadrzaj>  Buday exim društvo s ograničenom odgovornošću za trgovinu i usluge, OIB 09440874398</izvorni_sadrzaj>
    <derivirana_varijabla naziv="DomainObject.Predmet.ProtustrankaFormatedOIB_1">  Buday exim društvo s ograničenom odgovornošću za trgovinu i usluge, OIB 09440874398</derivirana_varijabla>
  </DomainObject.Predmet.ProtustrankaFormatedOIB>
  <DomainObject.Predmet.ProtustrankaFormatedWithAdress>
    <izvorni_sadrzaj> Buday exim društvo s ograničenom odgovornošću za trgovinu i usluge, Planinska 42, 31305 Draž</izvorni_sadrzaj>
    <derivirana_varijabla naziv="DomainObject.Predmet.ProtustrankaFormatedWithAdress_1"> Buday exim društvo s ograničenom odgovornošću za trgovinu i usluge, Planinska 42, 31305 Draž</derivirana_varijabla>
  </DomainObject.Predmet.ProtustrankaFormatedWithAdress>
  <DomainObject.Predmet.ProtustrankaFormatedWithAdressOIB>
    <izvorni_sadrzaj> Buday exim društvo s ograničenom odgovornošću za trgovinu i usluge, OIB 09440874398, Planinska 42, 31305 Draž</izvorni_sadrzaj>
    <derivirana_varijabla naziv="DomainObject.Predmet.ProtustrankaFormatedWithAdressOIB_1"> Buday exim društvo s ograničenom odgovornošću za trgovinu i usluge, OIB 09440874398, Planinska 42, 31305 Draž</derivirana_varijabla>
  </DomainObject.Predmet.ProtustrankaFormatedWithAdressOIB>
  <DomainObject.Predmet.ProtustrankaWithAdress>
    <izvorni_sadrzaj>Buday exim društvo s ograničenom odgovornošću za trgovinu i usluge Planinska 42, 31305 Draž</izvorni_sadrzaj>
    <derivirana_varijabla naziv="DomainObject.Predmet.ProtustrankaWithAdress_1">Buday exim društvo s ograničenom odgovornošću za trgovinu i usluge Planinska 42, 31305 Draž</derivirana_varijabla>
  </DomainObject.Predmet.ProtustrankaWithAdress>
  <DomainObject.Predmet.ProtustrankaWithAdressOIB>
    <izvorni_sadrzaj>Buday exim društvo s ograničenom odgovornošću za trgovinu i usluge, OIB 09440874398, Planinska 42, 31305 Draž</izvorni_sadrzaj>
    <derivirana_varijabla naziv="DomainObject.Predmet.ProtustrankaWithAdressOIB_1">Buday exim društvo s ograničenom odgovornošću za trgovinu i usluge, OIB 09440874398, Planinska 42, 31305 Draž</derivirana_varijabla>
  </DomainObject.Predmet.ProtustrankaWithAdressOIB>
  <DomainObject.Predmet.ProtustrankaNazivFormated>
    <izvorni_sadrzaj>Buday exim društvo s ograničenom odgovornošću za trgovinu i usluge</izvorni_sadrzaj>
    <derivirana_varijabla naziv="DomainObject.Predmet.ProtustrankaNazivFormated_1">Buday exim društvo s ograničenom odgovornošću za trgovinu i usluge</derivirana_varijabla>
  </DomainObject.Predmet.ProtustrankaNazivFormated>
  <DomainObject.Predmet.ProtustrankaNazivFormatedOIB>
    <izvorni_sadrzaj>Buday exim društvo s ograničenom odgovornošću za trgovinu i usluge, OIB 09440874398</izvorni_sadrzaj>
    <derivirana_varijabla naziv="DomainObject.Predmet.ProtustrankaNazivFormatedOIB_1">Buday exim društvo s ograničenom odgovornošću za trgovinu i usluge, OIB 09440874398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Buday exim društvo s ograničenom odgovornošću za trgovinu i usluge</item>
    </izvorni_sadrzaj>
    <derivirana_varijabla naziv="DomainObject.Predmet.ProtuStrankaListFormated_1">
      <item>Buday exim društvo s ograničenom odgovornošću za trgovinu i usluge</item>
    </derivirana_varijabla>
  </DomainObject.Predmet.ProtuStrankaListFormated>
  <DomainObject.Predmet.ProtuStrankaListFormatedOIB>
    <izvorni_sadrzaj>
      <item>Buday exim društvo s ograničenom odgovornošću za trgovinu i usluge, OIB 09440874398</item>
    </izvorni_sadrzaj>
    <derivirana_varijabla naziv="DomainObject.Predmet.ProtuStrankaListFormatedOIB_1">
      <item>Buday exim društvo s ograničenom odgovornošću za trgovinu i usluge, OIB 09440874398</item>
    </derivirana_varijabla>
  </DomainObject.Predmet.ProtuStrankaListFormatedOIB>
  <DomainObject.Predmet.ProtuStrankaListFormatedWithAdress>
    <izvorni_sadrzaj>
      <item>Buday exim društvo s ograničenom odgovornošću za trgovinu i usluge, Planinska 42, 31305 Draž</item>
    </izvorni_sadrzaj>
    <derivirana_varijabla naziv="DomainObject.Predmet.ProtuStrankaListFormatedWithAdress_1">
      <item>Buday exim društvo s ograničenom odgovornošću za trgovinu i usluge, Planinska 42, 31305 Draž</item>
    </derivirana_varijabla>
  </DomainObject.Predmet.ProtuStrankaListFormatedWithAdress>
  <DomainObject.Predmet.ProtuStrankaListFormatedWithAdressOIB>
    <izvorni_sadrzaj>
      <item>Buday exim društvo s ograničenom odgovornošću za trgovinu i usluge, OIB 09440874398, Planinska 42, 31305 Draž</item>
    </izvorni_sadrzaj>
    <derivirana_varijabla naziv="DomainObject.Predmet.ProtuStrankaListFormatedWithAdressOIB_1">
      <item>Buday exim društvo s ograničenom odgovornošću za trgovinu i usluge, OIB 09440874398, Planinska 42, 31305 Draž</item>
    </derivirana_varijabla>
  </DomainObject.Predmet.ProtuStrankaListFormatedWithAdressOIB>
  <DomainObject.Predmet.ProtuStrankaListNazivFormated>
    <izvorni_sadrzaj>
      <item>Buday exim društvo s ograničenom odgovornošću za trgovinu i usluge</item>
    </izvorni_sadrzaj>
    <derivirana_varijabla naziv="DomainObject.Predmet.ProtuStrankaListNazivFormated_1">
      <item>Buday exim društvo s ograničenom odgovornošću za trgovinu i usluge</item>
    </derivirana_varijabla>
  </DomainObject.Predmet.ProtuStrankaListNazivFormated>
  <DomainObject.Predmet.ProtuStrankaListNazivFormatedOIB>
    <izvorni_sadrzaj>
      <item>Buday exim društvo s ograničenom odgovornošću za trgovinu i usluge, OIB 09440874398</item>
    </izvorni_sadrzaj>
    <derivirana_varijabla naziv="DomainObject.Predmet.ProtuStrankaListNazivFormatedOIB_1">
      <item>Buday exim društvo s ograničenom odgovornošću za trgovinu i usluge, OIB 09440874398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Buday exim društvo s ograničenom odgovornošću za trgovinu i usluge</izvorni_sadrzaj>
    <derivirana_varijabla naziv="DomainObject.Predmet.ProtustrankaIDrugi_1">Buday exim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Buday exim društvo s ograničenom odgovornošću za trgovinu i usluge, OIB 09440874398, Planinska 42, 31305 Draž</izvorni_sadrzaj>
    <derivirana_varijabla naziv="DomainObject.Predmet.ProtustrankaIDrugiAdressOIB_1">Buday exim društvo s ograničenom odgovornošću za trgovinu i usluge, OIB 09440874398, Planinska 42, 31305 Draž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Buday exim društvo s ograničenom odgovornošću za trgovinu i usluge</item>
    </izvorni_sadrzaj>
    <derivirana_varijabla naziv="DomainObject.Predmet.SudioniciListNaziv_1">
      <item>FINA RC OSIJEK</item>
      <item>Buday exim društvo s ograničenom odgovornošću za trgovinu i usluge</item>
    </derivirana_varijabla>
  </DomainObject.Predmet.SudioniciListNaziv>
  <DomainObject.Predmet.SudioniciListAdressOIB>
    <izvorni_sadrzaj>
      <item>FINA RC OSIJEK, OIB 85821130368</item>
      <item>Buday exim društvo s ograničenom odgovornošću za trgovinu i usluge, OIB 09440874398, Planinska 42,31305 Draž</item>
    </izvorni_sadrzaj>
    <derivirana_varijabla naziv="DomainObject.Predmet.SudioniciListAdressOIB_1">
      <item>FINA RC OSIJEK, OIB 85821130368</item>
      <item>Buday exim društvo s ograničenom odgovornošću za trgovinu i usluge, OIB 09440874398, Planinska 42,31305 Draž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09440874398</item>
    </izvorni_sadrzaj>
    <derivirana_varijabla naziv="DomainObject.Predmet.SudioniciListNazivOIB_1">
      <item>, OIB 85821130368</item>
      <item>, OIB 09440874398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6AD25-C5AE-43D3-A59C-26831CB6F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2167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2017-06-29T12:31:00Z</dcterms:created>
  <dc:creator>grgicv</dc:creator>
  <cp:lastModifiedBy>Žana Bem</cp:lastModifiedBy>
  <cp:lastPrinted>2017-06-19T06:09:00Z</cp:lastPrinted>
  <dcterms:modified xmlns:xsi="http://www.w3.org/2001/XMLSchema-instance" xsi:type="dcterms:W3CDTF">2017-06-29T12:32:00Z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