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20b2" w14:paraId="4bf20b2" w:rsidRDefault="00FB3365" w:rsidP="00FB3365" w:rsidR="00FB3365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655B39">
        <w:rPr>
          <w:b/>
          <w:sz w:val="28"/>
        </w:rPr>
        <w:t>Obrazac 20.</w:t>
      </w:r>
    </w:p>
    <w:p w:rsidRDefault="00FB3365" w:rsidP="00FB3365" w:rsidR="00FB3365" w:rsidRPr="00655B39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Default="00FB3365" w:rsidP="00FB3365" w:rsidR="00FB3365" w:rsidRPr="003726DD">
      <w:pPr>
        <w:jc w:val="center"/>
      </w:pPr>
    </w:p>
    <w:p w:rsidRDefault="00FB3365" w:rsidP="00FB3365" w:rsidR="00FB3365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>
        <w:rPr>
          <w:lang w:val="pl-PL"/>
        </w:rPr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>
        <w:rPr>
          <w:lang w:val="pl-PL"/>
        </w:rPr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>
        <w:t>; Trgovački sud Zagreb</w:t>
      </w:r>
    </w:p>
    <w:p w:rsidRDefault="00FB3365" w:rsidP="00FB3365" w:rsidR="00FB3365" w:rsidRPr="00B40BEB">
      <w:pPr>
        <w:jc w:val="both"/>
        <w:rPr>
          <w:lang w:val="pl-PL"/>
        </w:rPr>
      </w:pPr>
      <w:r w:rsidRPr="00B40BEB">
        <w:rPr>
          <w:lang w:val="pl-PL"/>
        </w:rPr>
        <w:t>Poslovni broj spisa</w:t>
      </w:r>
      <w:r>
        <w:rPr>
          <w:lang w:val="pl-PL"/>
        </w:rPr>
        <w:t>; St-1137/13</w:t>
      </w:r>
    </w:p>
    <w:p w:rsidRDefault="00FB3365" w:rsidP="00D60C0A" w:rsidR="00923441">
      <w:r>
        <w:rPr>
          <w:lang w:val="pl-PL"/>
        </w:rPr>
        <w:t xml:space="preserve">Dužnik ; JUL TIM d.o.o.-u stečaju, Zagreb, Mihanovićeva 14, OIB </w:t>
      </w:r>
      <w:r w:rsidR="00923441">
        <w:t>62893541982</w:t>
      </w:r>
    </w:p>
    <w:p w:rsidRDefault="00FB3365" w:rsidP="00FB3365" w:rsidR="00FB3365" w:rsidRPr="00B40BEB">
      <w:pPr>
        <w:rPr>
          <w:lang w:val="pl-PL"/>
        </w:rPr>
      </w:pPr>
    </w:p>
    <w:p w:rsidRDefault="00FB3365" w:rsidP="00FB3365" w:rsidR="00FB3365">
      <w:pPr>
        <w:jc w:val="center"/>
        <w:rPr>
          <w:lang w:val="pl-PL"/>
        </w:rPr>
      </w:pPr>
    </w:p>
    <w:p w:rsidRDefault="00FB3365" w:rsidP="00224F5E" w:rsidR="00FB3365" w:rsidRPr="005961B6">
      <w:pPr>
        <w:numPr>
          <w:ilvl w:val="0"/>
          <w:numId w:val="19"/>
        </w:numPr>
        <w:ind w:left="360"/>
        <w:rPr>
          <w:lang w:val="pl-PL"/>
        </w:rPr>
      </w:pPr>
      <w:r w:rsidRPr="005961B6">
        <w:rPr>
          <w:lang w:val="pl-PL"/>
        </w:rPr>
        <w:t>TIJEK STEČAJNOGA POSTUPKA –</w:t>
      </w:r>
      <w:r w:rsidR="00135345">
        <w:rPr>
          <w:lang w:val="pl-PL"/>
        </w:rPr>
        <w:t>izvješće stečajnog upravitelja</w:t>
      </w:r>
    </w:p>
    <w:p w:rsidRDefault="00FB3365" w:rsidP="00FB3365" w:rsidR="00FB3365">
      <w:pPr>
        <w:ind w:left="360"/>
        <w:rPr>
          <w:lang w:val="pl-PL"/>
        </w:rPr>
      </w:pPr>
    </w:p>
    <w:p w:rsidRDefault="00E93132" w:rsidP="00FB3365" w:rsidR="00E93132">
      <w:pPr>
        <w:ind w:left="360"/>
        <w:rPr>
          <w:lang w:val="pl-PL"/>
        </w:rPr>
      </w:pPr>
      <w:r>
        <w:rPr>
          <w:lang w:val="pl-PL"/>
        </w:rPr>
        <w:t>U ovom izvještajnom razdoblju poduzete su sljedeće radnje;</w:t>
      </w:r>
    </w:p>
    <w:p w:rsidRDefault="00313963" w:rsidP="00313963" w:rsidR="00313963">
      <w:r>
        <w:t>Kao što je navedeno u dosadašnjim izvještajima u svezi nekretnina upisanih u z.k.ul. 4652 k.o. Zaprešić ,z.k.č.br. 4454/5 stambena zgrada br.  6 i 6a, Zaprešić, Ul.Ferde Galijaševića i dvorište ukupne površine 872 m2-u 13/16 dijela , vode se sudski postupci , a koji tijek je razvidan iz popisa sudskih postupaka  koji prileže izvješću.</w:t>
      </w:r>
    </w:p>
    <w:p w:rsidRDefault="00313963" w:rsidP="00313963" w:rsidR="00313963">
      <w:r>
        <w:t>Kao što je navedeno u predhodnim izvješćima  zaprimljena je tužba tužitelja Tamare Marić (rođ. Štetić) Ivanke Bosak i Damira Buntak protiv tuženika Raiffeisenbank St-Stefan- Jagerberg-Wolfsberg, Austria,Murecker str.23, A-8083, St. Stefan im Rosental, Ive Jularića, Božice Jularić i JUL TIMA d.o.o. u stečaju, a kao što je navedeno i opisano u popisu sudskih postupaka koje prileže ovom izvješću, kojim tužbenim zahtjevom se traži  da se utvrdi ništetnim Ugovor o jednokratnom kreditu br. 530.980 sklo</w:t>
      </w:r>
      <w:r w:rsidR="006637DA">
        <w:t>p</w:t>
      </w:r>
      <w:r>
        <w:t xml:space="preserve">ljen dana 13.04.2007., te Ugovor o jednokratnom kreditu sklopljen dana 15.06.2007. između prvotuženika kao neovlaštenog vjerovnika te drugo, treće i četvrtotuženih kao dužnika, te da  se utvrdi ništetnim Očitovanje od 19.04.2007 solemnizirano po Javnom bilježniku Branku Jakiću, pod. br. OU-405/200 kojim se zasniva založno pravo u korist prvotuženika kao neovlaštenog vjerovnika na nekretnini označenoj kao z.k.č.br. 4454/5, upisanoj u z.k.ul. 4652 k.o. Zaprešić, te očitovanje od 29.06.2007. solemnizirano po Javnom bilježniku Branku Jakić pod br. OU-665/2007 kojim se zasniva založno pravo u korist prvotuženika kao neovlaštenog vjerovnika na nekretnini označenoj kao z.k.č.br. 4454/5 upisanoj u z.k.ul.4652 k.o. Zaprešić, te se nalaže zemljišno knjižnom odjelu Općinskog suda u Novom Zagrebu, Stalna služba u Zaprešiću, da u roku 15 dana od pravomoćnosti presude , provede brisanje upisanog prava zaloga izvršenog temeljem Očitovanja iz točke 2. i to prava zaloga upisanog pod br. Z-1891/07 i upisanog pod br. Z-3298/07.U </w:t>
      </w:r>
      <w:r w:rsidR="005E3A92">
        <w:t>ovom izvještajnom razdoblju održano je ročište dana 17. svibnja 2018.</w:t>
      </w:r>
    </w:p>
    <w:p w:rsidRDefault="00135345" w:rsidP="003E52BF" w:rsidR="003E52BF">
      <w:r>
        <w:rPr>
          <w:lang w:val="pl-PL"/>
        </w:rPr>
        <w:t xml:space="preserve">U ovom izvještajnom razdoblju u parnici </w:t>
      </w:r>
      <w:r w:rsidR="003E52BF">
        <w:rPr>
          <w:lang w:val="pl-PL"/>
        </w:rPr>
        <w:t xml:space="preserve">tužiteljica </w:t>
      </w:r>
      <w:r w:rsidR="003E52BF">
        <w:t xml:space="preserve">Lidija Šarić, Zaprešić, Pavla Lončara </w:t>
      </w:r>
    </w:p>
    <w:p w:rsidRDefault="003E52BF" w:rsidP="003E52BF" w:rsidR="003E52BF">
      <w:r>
        <w:t>protiv tuženik</w:t>
      </w:r>
      <w:r w:rsidR="00942C66">
        <w:t>a</w:t>
      </w:r>
      <w:r>
        <w:t xml:space="preserve">   JUL TIM d.o.o. Oborovo Bistransko, J. Novosela 32 radi utvrđenja prava vlasništva </w:t>
      </w:r>
      <w:r w:rsidR="00010969">
        <w:t>, a kao što je opisano u popisu sudskih postupaka</w:t>
      </w:r>
      <w:r w:rsidR="007153B5">
        <w:t>,</w:t>
      </w:r>
      <w:r w:rsidR="00010969">
        <w:t xml:space="preserve"> </w:t>
      </w:r>
      <w:r>
        <w:t xml:space="preserve">održano je ročište dana </w:t>
      </w:r>
      <w:r w:rsidR="009B7EF2">
        <w:t>10</w:t>
      </w:r>
      <w:r>
        <w:t xml:space="preserve">. </w:t>
      </w:r>
      <w:r w:rsidR="009B7EF2">
        <w:t>svibnja</w:t>
      </w:r>
      <w:r>
        <w:t xml:space="preserve"> 2018.</w:t>
      </w:r>
      <w:r w:rsidR="009B7EF2">
        <w:t xml:space="preserve"> i 03.srpnja 2018.</w:t>
      </w:r>
    </w:p>
    <w:p w:rsidRDefault="00D938DB" w:rsidP="00E50653" w:rsidR="00D938DB" w:rsidRPr="004008C6">
      <w:pPr>
        <w:rPr>
          <w:lang w:val="pl-PL"/>
        </w:rPr>
      </w:pPr>
    </w:p>
    <w:p w:rsidRDefault="00E50653" w:rsidP="00E50653" w:rsidR="00E50653">
      <w:pPr>
        <w:rPr>
          <w:lang w:val="pl-PL"/>
        </w:rPr>
      </w:pPr>
      <w:r w:rsidRPr="00B40BEB">
        <w:rPr>
          <w:lang w:val="pl-PL"/>
        </w:rPr>
        <w:t>II. STANJE STEČAJNE MASE</w:t>
      </w:r>
    </w:p>
    <w:p w:rsidRDefault="00E50653" w:rsidP="00E50653" w:rsidR="00E50653">
      <w:pPr>
        <w:rPr>
          <w:lang w:val="pl-PL"/>
        </w:rPr>
      </w:pPr>
    </w:p>
    <w:p w:rsidRDefault="00F84793" w:rsidP="0093650D" w:rsidR="00FD2E9F" w:rsidRPr="0093650D">
      <w:pPr>
        <w:ind w:left="720"/>
        <w:rPr>
          <w:b/>
        </w:rPr>
      </w:pPr>
      <w:r>
        <w:t>A)</w:t>
      </w:r>
      <w:r w:rsidR="0093650D">
        <w:t xml:space="preserve"> </w:t>
      </w:r>
      <w:r w:rsidR="0094092C" w:rsidRPr="0093650D">
        <w:rPr>
          <w:b/>
        </w:rPr>
        <w:t>Nekretnine;</w:t>
      </w:r>
    </w:p>
    <w:p w:rsidRDefault="0094092C" w:rsidP="0094092C" w:rsidR="0094092C">
      <w:pPr>
        <w:ind w:left="360"/>
      </w:pPr>
    </w:p>
    <w:p w:rsidRDefault="00C2692D" w:rsidP="00C2692D" w:rsidR="00C2692D">
      <w:pPr>
        <w:numPr>
          <w:ilvl w:val="0"/>
          <w:numId w:val="24"/>
        </w:numPr>
      </w:pPr>
      <w:r>
        <w:t>Nekretnine stečajnog dužnika upisane u z.k.ul. 1865 k.o. Gubaševo, z.k.č.br. 344/1, 344/65, 344/67, 344/81, površine 2823 m2, a koje se sastoje od dvije oranice, na kojima su izgrađene dvije stambene zgrade od po 11 stanova, visokog stupnja dovršenosti i dva puta, prodane su  M.I.-HEL d.o.o. Zabok, Matije Gupca 28 ,OIB 93329033401 ,   za iznos od 2.050.100,00 Kn.</w:t>
      </w:r>
    </w:p>
    <w:p w:rsidRDefault="000E52FE" w:rsidP="000E52FE" w:rsidR="000E52FE">
      <w:pPr>
        <w:ind w:left="720"/>
      </w:pPr>
    </w:p>
    <w:p w:rsidRDefault="00C2692D" w:rsidP="00C2692D" w:rsidR="00C2692D">
      <w:pPr>
        <w:pStyle w:val="Odlomakpopisa"/>
        <w:ind w:left="0"/>
        <w:rPr>
          <w:lang w:val="hr-HR"/>
        </w:rPr>
      </w:pPr>
      <w:r>
        <w:rPr>
          <w:lang w:val="hr-HR"/>
        </w:rPr>
        <w:lastRenderedPageBreak/>
        <w:t xml:space="preserve">Kako je na ročištu za diobu kupovnine održanom 22. ožujka 2016 dovedno u pitanje da li je JUL TIM d.o.o. u stečaju obvezan platiti PDV u svezi gore prodanih nekretnina, te sukladno time i izdati račun kupcu s PDV ili bez PDV, održani su sastanci u Poreznoj upravi te, je o ishodu sastanka dostavljen podnesak sudu. </w:t>
      </w:r>
    </w:p>
    <w:p w:rsidRDefault="000E52FE" w:rsidP="00923441" w:rsidR="000E52FE">
      <w:r>
        <w:t xml:space="preserve">Napominje se da je rješenjem Trgovačkog suda Zagreb od 25. ožujka 2016. određeno da se iz kupoprodajne cijene namiruju troškovi postupka  u ukupnom iznosu od 773.767,84 Kn s time da se od toga troškovi PDV u iznosu od 410.020,00 Kn zadržavaju na sudskom depozitu do dospjeća računa za PDV, dok se s preostalim </w:t>
      </w:r>
      <w:r w:rsidR="00F84793">
        <w:t>i</w:t>
      </w:r>
      <w:r>
        <w:t xml:space="preserve">znosom kupovnine od 1.276.332,16 Kn namiruje razlučni vjerovnik </w:t>
      </w:r>
      <w:r w:rsidR="00F84793">
        <w:t>Raiffsenbanbank St.Stefan,Jagerberg ,Wolfsberg</w:t>
      </w:r>
    </w:p>
    <w:p w:rsidRDefault="00B45864" w:rsidP="00923441" w:rsidR="00F84793">
      <w:r>
        <w:t xml:space="preserve">Sukladno tumačenju u Poreznoj upravi </w:t>
      </w:r>
      <w:r w:rsidR="002D69CD">
        <w:t>, a po kojem stečajni dužnik nije u sustavu PDV, pa stoga nije niti obveznik PDV</w:t>
      </w:r>
      <w:r w:rsidR="004C3261">
        <w:t>, doneseno je i rješenje kojim se sredstvima u iznosu od 410.020,00 Kn deponiranim na sudskom pologu namiruje djelomično razlučni vjerovnik.</w:t>
      </w:r>
      <w:r>
        <w:t xml:space="preserve"> </w:t>
      </w:r>
    </w:p>
    <w:p w:rsidRDefault="00B45864" w:rsidP="00923441" w:rsidR="00B45864"/>
    <w:p w:rsidRDefault="00B45864" w:rsidP="00B45864" w:rsidR="00B45864">
      <w:r>
        <w:t>2.N</w:t>
      </w:r>
      <w:r w:rsidR="00923441">
        <w:t>ekretnina upisana u z.k.ul. 4967 k.o. Zabok, k.č.br. 1802/7 građevinsko zemljište površine 709 m2 prodana je na  šestoj usmenoj javnoj dražb</w:t>
      </w:r>
      <w:r>
        <w:t>i  za iznos od 68.100,00 Kn.</w:t>
      </w:r>
    </w:p>
    <w:p w:rsidRDefault="00B45864" w:rsidP="004C3261" w:rsidR="004C3261">
      <w:r>
        <w:t>Dana 25.</w:t>
      </w:r>
      <w:r w:rsidR="00D073C6">
        <w:t>s</w:t>
      </w:r>
      <w:r>
        <w:t xml:space="preserve">tudenoga 2016. održano je ročište za diobu kupovnine, te je sud donio rješenje kojim se iz kupoprodajne cijene namiruju troškovi po čl. 170. Stečajnog zakona u iznosu od 14.301,00 Kn dok se preostalim iznosom od 53.799,00 Kn namiruje razlučni vjerovnik  </w:t>
      </w:r>
      <w:r w:rsidR="004C3261">
        <w:t>Raiffsenbanbank St.Stefan,Jagerberg ,Wolfsberg</w:t>
      </w:r>
    </w:p>
    <w:p w:rsidRDefault="004C3261" w:rsidP="008A4F57" w:rsidR="004C3261"/>
    <w:p w:rsidRDefault="00032B8B" w:rsidP="008A4F57" w:rsidR="008A4F57">
      <w:r>
        <w:t>3.</w:t>
      </w:r>
      <w:r w:rsidR="00D24759">
        <w:t xml:space="preserve">nekretnina </w:t>
      </w:r>
      <w:r>
        <w:t xml:space="preserve"> </w:t>
      </w:r>
      <w:r w:rsidR="008A4F57">
        <w:t>upisana z.k.ul.229,k.o. Dugo Selo I,  z.k.č.br.794, oranica, površine 9.086</w:t>
      </w:r>
      <w:r w:rsidR="00902ED4">
        <w:t xml:space="preserve"> m2</w:t>
      </w:r>
    </w:p>
    <w:p w:rsidRDefault="004C3261" w:rsidP="00902ED4" w:rsidR="00902ED4">
      <w:r>
        <w:t>prodana je na sedmoj</w:t>
      </w:r>
      <w:r w:rsidR="00902ED4">
        <w:t xml:space="preserve"> usmen</w:t>
      </w:r>
      <w:r>
        <w:t>oj</w:t>
      </w:r>
      <w:r w:rsidR="00902ED4">
        <w:t xml:space="preserve"> javn</w:t>
      </w:r>
      <w:r>
        <w:t>oj</w:t>
      </w:r>
      <w:r w:rsidR="00902ED4">
        <w:t xml:space="preserve"> dražb</w:t>
      </w:r>
      <w:r>
        <w:t>i</w:t>
      </w:r>
      <w:r w:rsidR="00902ED4">
        <w:t xml:space="preserve"> </w:t>
      </w:r>
      <w:r w:rsidR="007F1053">
        <w:t xml:space="preserve">na   Trgovačkom sudu Zagreb </w:t>
      </w:r>
      <w:r w:rsidR="00902ED4">
        <w:t>dana 12. listopada 2016. , za iznos od 375.300,00 Kn</w:t>
      </w:r>
      <w:r w:rsidR="002B2CF9">
        <w:t>.</w:t>
      </w:r>
    </w:p>
    <w:p w:rsidRDefault="002B2CF9" w:rsidP="002B2CF9" w:rsidR="002B2CF9">
      <w:r>
        <w:t>Dana 25. studenoga 2016.održano je ročište za diobu kupovnine , te je sud donio rješenje kojim se namiruju troškovi po čl. 170. Stečajnog zakona u iznosu od 66.295,00 Kn, dok se preostalim iznosom od 309.005,00 Kn djelomično namiruje razlučni vjerovnik Raiffsenbanbank St.Stefan,Jagerberg ,Wolfsberg</w:t>
      </w:r>
    </w:p>
    <w:p w:rsidRDefault="002B2CF9" w:rsidP="00902ED4" w:rsidR="002B2CF9"/>
    <w:p w:rsidRDefault="00CE07AC" w:rsidP="0094092C" w:rsidR="00902ED4">
      <w:r>
        <w:t>4.</w:t>
      </w:r>
      <w:r w:rsidR="00784F01">
        <w:t xml:space="preserve"> </w:t>
      </w:r>
      <w:r w:rsidR="007F1053">
        <w:t xml:space="preserve"> </w:t>
      </w:r>
      <w:r w:rsidR="00784F01">
        <w:t xml:space="preserve">nekretnina upisana u z.k.ul. 4652 k.o. Zaprešić ,z.k.č.br. 4454/5 </w:t>
      </w:r>
      <w:r w:rsidR="007F1053">
        <w:t>stambena zgrada br</w:t>
      </w:r>
      <w:r w:rsidR="00615943">
        <w:t>.</w:t>
      </w:r>
      <w:r w:rsidR="007F1053">
        <w:t xml:space="preserve"> 6 i 6a, Zaprešić, Ul.Ferde Galijaševića</w:t>
      </w:r>
      <w:r w:rsidR="00615943">
        <w:t xml:space="preserve"> </w:t>
      </w:r>
      <w:r w:rsidR="007F1053">
        <w:t xml:space="preserve">i dvorište ukupne površine 872 m2-u 13/16 dijela i </w:t>
      </w:r>
      <w:r w:rsidR="00615943">
        <w:t xml:space="preserve">upisana u z.k.ul.5833 k.o. Zaprešić, </w:t>
      </w:r>
      <w:r w:rsidR="007F1053">
        <w:t>z.k.č.br</w:t>
      </w:r>
      <w:r w:rsidR="00615943">
        <w:t>. 4454/8 oranica , F. Galijaševića, površine</w:t>
      </w:r>
      <w:r w:rsidR="005C1B1D">
        <w:t xml:space="preserve"> 52 m2.</w:t>
      </w:r>
    </w:p>
    <w:p w:rsidRDefault="005C1B1D" w:rsidP="0094092C" w:rsidR="005C1B1D"/>
    <w:p w:rsidRDefault="00615943" w:rsidP="00615943" w:rsidR="00615943">
      <w:r>
        <w:t>O razlučnom pravu na navedenim nekretninama obavijestili su;</w:t>
      </w:r>
    </w:p>
    <w:p w:rsidRDefault="00615943" w:rsidP="00615943" w:rsidR="00615943">
      <w:r w:rsidRPr="00840518">
        <w:t xml:space="preserve"> </w:t>
      </w:r>
      <w:r>
        <w:t>a) Raiffsenbanbank St.S</w:t>
      </w:r>
      <w:r w:rsidR="00796CDD">
        <w:t>tefan  - Jagerberg – Wolfsberg Austria</w:t>
      </w:r>
    </w:p>
    <w:p w:rsidRDefault="00615943" w:rsidP="00615943" w:rsidR="00615943">
      <w:r>
        <w:t>b) Republika Hrvatska- Ministarstvo financija, Porezna uprava</w:t>
      </w:r>
    </w:p>
    <w:p w:rsidRDefault="00322241" w:rsidP="0094092C" w:rsidR="00322241"/>
    <w:p w:rsidRDefault="00322241" w:rsidP="0094092C" w:rsidR="007F1053">
      <w:r>
        <w:t>Za</w:t>
      </w:r>
      <w:r w:rsidR="00615943">
        <w:t xml:space="preserve">  stambenu zgradu u Zaprešiću, Ul.Ferde Galijaševića 6 i 6 A nije provedeno etažiranje.</w:t>
      </w:r>
    </w:p>
    <w:p w:rsidRDefault="00322241" w:rsidP="007F1053" w:rsidR="00615943">
      <w:r>
        <w:t>U</w:t>
      </w:r>
      <w:r w:rsidR="007F1053">
        <w:t xml:space="preserve"> svezi navedene nekretnine vode se </w:t>
      </w:r>
      <w:r w:rsidR="00615943">
        <w:t>sudski postupci</w:t>
      </w:r>
      <w:r w:rsidR="007F1053">
        <w:t xml:space="preserve">, </w:t>
      </w:r>
      <w:r w:rsidR="00615943">
        <w:t>a popis istih prileže u privitku.</w:t>
      </w:r>
    </w:p>
    <w:p w:rsidRDefault="001135DD" w:rsidP="007F1053" w:rsidR="00322241">
      <w:r>
        <w:t>Parnice su pokrenul</w:t>
      </w:r>
      <w:r w:rsidR="00322241">
        <w:t>e</w:t>
      </w:r>
      <w:r>
        <w:t xml:space="preserve"> osobe koje su sklo</w:t>
      </w:r>
      <w:r w:rsidR="00322241">
        <w:t>p</w:t>
      </w:r>
      <w:r w:rsidR="00942C66">
        <w:t>ile Predugovore</w:t>
      </w:r>
      <w:r w:rsidR="007D7798">
        <w:t xml:space="preserve"> o kupnji stanova</w:t>
      </w:r>
      <w:r>
        <w:t xml:space="preserve"> </w:t>
      </w:r>
      <w:r w:rsidR="00942C66">
        <w:t>sa JUL TIM d.o.o.</w:t>
      </w:r>
      <w:r w:rsidR="00322241">
        <w:t xml:space="preserve"> u navedenoj zgradi, te su temeljih istih i uselili u te stanove i prije otvaranja stečajnog postupka.</w:t>
      </w:r>
    </w:p>
    <w:p w:rsidRDefault="00322241" w:rsidP="007F1053" w:rsidR="001135DD">
      <w:r>
        <w:t xml:space="preserve"> </w:t>
      </w:r>
    </w:p>
    <w:p w:rsidRDefault="006E3D30" w:rsidP="007F1053" w:rsidR="00F5157C">
      <w:r>
        <w:t xml:space="preserve">Napominje se da </w:t>
      </w:r>
      <w:r w:rsidR="00F5157C">
        <w:t xml:space="preserve">su se navedene nekretnine prodavale u stečajnom postupku, te </w:t>
      </w:r>
      <w:r w:rsidR="00883529">
        <w:t xml:space="preserve">je </w:t>
      </w:r>
      <w:r w:rsidR="00F5157C">
        <w:t xml:space="preserve"> održan</w:t>
      </w:r>
      <w:r w:rsidR="00883529">
        <w:t>o</w:t>
      </w:r>
      <w:r w:rsidR="001135DD">
        <w:t xml:space="preserve"> </w:t>
      </w:r>
      <w:r w:rsidR="0090488A">
        <w:t>pet</w:t>
      </w:r>
      <w:r w:rsidR="00FC7071">
        <w:t xml:space="preserve"> javnih dražba. Iste nisu prodane na tim dr</w:t>
      </w:r>
      <w:r w:rsidR="00553EEA">
        <w:t>a</w:t>
      </w:r>
      <w:r w:rsidR="00FC7071">
        <w:t>žbama.</w:t>
      </w:r>
    </w:p>
    <w:p w:rsidRDefault="00F5157C" w:rsidP="007F1053" w:rsidR="00F5157C">
      <w:r>
        <w:t>Međutim</w:t>
      </w:r>
      <w:r w:rsidR="00014AD9">
        <w:t xml:space="preserve">, naknadno </w:t>
      </w:r>
      <w:r>
        <w:t xml:space="preserve"> nakon što sam imenovana za stečajnog upravitelja umjesto Eduarda Miščevića utv</w:t>
      </w:r>
      <w:r w:rsidR="00553EEA">
        <w:t>r</w:t>
      </w:r>
      <w:r>
        <w:t xml:space="preserve">dila </w:t>
      </w:r>
      <w:r w:rsidR="006E3D30">
        <w:t xml:space="preserve">sam </w:t>
      </w:r>
      <w:r>
        <w:t xml:space="preserve">da je još u tijeku ovršni postupak za prodaju navedenih nekretnina koji se vodi na Općinskom sudu Zaprešić pod br. </w:t>
      </w:r>
      <w:r w:rsidR="00014AD9">
        <w:t>Ovr-97/13 (</w:t>
      </w:r>
      <w:r w:rsidR="00262EE7">
        <w:t xml:space="preserve">broj ovrhe promijenjen na Ovr-2112/15, </w:t>
      </w:r>
      <w:r w:rsidR="00014AD9">
        <w:t xml:space="preserve">sada pod brojem </w:t>
      </w:r>
      <w:r w:rsidR="00FC7071">
        <w:t>Ovr-169/1</w:t>
      </w:r>
      <w:r w:rsidR="00262EE7">
        <w:t>8</w:t>
      </w:r>
      <w:r w:rsidR="00014AD9">
        <w:t>)</w:t>
      </w:r>
      <w:r>
        <w:t xml:space="preserve"> </w:t>
      </w:r>
      <w:r w:rsidR="007A263D">
        <w:t>a</w:t>
      </w:r>
      <w:r>
        <w:t xml:space="preserve"> koji ovršni postupak je pokrenut pri</w:t>
      </w:r>
      <w:r w:rsidR="00883529">
        <w:t xml:space="preserve">je otvaranja stečajnog postupka- ovrhovoditelj- </w:t>
      </w:r>
      <w:r w:rsidR="00014AD9">
        <w:t>Siniša Pršle iz Zaboka, Matije Gupca 72.</w:t>
      </w:r>
    </w:p>
    <w:p w:rsidRDefault="00954B19" w:rsidP="000D60EB" w:rsidR="00954B19"/>
    <w:p w:rsidRDefault="00883529" w:rsidP="000D60EB" w:rsidR="000D60EB">
      <w:r>
        <w:lastRenderedPageBreak/>
        <w:t xml:space="preserve">Istom ovrhom obuhvaćena je i nekretnina upisana u </w:t>
      </w:r>
      <w:r w:rsidR="000D60EB">
        <w:t>z.k.ul.4990 k.o. Zaprešić , z.k.č.br. 4455/1 , u naravi oranica Ul. F.Galijaševića, ukupne površine 139 m2- u 24/139 dijela.</w:t>
      </w:r>
    </w:p>
    <w:p w:rsidRDefault="00F16CAB" w:rsidP="007F1053" w:rsidR="007F1053">
      <w:r>
        <w:t xml:space="preserve"> </w:t>
      </w:r>
      <w:r w:rsidR="007D7254">
        <w:t xml:space="preserve">U ovom </w:t>
      </w:r>
      <w:r w:rsidR="006637DA">
        <w:t>izvještajnom periodu u ovom</w:t>
      </w:r>
      <w:r w:rsidR="00947810">
        <w:t xml:space="preserve"> </w:t>
      </w:r>
      <w:r w:rsidR="007D7254">
        <w:t xml:space="preserve">ovršnom postupku </w:t>
      </w:r>
      <w:r w:rsidR="009B7EF2">
        <w:t>doneseno je rješenje o obustavi ovršnog postupka.</w:t>
      </w:r>
    </w:p>
    <w:p w:rsidRDefault="007D7798" w:rsidP="007F1053" w:rsidR="00F16CAB">
      <w:r>
        <w:t>Međutim,</w:t>
      </w:r>
      <w:r w:rsidR="003120B7">
        <w:t xml:space="preserve"> navedena ovrha još uvijek nije brisana u zemljišnim knjigama.</w:t>
      </w:r>
    </w:p>
    <w:p w:rsidRDefault="007D7798" w:rsidP="007F1053" w:rsidR="007D7798"/>
    <w:p w:rsidRDefault="00F84793" w:rsidP="007F1053" w:rsidR="00F84793" w:rsidRPr="009B5C63">
      <w:r w:rsidRPr="009B5C63">
        <w:t>B)</w:t>
      </w:r>
      <w:r w:rsidRPr="009B5C63">
        <w:tab/>
        <w:t>SUDSKI POSTUPCI;</w:t>
      </w:r>
    </w:p>
    <w:p w:rsidRDefault="00F84793" w:rsidP="007F1053" w:rsidR="00F84793"/>
    <w:p w:rsidRDefault="00F84793" w:rsidP="00F84793" w:rsidR="00F84793">
      <w:pPr>
        <w:numPr>
          <w:ilvl w:val="0"/>
          <w:numId w:val="25"/>
        </w:numPr>
      </w:pPr>
      <w:r>
        <w:t>Popis sudskih postupaka prileže uz izvješće</w:t>
      </w:r>
      <w:r w:rsidR="009F2927">
        <w:t>.</w:t>
      </w:r>
    </w:p>
    <w:p w:rsidRDefault="00F84793" w:rsidP="007F1053" w:rsidR="00F84793"/>
    <w:p w:rsidRDefault="00F84793" w:rsidP="004A0D68" w:rsidR="004A0D68">
      <w:r w:rsidRPr="00176DBE">
        <w:t>C)</w:t>
      </w:r>
      <w:r w:rsidRPr="00176DBE">
        <w:tab/>
      </w:r>
      <w:r w:rsidR="004A0D68">
        <w:t xml:space="preserve">Stanje na </w:t>
      </w:r>
      <w:r w:rsidR="00E272D9">
        <w:t xml:space="preserve">žiro </w:t>
      </w:r>
      <w:r w:rsidR="004A0D68">
        <w:t xml:space="preserve"> računu;</w:t>
      </w:r>
      <w:r w:rsidR="004A0D68">
        <w:tab/>
      </w:r>
      <w:r w:rsidR="004A0D68">
        <w:tab/>
      </w:r>
      <w:r w:rsidR="004A0D68">
        <w:tab/>
      </w:r>
      <w:r w:rsidR="00E272D9">
        <w:t>14.988,19</w:t>
      </w:r>
      <w:r w:rsidR="004C6483">
        <w:t xml:space="preserve"> Kn</w:t>
      </w:r>
    </w:p>
    <w:p w:rsidRDefault="00DC6616" w:rsidP="00DC6616" w:rsidR="00B16BBB">
      <w:pPr>
        <w:ind w:left="720"/>
      </w:pPr>
      <w:r>
        <w:tab/>
      </w:r>
    </w:p>
    <w:p w:rsidRDefault="00C9225B" w:rsidP="00CE3C94" w:rsidR="00C9225B"/>
    <w:p w:rsidRDefault="00E64F75" w:rsidP="00CE3C94" w:rsidR="00CE3C94" w:rsidRPr="00B40BEB">
      <w:pPr>
        <w:rPr>
          <w:lang w:val="pl-PL"/>
        </w:rPr>
      </w:pPr>
      <w:r>
        <w:t>III</w:t>
      </w:r>
      <w:r w:rsidR="00CE3C94" w:rsidRPr="00CE3C94">
        <w:rPr>
          <w:lang w:val="pl-PL"/>
        </w:rPr>
        <w:t xml:space="preserve"> </w:t>
      </w:r>
      <w:r w:rsidR="00CE3C94" w:rsidRPr="00B40BEB">
        <w:rPr>
          <w:lang w:val="pl-PL"/>
        </w:rPr>
        <w:t xml:space="preserve"> RADNJE KOJE ĆE SE PODUZETI U NAREDNOM </w:t>
      </w:r>
      <w:r w:rsidR="00CE3C94">
        <w:rPr>
          <w:lang w:val="pl-PL"/>
        </w:rPr>
        <w:t xml:space="preserve">TROMJESEČNOM </w:t>
      </w:r>
      <w:r w:rsidR="00CE3C94" w:rsidRPr="00B40BEB">
        <w:rPr>
          <w:lang w:val="pl-PL"/>
        </w:rPr>
        <w:t>RAZDOBLJU</w:t>
      </w:r>
    </w:p>
    <w:p w:rsidRDefault="00CE3C94" w:rsidP="00CE3C94" w:rsidR="00CE3C94">
      <w:pPr>
        <w:jc w:val="both"/>
        <w:rPr>
          <w:lang w:val="pl-PL"/>
        </w:rPr>
      </w:pPr>
    </w:p>
    <w:p w:rsidRDefault="004C6483" w:rsidP="00174F0E" w:rsidR="00174F0E">
      <w:pPr>
        <w:jc w:val="both"/>
      </w:pPr>
      <w:r>
        <w:rPr>
          <w:lang w:val="pl-PL"/>
        </w:rPr>
        <w:t>U</w:t>
      </w:r>
      <w:r w:rsidR="005C1B1D">
        <w:rPr>
          <w:lang w:val="pl-PL"/>
        </w:rPr>
        <w:t xml:space="preserve"> </w:t>
      </w:r>
      <w:r w:rsidR="00174F0E">
        <w:rPr>
          <w:lang w:val="pl-PL"/>
        </w:rPr>
        <w:t>svezi nekretnina upisanih</w:t>
      </w:r>
      <w:r w:rsidR="00174F0E">
        <w:t xml:space="preserve"> u z.k.ul. 4652 k.o. Zaprešić ,z.k.č.br. 4454/5 stambena zgrada br. 6 i 6a, Zaprešić, Ul.Ferde Galijaševića i dvorište ukupne površine 872 m2-u 13/16 dijela</w:t>
      </w:r>
      <w:r w:rsidR="005029F0">
        <w:t>, u z.k.ul.5833 k.o. Zaprešić, z.k.č.br. 4454/8 oranica , F. Galijaševića, površine 52 m2</w:t>
      </w:r>
      <w:r w:rsidR="00AB1350">
        <w:t xml:space="preserve"> </w:t>
      </w:r>
      <w:r w:rsidR="00B70EBD">
        <w:t xml:space="preserve">i z.k.ul.4990 k.o. Zaprešić , z.k.č.br. 4455/1 , u naravi oranica Ul. F.Galijaševića, ukupne površine 139 m2- u 24/139 dijela, </w:t>
      </w:r>
      <w:r w:rsidR="009B7EF2">
        <w:t xml:space="preserve">dati će se daljni prijedlozi </w:t>
      </w:r>
      <w:r w:rsidR="00575CFE">
        <w:t xml:space="preserve">po okončanju </w:t>
      </w:r>
      <w:r w:rsidR="001135DD">
        <w:t>ovršn</w:t>
      </w:r>
      <w:r w:rsidR="00575CFE">
        <w:t>og</w:t>
      </w:r>
      <w:r w:rsidR="001135DD">
        <w:t xml:space="preserve"> postup</w:t>
      </w:r>
      <w:r w:rsidR="00575CFE">
        <w:t>ka</w:t>
      </w:r>
      <w:r w:rsidR="001135DD">
        <w:t xml:space="preserve"> na Općinskom sudu u Novom Zag</w:t>
      </w:r>
      <w:r w:rsidR="00AB1350">
        <w:t>rebu, Stalna služba u Zaprešiću</w:t>
      </w:r>
      <w:r w:rsidR="00575CFE">
        <w:t>.</w:t>
      </w:r>
    </w:p>
    <w:p w:rsidRDefault="00DC3798" w:rsidP="00F12F7D" w:rsidR="00DC3798"/>
    <w:p w:rsidRDefault="005E1DBD" w:rsidP="00F12F7D" w:rsidR="005E1DBD"/>
    <w:p w:rsidRDefault="00174F0E" w:rsidP="00F12F7D" w:rsidR="00174F0E">
      <w:r>
        <w:t>U Zagrebu,</w:t>
      </w:r>
      <w:r w:rsidR="00CC61C6">
        <w:t>20.srpnja</w:t>
      </w:r>
      <w:r>
        <w:t xml:space="preserve"> 201</w:t>
      </w:r>
      <w:r w:rsidR="001135DD">
        <w:t>8</w:t>
      </w:r>
      <w:r>
        <w:t>.</w:t>
      </w:r>
      <w:r>
        <w:tab/>
      </w:r>
      <w:r>
        <w:tab/>
      </w:r>
      <w:r>
        <w:tab/>
      </w:r>
      <w:r w:rsidR="001135DD">
        <w:t xml:space="preserve">         </w:t>
      </w:r>
      <w:r w:rsidR="00C34022">
        <w:t xml:space="preserve">  </w:t>
      </w:r>
      <w:r>
        <w:t>Stečajni upravitelj</w:t>
      </w:r>
    </w:p>
    <w:p w:rsidRDefault="00174F0E" w:rsidP="00F12F7D" w:rsidR="00174F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Kocbek</w:t>
      </w:r>
    </w:p>
    <w:sectPr w:rsidR="00174F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A1547"/>
    <w:multiLevelType w:val="hybridMultilevel"/>
    <w:tmpl w:val="37D8A5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A6180"/>
    <w:multiLevelType w:val="hybridMultilevel"/>
    <w:tmpl w:val="8F80B988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6A50D76"/>
    <w:multiLevelType w:val="hybridMultilevel"/>
    <w:tmpl w:val="B700F30A"/>
    <w:lvl w:tplc="5EE049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7F5423"/>
    <w:multiLevelType w:val="hybridMultilevel"/>
    <w:tmpl w:val="17F6B84C"/>
    <w:lvl w:tplc="34226F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AA20021A" w:ilvl="2">
      <w:start w:val="3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F228D3"/>
    <w:multiLevelType w:val="hybridMultilevel"/>
    <w:tmpl w:val="DD6C2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B11AFB"/>
    <w:multiLevelType w:val="hybridMultilevel"/>
    <w:tmpl w:val="31863DA6"/>
    <w:lvl w:tplc="5D72673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F5633E"/>
    <w:multiLevelType w:val="hybridMultilevel"/>
    <w:tmpl w:val="0898257E"/>
    <w:lvl w:tplc="0610E6D4" w:ilvl="0">
      <w:start w:val="1"/>
      <w:numFmt w:val="upperRoman"/>
      <w:lvlText w:val="%1."/>
      <w:lvlJc w:val="left"/>
      <w:pPr>
        <w:tabs>
          <w:tab w:pos="1515" w:val="num"/>
        </w:tabs>
        <w:ind w:hanging="1155" w:left="15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1F5E60"/>
    <w:multiLevelType w:val="hybridMultilevel"/>
    <w:tmpl w:val="A148CD90"/>
    <w:lvl w:tplc="0409000F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</w:lvl>
    <w:lvl w:tentative="true" w:tplc="0409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09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09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09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09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09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09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09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8">
    <w:nsid w:val="3E0F7875"/>
    <w:multiLevelType w:val="hybridMultilevel"/>
    <w:tmpl w:val="517EAC0E"/>
    <w:lvl w:tplc="FC3E88D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FB4264"/>
    <w:multiLevelType w:val="hybridMultilevel"/>
    <w:tmpl w:val="71BCC0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F0874"/>
    <w:multiLevelType w:val="hybridMultilevel"/>
    <w:tmpl w:val="C8DC524C"/>
    <w:lvl w:tplc="4BA21496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F45340"/>
    <w:multiLevelType w:val="hybridMultilevel"/>
    <w:tmpl w:val="FC20F9D8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425731"/>
    <w:multiLevelType w:val="hybridMultilevel"/>
    <w:tmpl w:val="5AEEE3A6"/>
    <w:lvl w:tplc="CB3410A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595C91"/>
    <w:multiLevelType w:val="hybridMultilevel"/>
    <w:tmpl w:val="F4528B5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AB12600"/>
    <w:multiLevelType w:val="hybridMultilevel"/>
    <w:tmpl w:val="732CD59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DC169E"/>
    <w:multiLevelType w:val="hybridMultilevel"/>
    <w:tmpl w:val="0EB20E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122085"/>
    <w:multiLevelType w:val="hybridMultilevel"/>
    <w:tmpl w:val="15FCE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0935DE6"/>
    <w:multiLevelType w:val="multilevel"/>
    <w:tmpl w:val="2AF697C0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960" w:val="num"/>
        </w:tabs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5400" w:val="num"/>
        </w:tabs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6480" w:val="num"/>
        </w:tabs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7920" w:val="num"/>
        </w:tabs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9000" w:val="num"/>
        </w:tabs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0440" w:val="num"/>
        </w:tabs>
        <w:ind w:hanging="1800" w:left="10440"/>
      </w:pPr>
      <w:rPr>
        <w:rFonts w:hint="default"/>
      </w:rPr>
    </w:lvl>
  </w:abstractNum>
  <w:abstractNum w:abstractNumId="18">
    <w:nsid w:val="5417321F"/>
    <w:multiLevelType w:val="hybridMultilevel"/>
    <w:tmpl w:val="FEB27BA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85E5840"/>
    <w:multiLevelType w:val="hybridMultilevel"/>
    <w:tmpl w:val="A71C73DC"/>
    <w:lvl w:tplc="6F2EB73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A1C36B1"/>
    <w:multiLevelType w:val="hybridMultilevel"/>
    <w:tmpl w:val="859653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F75106"/>
    <w:multiLevelType w:val="hybridMultilevel"/>
    <w:tmpl w:val="FB92ACE6"/>
    <w:lvl w:tplc="E0967DD6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D041F35"/>
    <w:multiLevelType w:val="hybridMultilevel"/>
    <w:tmpl w:val="91087E8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0991069"/>
    <w:multiLevelType w:val="multilevel"/>
    <w:tmpl w:val="2AF697C0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960" w:val="num"/>
        </w:tabs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5400" w:val="num"/>
        </w:tabs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6480" w:val="num"/>
        </w:tabs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7920" w:val="num"/>
        </w:tabs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9000" w:val="num"/>
        </w:tabs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0440" w:val="num"/>
        </w:tabs>
        <w:ind w:hanging="1800" w:left="10440"/>
      </w:pPr>
      <w:rPr>
        <w:rFonts w:hint="default"/>
      </w:rPr>
    </w:lvl>
  </w:abstractNum>
  <w:abstractNum w:abstractNumId="24">
    <w:nsid w:val="63D81BA5"/>
    <w:multiLevelType w:val="hybridMultilevel"/>
    <w:tmpl w:val="9956F74A"/>
    <w:lvl w:tplc="64544A3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8EC2E3E" w:ilvl="1">
      <w:numFmt w:val="none"/>
      <w:lvlText w:val=""/>
      <w:lvlJc w:val="left"/>
      <w:pPr>
        <w:tabs>
          <w:tab w:pos="360" w:val="num"/>
        </w:tabs>
      </w:pPr>
    </w:lvl>
    <w:lvl w:tplc="7EB09EC6" w:ilvl="2">
      <w:numFmt w:val="none"/>
      <w:lvlText w:val=""/>
      <w:lvlJc w:val="left"/>
      <w:pPr>
        <w:tabs>
          <w:tab w:pos="360" w:val="num"/>
        </w:tabs>
      </w:pPr>
    </w:lvl>
    <w:lvl w:tplc="A0B2490E" w:ilvl="3">
      <w:numFmt w:val="none"/>
      <w:lvlText w:val=""/>
      <w:lvlJc w:val="left"/>
      <w:pPr>
        <w:tabs>
          <w:tab w:pos="360" w:val="num"/>
        </w:tabs>
      </w:pPr>
    </w:lvl>
    <w:lvl w:tplc="277C1960" w:ilvl="4">
      <w:numFmt w:val="none"/>
      <w:lvlText w:val=""/>
      <w:lvlJc w:val="left"/>
      <w:pPr>
        <w:tabs>
          <w:tab w:pos="360" w:val="num"/>
        </w:tabs>
      </w:pPr>
    </w:lvl>
    <w:lvl w:tplc="CB60D982" w:ilvl="5">
      <w:numFmt w:val="none"/>
      <w:lvlText w:val=""/>
      <w:lvlJc w:val="left"/>
      <w:pPr>
        <w:tabs>
          <w:tab w:pos="360" w:val="num"/>
        </w:tabs>
      </w:pPr>
    </w:lvl>
    <w:lvl w:tplc="052E25E0" w:ilvl="6">
      <w:numFmt w:val="none"/>
      <w:lvlText w:val=""/>
      <w:lvlJc w:val="left"/>
      <w:pPr>
        <w:tabs>
          <w:tab w:pos="360" w:val="num"/>
        </w:tabs>
      </w:pPr>
    </w:lvl>
    <w:lvl w:tplc="8112095A" w:ilvl="7">
      <w:numFmt w:val="none"/>
      <w:lvlText w:val=""/>
      <w:lvlJc w:val="left"/>
      <w:pPr>
        <w:tabs>
          <w:tab w:pos="360" w:val="num"/>
        </w:tabs>
      </w:pPr>
    </w:lvl>
    <w:lvl w:tplc="131C82D2" w:ilvl="8">
      <w:numFmt w:val="none"/>
      <w:lvlText w:val=""/>
      <w:lvlJc w:val="left"/>
      <w:pPr>
        <w:tabs>
          <w:tab w:pos="360" w:val="num"/>
        </w:tabs>
      </w:pPr>
    </w:lvl>
  </w:abstractNum>
  <w:abstractNum w:abstractNumId="25">
    <w:nsid w:val="6CBF2683"/>
    <w:multiLevelType w:val="hybridMultilevel"/>
    <w:tmpl w:val="E9A63974"/>
    <w:lvl w:tplc="298A1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111B3D"/>
    <w:multiLevelType w:val="hybridMultilevel"/>
    <w:tmpl w:val="74CC15BA"/>
    <w:lvl w:tplc="32A40DB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6910C5"/>
    <w:multiLevelType w:val="hybridMultilevel"/>
    <w:tmpl w:val="687E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4C20D1"/>
    <w:multiLevelType w:val="hybridMultilevel"/>
    <w:tmpl w:val="DCAAE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4"/>
  </w:num>
  <w:num w:numId="3">
    <w:abstractNumId w:val="1"/>
  </w:num>
  <w:num w:numId="4">
    <w:abstractNumId w:val="15"/>
  </w:num>
  <w:num w:numId="5">
    <w:abstractNumId w:val="22"/>
  </w:num>
  <w:num w:numId="6">
    <w:abstractNumId w:val="13"/>
  </w:num>
  <w:num w:numId="7">
    <w:abstractNumId w:val="18"/>
  </w:num>
  <w:num w:numId="8">
    <w:abstractNumId w:val="3"/>
  </w:num>
  <w:num w:numId="9">
    <w:abstractNumId w:val="17"/>
  </w:num>
  <w:num w:numId="10">
    <w:abstractNumId w:val="23"/>
  </w:num>
  <w:num w:numId="11">
    <w:abstractNumId w:val="7"/>
  </w:num>
  <w:num w:numId="12">
    <w:abstractNumId w:val="20"/>
  </w:num>
  <w:num w:numId="13">
    <w:abstractNumId w:val="21"/>
  </w:num>
  <w:num w:numId="14">
    <w:abstractNumId w:val="10"/>
  </w:num>
  <w:num w:numId="15">
    <w:abstractNumId w:val="28"/>
  </w:num>
  <w:num w:numId="16">
    <w:abstractNumId w:val="0"/>
  </w:num>
  <w:num w:numId="17">
    <w:abstractNumId w:val="19"/>
  </w:num>
  <w:num w:numId="18">
    <w:abstractNumId w:val="25"/>
  </w:num>
  <w:num w:numId="19">
    <w:abstractNumId w:val="2"/>
  </w:num>
  <w:num w:numId="20">
    <w:abstractNumId w:val="12"/>
  </w:num>
  <w:num w:numId="21">
    <w:abstractNumId w:val="5"/>
  </w:num>
  <w:num w:numId="22">
    <w:abstractNumId w:val="16"/>
  </w:num>
  <w:num w:numId="23">
    <w:abstractNumId w:val="27"/>
  </w:num>
  <w:num w:numId="24">
    <w:abstractNumId w:val="9"/>
  </w:num>
  <w:num w:numId="25">
    <w:abstractNumId w:val="8"/>
  </w:num>
  <w:num w:numId="26">
    <w:abstractNumId w:val="26"/>
  </w:num>
  <w:num w:numId="27">
    <w:abstractNumId w:val="4"/>
  </w:num>
  <w:num w:numId="28">
    <w:abstractNumId w:val="14"/>
  </w:num>
  <w:num w:numId="2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690"/>
    <w:rsid w:val="00000924"/>
    <w:rsid w:val="00005381"/>
    <w:rsid w:val="00010969"/>
    <w:rsid w:val="00014AD9"/>
    <w:rsid w:val="00032B8B"/>
    <w:rsid w:val="00034859"/>
    <w:rsid w:val="00035655"/>
    <w:rsid w:val="0004286C"/>
    <w:rsid w:val="00051CBF"/>
    <w:rsid w:val="000747AE"/>
    <w:rsid w:val="00081C8A"/>
    <w:rsid w:val="00083A9F"/>
    <w:rsid w:val="00095965"/>
    <w:rsid w:val="00097F39"/>
    <w:rsid w:val="000B608E"/>
    <w:rsid w:val="000D60EB"/>
    <w:rsid w:val="000D641B"/>
    <w:rsid w:val="000E52FE"/>
    <w:rsid w:val="000F662B"/>
    <w:rsid w:val="00112254"/>
    <w:rsid w:val="001135DD"/>
    <w:rsid w:val="00117797"/>
    <w:rsid w:val="00120072"/>
    <w:rsid w:val="00131D35"/>
    <w:rsid w:val="001325F4"/>
    <w:rsid w:val="00135345"/>
    <w:rsid w:val="00137334"/>
    <w:rsid w:val="00143D61"/>
    <w:rsid w:val="00146926"/>
    <w:rsid w:val="00147D4C"/>
    <w:rsid w:val="00167137"/>
    <w:rsid w:val="00174F0E"/>
    <w:rsid w:val="00176DBE"/>
    <w:rsid w:val="00186CDC"/>
    <w:rsid w:val="00187220"/>
    <w:rsid w:val="0019157D"/>
    <w:rsid w:val="001A19B0"/>
    <w:rsid w:val="001C06D9"/>
    <w:rsid w:val="001C3B82"/>
    <w:rsid w:val="001C4879"/>
    <w:rsid w:val="001C6318"/>
    <w:rsid w:val="001C7AF9"/>
    <w:rsid w:val="001D4628"/>
    <w:rsid w:val="001F6FD4"/>
    <w:rsid w:val="002060FA"/>
    <w:rsid w:val="00206C8A"/>
    <w:rsid w:val="00217537"/>
    <w:rsid w:val="0022453F"/>
    <w:rsid w:val="00224F5E"/>
    <w:rsid w:val="002328D5"/>
    <w:rsid w:val="002415F9"/>
    <w:rsid w:val="002476E4"/>
    <w:rsid w:val="002522C1"/>
    <w:rsid w:val="00253703"/>
    <w:rsid w:val="00254C8D"/>
    <w:rsid w:val="00262EE7"/>
    <w:rsid w:val="00270E0D"/>
    <w:rsid w:val="002716F0"/>
    <w:rsid w:val="00276D6E"/>
    <w:rsid w:val="00277AF4"/>
    <w:rsid w:val="00286A05"/>
    <w:rsid w:val="002A1118"/>
    <w:rsid w:val="002A1A05"/>
    <w:rsid w:val="002B0B2D"/>
    <w:rsid w:val="002B2CF9"/>
    <w:rsid w:val="002C7751"/>
    <w:rsid w:val="002D2C0A"/>
    <w:rsid w:val="002D69CD"/>
    <w:rsid w:val="002D6A9C"/>
    <w:rsid w:val="002E4B8E"/>
    <w:rsid w:val="002E6333"/>
    <w:rsid w:val="002E633A"/>
    <w:rsid w:val="003120B7"/>
    <w:rsid w:val="00313963"/>
    <w:rsid w:val="00322241"/>
    <w:rsid w:val="00327CB9"/>
    <w:rsid w:val="003405B3"/>
    <w:rsid w:val="00340A39"/>
    <w:rsid w:val="00341734"/>
    <w:rsid w:val="00344A3D"/>
    <w:rsid w:val="00353316"/>
    <w:rsid w:val="00355400"/>
    <w:rsid w:val="00361431"/>
    <w:rsid w:val="00363E72"/>
    <w:rsid w:val="003679E5"/>
    <w:rsid w:val="00370C85"/>
    <w:rsid w:val="00373F36"/>
    <w:rsid w:val="003835A9"/>
    <w:rsid w:val="00386953"/>
    <w:rsid w:val="00391755"/>
    <w:rsid w:val="00393198"/>
    <w:rsid w:val="003B2F13"/>
    <w:rsid w:val="003B4878"/>
    <w:rsid w:val="003C0ADA"/>
    <w:rsid w:val="003C2A91"/>
    <w:rsid w:val="003C6FC1"/>
    <w:rsid w:val="003C7C06"/>
    <w:rsid w:val="003E52BF"/>
    <w:rsid w:val="003F1002"/>
    <w:rsid w:val="004066CF"/>
    <w:rsid w:val="00410734"/>
    <w:rsid w:val="00410998"/>
    <w:rsid w:val="00411D54"/>
    <w:rsid w:val="004146F3"/>
    <w:rsid w:val="00423AFF"/>
    <w:rsid w:val="0042612B"/>
    <w:rsid w:val="00426133"/>
    <w:rsid w:val="004315D6"/>
    <w:rsid w:val="00435252"/>
    <w:rsid w:val="004371D8"/>
    <w:rsid w:val="00440656"/>
    <w:rsid w:val="00456949"/>
    <w:rsid w:val="004645F1"/>
    <w:rsid w:val="00481ED0"/>
    <w:rsid w:val="004840D9"/>
    <w:rsid w:val="004A0D68"/>
    <w:rsid w:val="004A73C9"/>
    <w:rsid w:val="004B3143"/>
    <w:rsid w:val="004C3261"/>
    <w:rsid w:val="004C334D"/>
    <w:rsid w:val="004C6483"/>
    <w:rsid w:val="004D2D58"/>
    <w:rsid w:val="004D7C54"/>
    <w:rsid w:val="005029F0"/>
    <w:rsid w:val="00505149"/>
    <w:rsid w:val="005054BC"/>
    <w:rsid w:val="00505690"/>
    <w:rsid w:val="005123E9"/>
    <w:rsid w:val="0051273F"/>
    <w:rsid w:val="00516BFA"/>
    <w:rsid w:val="00531EAB"/>
    <w:rsid w:val="00532576"/>
    <w:rsid w:val="005339CD"/>
    <w:rsid w:val="00544744"/>
    <w:rsid w:val="00553EEA"/>
    <w:rsid w:val="00562316"/>
    <w:rsid w:val="00564DDA"/>
    <w:rsid w:val="0056580D"/>
    <w:rsid w:val="00575909"/>
    <w:rsid w:val="00575CFE"/>
    <w:rsid w:val="00576A09"/>
    <w:rsid w:val="00591688"/>
    <w:rsid w:val="005961B6"/>
    <w:rsid w:val="005A24CF"/>
    <w:rsid w:val="005A6CF6"/>
    <w:rsid w:val="005B046C"/>
    <w:rsid w:val="005B2987"/>
    <w:rsid w:val="005B4BD8"/>
    <w:rsid w:val="005C1B1D"/>
    <w:rsid w:val="005C275B"/>
    <w:rsid w:val="005C6041"/>
    <w:rsid w:val="005E1DBD"/>
    <w:rsid w:val="005E3A92"/>
    <w:rsid w:val="005E6EA8"/>
    <w:rsid w:val="00607DFC"/>
    <w:rsid w:val="006139FA"/>
    <w:rsid w:val="00615943"/>
    <w:rsid w:val="00627E05"/>
    <w:rsid w:val="006361BD"/>
    <w:rsid w:val="006425F0"/>
    <w:rsid w:val="00652952"/>
    <w:rsid w:val="006565C4"/>
    <w:rsid w:val="006637DA"/>
    <w:rsid w:val="00666B5C"/>
    <w:rsid w:val="006703F9"/>
    <w:rsid w:val="006714BD"/>
    <w:rsid w:val="00674A35"/>
    <w:rsid w:val="00681F6E"/>
    <w:rsid w:val="00684C6C"/>
    <w:rsid w:val="0068769B"/>
    <w:rsid w:val="006916F2"/>
    <w:rsid w:val="006925EC"/>
    <w:rsid w:val="0069304E"/>
    <w:rsid w:val="006B2751"/>
    <w:rsid w:val="006B57AF"/>
    <w:rsid w:val="006C1786"/>
    <w:rsid w:val="006D1F10"/>
    <w:rsid w:val="006D7E33"/>
    <w:rsid w:val="006E3D30"/>
    <w:rsid w:val="006E4257"/>
    <w:rsid w:val="006E5E26"/>
    <w:rsid w:val="006E61ED"/>
    <w:rsid w:val="00705D7E"/>
    <w:rsid w:val="0071224F"/>
    <w:rsid w:val="00713C47"/>
    <w:rsid w:val="00714522"/>
    <w:rsid w:val="007153B5"/>
    <w:rsid w:val="007167BC"/>
    <w:rsid w:val="0072312C"/>
    <w:rsid w:val="00727CBC"/>
    <w:rsid w:val="0073012C"/>
    <w:rsid w:val="00730494"/>
    <w:rsid w:val="00734F6F"/>
    <w:rsid w:val="007619B8"/>
    <w:rsid w:val="00761FF3"/>
    <w:rsid w:val="00764E1C"/>
    <w:rsid w:val="007670C7"/>
    <w:rsid w:val="00767B0B"/>
    <w:rsid w:val="00782FE1"/>
    <w:rsid w:val="00784F01"/>
    <w:rsid w:val="0078728C"/>
    <w:rsid w:val="007878FC"/>
    <w:rsid w:val="00796ACC"/>
    <w:rsid w:val="00796CDD"/>
    <w:rsid w:val="007A2465"/>
    <w:rsid w:val="007A263D"/>
    <w:rsid w:val="007B344D"/>
    <w:rsid w:val="007B5457"/>
    <w:rsid w:val="007C66C9"/>
    <w:rsid w:val="007D5DA5"/>
    <w:rsid w:val="007D7153"/>
    <w:rsid w:val="007D7254"/>
    <w:rsid w:val="007D7798"/>
    <w:rsid w:val="007E01E5"/>
    <w:rsid w:val="007E3D22"/>
    <w:rsid w:val="007E75E6"/>
    <w:rsid w:val="007F00B0"/>
    <w:rsid w:val="007F1053"/>
    <w:rsid w:val="007F625D"/>
    <w:rsid w:val="007F7E6E"/>
    <w:rsid w:val="008022A4"/>
    <w:rsid w:val="00804364"/>
    <w:rsid w:val="00815EB4"/>
    <w:rsid w:val="008261AF"/>
    <w:rsid w:val="00826C6C"/>
    <w:rsid w:val="00840518"/>
    <w:rsid w:val="008511AA"/>
    <w:rsid w:val="008520DD"/>
    <w:rsid w:val="00853005"/>
    <w:rsid w:val="00856186"/>
    <w:rsid w:val="00863BB3"/>
    <w:rsid w:val="00865E12"/>
    <w:rsid w:val="008802C6"/>
    <w:rsid w:val="00883529"/>
    <w:rsid w:val="00885367"/>
    <w:rsid w:val="008919F9"/>
    <w:rsid w:val="0089362E"/>
    <w:rsid w:val="00897DD9"/>
    <w:rsid w:val="008A36E6"/>
    <w:rsid w:val="008A4C5F"/>
    <w:rsid w:val="008A4DC7"/>
    <w:rsid w:val="008A4F57"/>
    <w:rsid w:val="008B1BD8"/>
    <w:rsid w:val="008B7807"/>
    <w:rsid w:val="008C24CE"/>
    <w:rsid w:val="008C2712"/>
    <w:rsid w:val="008D413D"/>
    <w:rsid w:val="008E1FCE"/>
    <w:rsid w:val="008E3A8E"/>
    <w:rsid w:val="00900979"/>
    <w:rsid w:val="00902ED4"/>
    <w:rsid w:val="0090488A"/>
    <w:rsid w:val="00912628"/>
    <w:rsid w:val="00923441"/>
    <w:rsid w:val="0093650D"/>
    <w:rsid w:val="009366A3"/>
    <w:rsid w:val="0094092C"/>
    <w:rsid w:val="00942C66"/>
    <w:rsid w:val="00947810"/>
    <w:rsid w:val="00954B19"/>
    <w:rsid w:val="009656F0"/>
    <w:rsid w:val="00981AE1"/>
    <w:rsid w:val="009846E6"/>
    <w:rsid w:val="00984833"/>
    <w:rsid w:val="00987C0B"/>
    <w:rsid w:val="009915EB"/>
    <w:rsid w:val="009A23CB"/>
    <w:rsid w:val="009A4474"/>
    <w:rsid w:val="009B5C63"/>
    <w:rsid w:val="009B7EF2"/>
    <w:rsid w:val="009C1442"/>
    <w:rsid w:val="009C199C"/>
    <w:rsid w:val="009D3325"/>
    <w:rsid w:val="009D77B6"/>
    <w:rsid w:val="009E197D"/>
    <w:rsid w:val="009F2927"/>
    <w:rsid w:val="009F3020"/>
    <w:rsid w:val="009F78CC"/>
    <w:rsid w:val="00A327EC"/>
    <w:rsid w:val="00A443BA"/>
    <w:rsid w:val="00A448E2"/>
    <w:rsid w:val="00A4561A"/>
    <w:rsid w:val="00A52840"/>
    <w:rsid w:val="00A61570"/>
    <w:rsid w:val="00A71177"/>
    <w:rsid w:val="00A71C0F"/>
    <w:rsid w:val="00A734E1"/>
    <w:rsid w:val="00A900E5"/>
    <w:rsid w:val="00A938C4"/>
    <w:rsid w:val="00AB1350"/>
    <w:rsid w:val="00AD35E0"/>
    <w:rsid w:val="00AE029F"/>
    <w:rsid w:val="00AE2126"/>
    <w:rsid w:val="00AF0545"/>
    <w:rsid w:val="00AF435A"/>
    <w:rsid w:val="00AF55AB"/>
    <w:rsid w:val="00B00CE2"/>
    <w:rsid w:val="00B02293"/>
    <w:rsid w:val="00B0396B"/>
    <w:rsid w:val="00B06507"/>
    <w:rsid w:val="00B10C2A"/>
    <w:rsid w:val="00B13D26"/>
    <w:rsid w:val="00B16976"/>
    <w:rsid w:val="00B16BBB"/>
    <w:rsid w:val="00B3465B"/>
    <w:rsid w:val="00B40362"/>
    <w:rsid w:val="00B44780"/>
    <w:rsid w:val="00B45864"/>
    <w:rsid w:val="00B53A23"/>
    <w:rsid w:val="00B55143"/>
    <w:rsid w:val="00B56DD3"/>
    <w:rsid w:val="00B57BEA"/>
    <w:rsid w:val="00B70EBD"/>
    <w:rsid w:val="00B727ED"/>
    <w:rsid w:val="00B72EF1"/>
    <w:rsid w:val="00B7315D"/>
    <w:rsid w:val="00B77C76"/>
    <w:rsid w:val="00B80D53"/>
    <w:rsid w:val="00B80DE8"/>
    <w:rsid w:val="00B85723"/>
    <w:rsid w:val="00B969BE"/>
    <w:rsid w:val="00BA5591"/>
    <w:rsid w:val="00BA57F6"/>
    <w:rsid w:val="00BB68A0"/>
    <w:rsid w:val="00BC0249"/>
    <w:rsid w:val="00BE27D4"/>
    <w:rsid w:val="00BE6318"/>
    <w:rsid w:val="00C04A27"/>
    <w:rsid w:val="00C1134A"/>
    <w:rsid w:val="00C1206B"/>
    <w:rsid w:val="00C1305A"/>
    <w:rsid w:val="00C2455C"/>
    <w:rsid w:val="00C24A41"/>
    <w:rsid w:val="00C2692D"/>
    <w:rsid w:val="00C34022"/>
    <w:rsid w:val="00C45300"/>
    <w:rsid w:val="00C4675E"/>
    <w:rsid w:val="00C548F5"/>
    <w:rsid w:val="00C577CF"/>
    <w:rsid w:val="00C636ED"/>
    <w:rsid w:val="00C77F82"/>
    <w:rsid w:val="00C917AC"/>
    <w:rsid w:val="00C9225B"/>
    <w:rsid w:val="00C954BC"/>
    <w:rsid w:val="00CA0185"/>
    <w:rsid w:val="00CA24F2"/>
    <w:rsid w:val="00CA74D0"/>
    <w:rsid w:val="00CB3D35"/>
    <w:rsid w:val="00CB5365"/>
    <w:rsid w:val="00CC35DD"/>
    <w:rsid w:val="00CC52C2"/>
    <w:rsid w:val="00CC61C6"/>
    <w:rsid w:val="00CD0D68"/>
    <w:rsid w:val="00CD551C"/>
    <w:rsid w:val="00CE07AC"/>
    <w:rsid w:val="00CE3C94"/>
    <w:rsid w:val="00CF0ABB"/>
    <w:rsid w:val="00D05DBF"/>
    <w:rsid w:val="00D0706B"/>
    <w:rsid w:val="00D073C6"/>
    <w:rsid w:val="00D07520"/>
    <w:rsid w:val="00D11B94"/>
    <w:rsid w:val="00D13359"/>
    <w:rsid w:val="00D20C32"/>
    <w:rsid w:val="00D24759"/>
    <w:rsid w:val="00D247CD"/>
    <w:rsid w:val="00D45536"/>
    <w:rsid w:val="00D463FF"/>
    <w:rsid w:val="00D50122"/>
    <w:rsid w:val="00D56BC6"/>
    <w:rsid w:val="00D56D31"/>
    <w:rsid w:val="00D573F3"/>
    <w:rsid w:val="00D60C0A"/>
    <w:rsid w:val="00D707A1"/>
    <w:rsid w:val="00D757E9"/>
    <w:rsid w:val="00D766F2"/>
    <w:rsid w:val="00D87561"/>
    <w:rsid w:val="00D938DB"/>
    <w:rsid w:val="00D9701B"/>
    <w:rsid w:val="00D97949"/>
    <w:rsid w:val="00DA1145"/>
    <w:rsid w:val="00DB4AA5"/>
    <w:rsid w:val="00DB52CE"/>
    <w:rsid w:val="00DB7119"/>
    <w:rsid w:val="00DC17BD"/>
    <w:rsid w:val="00DC24C9"/>
    <w:rsid w:val="00DC3798"/>
    <w:rsid w:val="00DC6616"/>
    <w:rsid w:val="00DD5578"/>
    <w:rsid w:val="00DE55BD"/>
    <w:rsid w:val="00DF32B6"/>
    <w:rsid w:val="00E03809"/>
    <w:rsid w:val="00E17E26"/>
    <w:rsid w:val="00E20D6C"/>
    <w:rsid w:val="00E21CB5"/>
    <w:rsid w:val="00E21DEE"/>
    <w:rsid w:val="00E272D9"/>
    <w:rsid w:val="00E27D22"/>
    <w:rsid w:val="00E30CEC"/>
    <w:rsid w:val="00E44F08"/>
    <w:rsid w:val="00E50653"/>
    <w:rsid w:val="00E64F75"/>
    <w:rsid w:val="00E76BE9"/>
    <w:rsid w:val="00E812AA"/>
    <w:rsid w:val="00E82C93"/>
    <w:rsid w:val="00E870F4"/>
    <w:rsid w:val="00E93132"/>
    <w:rsid w:val="00E96231"/>
    <w:rsid w:val="00E973DE"/>
    <w:rsid w:val="00EA2624"/>
    <w:rsid w:val="00EC296B"/>
    <w:rsid w:val="00EC47C1"/>
    <w:rsid w:val="00ED2044"/>
    <w:rsid w:val="00EE0312"/>
    <w:rsid w:val="00EE07BE"/>
    <w:rsid w:val="00EE346B"/>
    <w:rsid w:val="00EE5E17"/>
    <w:rsid w:val="00EE7CE2"/>
    <w:rsid w:val="00EF13F2"/>
    <w:rsid w:val="00EF2316"/>
    <w:rsid w:val="00EF2678"/>
    <w:rsid w:val="00F0765C"/>
    <w:rsid w:val="00F07AC9"/>
    <w:rsid w:val="00F12F7D"/>
    <w:rsid w:val="00F16CAB"/>
    <w:rsid w:val="00F17726"/>
    <w:rsid w:val="00F20825"/>
    <w:rsid w:val="00F30165"/>
    <w:rsid w:val="00F309A4"/>
    <w:rsid w:val="00F34E8E"/>
    <w:rsid w:val="00F45EF6"/>
    <w:rsid w:val="00F47812"/>
    <w:rsid w:val="00F47E08"/>
    <w:rsid w:val="00F5157C"/>
    <w:rsid w:val="00F5212D"/>
    <w:rsid w:val="00F552CB"/>
    <w:rsid w:val="00F55A34"/>
    <w:rsid w:val="00F604EE"/>
    <w:rsid w:val="00F65217"/>
    <w:rsid w:val="00F67151"/>
    <w:rsid w:val="00F677D1"/>
    <w:rsid w:val="00F84793"/>
    <w:rsid w:val="00F925C2"/>
    <w:rsid w:val="00F93A5A"/>
    <w:rsid w:val="00F9639D"/>
    <w:rsid w:val="00F96A8A"/>
    <w:rsid w:val="00FB3365"/>
    <w:rsid w:val="00FC7071"/>
    <w:rsid w:val="00FD0D6E"/>
    <w:rsid w:val="00FD26BD"/>
    <w:rsid w:val="00FD2E9F"/>
    <w:rsid w:val="00FD38FB"/>
    <w:rsid w:val="00FD493E"/>
    <w:rsid w:val="00FE20A5"/>
    <w:rsid w:val="00FE514E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E20A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C631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F662B"/>
    <w:pPr>
      <w:ind w:left="708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7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E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E6E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E6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E6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E20A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C631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F662B"/>
    <w:pPr>
      <w:ind w:left="708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7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E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E6E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E6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E6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55415-9973-49F5-857C-E4FEF56E8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STEČAJNA UPRAVA</properties:Company>
  <properties:Pages>3</properties:Pages>
  <properties:Words>1122</properties:Words>
  <properties:Characters>6366</properties:Characters>
  <properties:Lines>124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EURO-LIMA d</vt:lpstr>
      <vt:lpstr>EURO-LIMA d</vt:lpstr>
    </vt:vector>
  </properties:TitlesOfParts>
  <properties:LinksUpToDate>false</properties:LinksUpToDate>
  <properties:CharactersWithSpaces>7502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2018-08-20T07:56:00Z</dcterms:created>
  <dc:creator>Vesna</dc:creator>
  <cp:lastModifiedBy>Valentina Delač</cp:lastModifiedBy>
  <cp:lastPrinted>2018-07-23T12:09:00Z</cp:lastPrinted>
  <dcterms:modified xmlns:xsi="http://www.w3.org/2001/XMLSchema-instance" xsi:type="dcterms:W3CDTF">2018-08-20T07:56:00Z</dcterms:modified>
  <cp:revision>3</cp:revision>
  <dc:title>EURO-LIMA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St-1137/2013-218 / Podnesak - Izvješće stečajnog upravitelja (izvjjul8.docx)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