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ee88e0" w14:paraId="0ee88e0" w:rsidRDefault="005312D0" w:rsidP="00E67D40" w:rsidR="00AE649C" w:rsidRPr="00B76F3C">
      <w:pPr>
        <w:pStyle w:val="SudNaziv"/>
        <w15:collapsed w:val="false"/>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5312D0" w:rsidP="005312D0" w:rsidR="005312D0" w:rsidRPr="005312D0">
      <w:pPr>
        <w:spacing w:after="0"/>
        <w:jc w:val="both"/>
        <w:rPr>
          <w:rFonts w:cs="Times New Roman" w:eastAsia="Times New Roman"/>
          <w:b/>
          <w:bCs/>
          <w:lang w:eastAsia="hr-HR"/>
        </w:rPr>
      </w:pPr>
      <w:r w:rsidRPr="005312D0">
        <w:rPr>
          <w:rFonts w:cs="Times New Roman" w:eastAsia="Times New Roman"/>
          <w:b/>
          <w:bCs/>
          <w:lang w:eastAsia="hr-HR"/>
        </w:rPr>
        <w:t xml:space="preserve">   REPUBLIKA HRVATSKA</w:t>
      </w:r>
    </w:p>
    <w:p w:rsidRDefault="005312D0" w:rsidP="005312D0" w:rsidR="005312D0" w:rsidRPr="005312D0">
      <w:pPr>
        <w:spacing w:after="0"/>
        <w:jc w:val="both"/>
        <w:rPr>
          <w:rFonts w:cs="Times New Roman" w:eastAsia="Times New Roman"/>
          <w:lang w:eastAsia="hr-HR"/>
        </w:rPr>
      </w:pPr>
      <w:r w:rsidRPr="005312D0">
        <w:rPr>
          <w:rFonts w:cs="Times New Roman" w:eastAsia="Times New Roman"/>
          <w:b/>
          <w:bCs/>
          <w:lang w:eastAsia="hr-HR"/>
        </w:rPr>
        <w:t>TRGOVAČKI SUD U SPLITU</w:t>
      </w:r>
      <w:r w:rsidRPr="005312D0">
        <w:rPr>
          <w:rFonts w:cs="Times New Roman" w:eastAsia="Times New Roman"/>
          <w:lang w:eastAsia="hr-HR"/>
        </w:rPr>
        <w:t xml:space="preserve">                                             </w:t>
      </w:r>
      <w:r w:rsidRPr="005312D0">
        <w:rPr>
          <w:rFonts w:cs="Times New Roman" w:eastAsia="Times New Roman"/>
          <w:b/>
          <w:lang w:eastAsia="hr-HR"/>
        </w:rPr>
        <w:t>Broj: 14. St-114/2011</w:t>
      </w:r>
      <w:r w:rsidRPr="005312D0">
        <w:rPr>
          <w:rFonts w:cs="Times New Roman" w:eastAsia="Times New Roman"/>
          <w:lang w:eastAsia="hr-HR"/>
        </w:rPr>
        <w:t>.</w:t>
      </w:r>
    </w:p>
    <w:p w:rsidRDefault="005312D0" w:rsidP="005312D0" w:rsidR="005312D0" w:rsidRPr="005312D0">
      <w:pPr>
        <w:spacing w:after="0"/>
        <w:jc w:val="both"/>
        <w:rPr>
          <w:rFonts w:cs="Times New Roman" w:eastAsia="Times New Roman"/>
          <w:b/>
          <w:lang w:eastAsia="hr-HR"/>
        </w:rPr>
      </w:pPr>
      <w:r w:rsidRPr="005312D0">
        <w:rPr>
          <w:rFonts w:cs="Times New Roman" w:eastAsia="Times New Roman"/>
          <w:b/>
          <w:lang w:eastAsia="hr-HR"/>
        </w:rPr>
        <w:t xml:space="preserve">              </w:t>
      </w:r>
      <w:proofErr w:type="spellStart"/>
      <w:r w:rsidRPr="005312D0">
        <w:rPr>
          <w:rFonts w:cs="Times New Roman" w:eastAsia="Times New Roman"/>
          <w:b/>
          <w:lang w:eastAsia="hr-HR"/>
        </w:rPr>
        <w:t>Sukoišanska</w:t>
      </w:r>
      <w:proofErr w:type="spellEnd"/>
      <w:r w:rsidRPr="005312D0">
        <w:rPr>
          <w:rFonts w:cs="Times New Roman" w:eastAsia="Times New Roman"/>
          <w:b/>
          <w:lang w:eastAsia="hr-HR"/>
        </w:rPr>
        <w:t xml:space="preserve"> 6. </w:t>
      </w:r>
    </w:p>
    <w:p w:rsidRDefault="005312D0" w:rsidP="005312D0" w:rsidR="005312D0" w:rsidRPr="005312D0">
      <w:pPr>
        <w:spacing w:after="0"/>
        <w:jc w:val="both"/>
        <w:rPr>
          <w:rFonts w:cs="Times New Roman" w:eastAsia="Times New Roman"/>
          <w:b/>
          <w:lang w:eastAsia="hr-HR"/>
        </w:rPr>
      </w:pPr>
      <w:r w:rsidRPr="005312D0">
        <w:rPr>
          <w:rFonts w:cs="Times New Roman" w:eastAsia="Times New Roman"/>
          <w:b/>
          <w:lang w:eastAsia="hr-HR"/>
        </w:rPr>
        <w:t xml:space="preserve">            21 000  S P L I T</w:t>
      </w:r>
    </w:p>
    <w:p w:rsidRDefault="005312D0" w:rsidP="005312D0" w:rsidR="005312D0" w:rsidRPr="005312D0">
      <w:pPr>
        <w:spacing w:after="0"/>
        <w:jc w:val="both"/>
        <w:rPr>
          <w:rFonts w:cs="Times New Roman" w:eastAsia="Times New Roman"/>
          <w:lang w:eastAsia="hr-HR"/>
        </w:rPr>
      </w:pPr>
    </w:p>
    <w:p w:rsidRDefault="005312D0" w:rsidP="005312D0" w:rsidR="005312D0" w:rsidRPr="005312D0">
      <w:pPr>
        <w:spacing w:after="0"/>
        <w:jc w:val="both"/>
        <w:rPr>
          <w:rFonts w:cs="Times New Roman" w:eastAsia="Times New Roman"/>
          <w:lang w:eastAsia="hr-HR"/>
        </w:rPr>
      </w:pPr>
    </w:p>
    <w:p w:rsidRDefault="005312D0" w:rsidP="005312D0" w:rsidR="005312D0" w:rsidRPr="005312D0">
      <w:pPr>
        <w:spacing w:after="0"/>
        <w:jc w:val="center"/>
        <w:rPr>
          <w:rFonts w:cs="Times New Roman" w:eastAsia="Times New Roman"/>
          <w:b/>
          <w:lang w:eastAsia="hr-HR"/>
        </w:rPr>
      </w:pPr>
      <w:r w:rsidRPr="005312D0">
        <w:rPr>
          <w:rFonts w:cs="Times New Roman" w:eastAsia="Times New Roman"/>
          <w:b/>
          <w:lang w:eastAsia="hr-HR"/>
        </w:rPr>
        <w:t>R E P U B L I K A   H R V A T S K A</w:t>
      </w:r>
    </w:p>
    <w:p w:rsidRDefault="005312D0" w:rsidP="005312D0" w:rsidR="005312D0" w:rsidRPr="005312D0">
      <w:pPr>
        <w:spacing w:after="0"/>
        <w:jc w:val="center"/>
        <w:rPr>
          <w:rFonts w:cs="Times New Roman" w:eastAsia="Times New Roman"/>
          <w:b/>
          <w:lang w:eastAsia="hr-HR"/>
        </w:rPr>
      </w:pPr>
    </w:p>
    <w:p w:rsidRDefault="005312D0" w:rsidP="005312D0" w:rsidR="005312D0" w:rsidRPr="005312D0">
      <w:pPr>
        <w:spacing w:after="0"/>
        <w:jc w:val="center"/>
        <w:rPr>
          <w:rFonts w:cs="Times New Roman" w:eastAsia="Times New Roman"/>
          <w:b/>
          <w:lang w:eastAsia="hr-HR"/>
        </w:rPr>
      </w:pPr>
      <w:r w:rsidRPr="005312D0">
        <w:rPr>
          <w:rFonts w:cs="Times New Roman" w:eastAsia="Times New Roman"/>
          <w:b/>
          <w:lang w:eastAsia="hr-HR"/>
        </w:rPr>
        <w:t>Z A K L J U Č A K</w:t>
      </w:r>
    </w:p>
    <w:p w:rsidRDefault="005312D0" w:rsidP="005312D0" w:rsidR="005312D0" w:rsidRPr="005312D0">
      <w:pPr>
        <w:spacing w:after="0"/>
        <w:jc w:val="both"/>
        <w:rPr>
          <w:rFonts w:cs="Times New Roman" w:eastAsia="Times New Roman"/>
          <w:b/>
          <w:bCs/>
          <w:lang w:eastAsia="hr-HR"/>
        </w:rPr>
      </w:pPr>
    </w:p>
    <w:p w:rsidRDefault="005312D0" w:rsidP="005312D0" w:rsidR="005312D0" w:rsidRPr="005312D0">
      <w:pPr>
        <w:spacing w:after="0"/>
        <w:jc w:val="both"/>
        <w:rPr>
          <w:rFonts w:cs="Times New Roman" w:eastAsia="Times New Roman"/>
          <w:b/>
          <w:bCs/>
          <w:lang w:eastAsia="hr-HR"/>
        </w:rPr>
      </w:pPr>
    </w:p>
    <w:p w:rsidRDefault="005312D0" w:rsidP="005312D0" w:rsidR="005312D0" w:rsidRPr="005312D0">
      <w:pPr>
        <w:spacing w:after="0"/>
        <w:jc w:val="both"/>
        <w:rPr>
          <w:rFonts w:cs="Times New Roman" w:eastAsia="Times New Roman"/>
          <w:b/>
          <w:bCs/>
          <w:lang w:eastAsia="hr-HR"/>
        </w:rPr>
      </w:pPr>
    </w:p>
    <w:p w:rsidRDefault="005312D0" w:rsidP="005312D0" w:rsidR="005312D0" w:rsidRPr="005312D0">
      <w:pPr>
        <w:spacing w:after="0"/>
        <w:jc w:val="both"/>
        <w:rPr>
          <w:rFonts w:cs="Times New Roman" w:eastAsia="Calibri" w:hAnsi="Calibri" w:ascii="Calibri"/>
          <w:lang w:val="en-US"/>
        </w:rPr>
      </w:pPr>
      <w:r w:rsidRPr="005312D0">
        <w:rPr>
          <w:rFonts w:cs="Times New Roman" w:eastAsia="Calibri" w:hAnsi="Calibri" w:ascii="Calibri"/>
          <w:lang w:val="en-US"/>
        </w:rPr>
        <w:t xml:space="preserve">          TRGOVAČKI SUD U SPLITU, </w:t>
      </w:r>
      <w:proofErr w:type="spellStart"/>
      <w:r w:rsidRPr="005312D0">
        <w:rPr>
          <w:rFonts w:cs="Times New Roman" w:eastAsia="Calibri" w:hAnsi="Calibri" w:ascii="Calibri"/>
          <w:lang w:val="en-US"/>
        </w:rPr>
        <w:t>po</w:t>
      </w:r>
      <w:proofErr w:type="spellEnd"/>
      <w:r w:rsidRPr="005312D0">
        <w:rPr>
          <w:rFonts w:cs="Times New Roman" w:eastAsia="Calibri" w:hAnsi="Calibri" w:ascii="Calibri"/>
          <w:lang w:val="en-US"/>
        </w:rPr>
        <w:t xml:space="preserve"> </w:t>
      </w:r>
      <w:proofErr w:type="spellStart"/>
      <w:r w:rsidRPr="005312D0">
        <w:rPr>
          <w:rFonts w:cs="Times New Roman" w:eastAsia="Calibri" w:hAnsi="Calibri" w:ascii="Calibri"/>
          <w:lang w:val="en-US"/>
        </w:rPr>
        <w:t>stečajnom</w:t>
      </w:r>
      <w:proofErr w:type="spellEnd"/>
      <w:r w:rsidRPr="005312D0">
        <w:rPr>
          <w:rFonts w:cs="Times New Roman" w:eastAsia="Calibri" w:hAnsi="Calibri" w:ascii="Calibri"/>
          <w:lang w:val="en-US"/>
        </w:rPr>
        <w:t xml:space="preserve"> </w:t>
      </w:r>
      <w:proofErr w:type="spellStart"/>
      <w:r w:rsidRPr="005312D0">
        <w:rPr>
          <w:rFonts w:cs="Times New Roman" w:eastAsia="Calibri" w:hAnsi="Calibri" w:ascii="Calibri"/>
          <w:lang w:val="en-US"/>
        </w:rPr>
        <w:t>sudcu</w:t>
      </w:r>
      <w:proofErr w:type="spellEnd"/>
      <w:r w:rsidRPr="005312D0">
        <w:rPr>
          <w:rFonts w:cs="Times New Roman" w:eastAsia="Calibri" w:hAnsi="Calibri" w:ascii="Calibri"/>
          <w:lang w:val="en-US"/>
        </w:rPr>
        <w:t xml:space="preserve"> </w:t>
      </w:r>
      <w:proofErr w:type="spellStart"/>
      <w:r w:rsidRPr="005312D0">
        <w:rPr>
          <w:rFonts w:cs="Times New Roman" w:eastAsia="Calibri" w:hAnsi="Calibri" w:ascii="Calibri"/>
          <w:lang w:val="en-US"/>
        </w:rPr>
        <w:t>Jozi</w:t>
      </w:r>
      <w:proofErr w:type="spellEnd"/>
      <w:r w:rsidRPr="005312D0">
        <w:rPr>
          <w:rFonts w:cs="Times New Roman" w:eastAsia="Calibri" w:hAnsi="Calibri" w:ascii="Calibri"/>
          <w:lang w:val="en-US"/>
        </w:rPr>
        <w:t xml:space="preserve"> </w:t>
      </w:r>
      <w:proofErr w:type="spellStart"/>
      <w:r w:rsidRPr="005312D0">
        <w:rPr>
          <w:rFonts w:cs="Times New Roman" w:eastAsia="Calibri" w:hAnsi="Calibri" w:ascii="Calibri"/>
          <w:lang w:val="en-US"/>
        </w:rPr>
        <w:t>Ćaleta</w:t>
      </w:r>
      <w:proofErr w:type="spellEnd"/>
      <w:r w:rsidRPr="005312D0">
        <w:rPr>
          <w:rFonts w:cs="Times New Roman" w:eastAsia="Calibri" w:hAnsi="Calibri" w:ascii="Calibri"/>
          <w:lang w:val="en-US"/>
        </w:rPr>
        <w:t xml:space="preserve">, u </w:t>
      </w:r>
      <w:proofErr w:type="spellStart"/>
      <w:r w:rsidRPr="005312D0">
        <w:rPr>
          <w:rFonts w:cs="Times New Roman" w:eastAsia="Calibri" w:hAnsi="Calibri" w:ascii="Calibri"/>
          <w:lang w:val="en-US"/>
        </w:rPr>
        <w:t>stečajnom</w:t>
      </w:r>
      <w:proofErr w:type="spellEnd"/>
      <w:r w:rsidRPr="005312D0">
        <w:rPr>
          <w:rFonts w:cs="Times New Roman" w:eastAsia="Calibri" w:hAnsi="Calibri" w:ascii="Calibri"/>
          <w:lang w:val="en-US"/>
        </w:rPr>
        <w:t xml:space="preserve"> </w:t>
      </w:r>
      <w:proofErr w:type="spellStart"/>
      <w:r w:rsidRPr="005312D0">
        <w:rPr>
          <w:rFonts w:cs="Times New Roman" w:eastAsia="Calibri" w:hAnsi="Calibri" w:ascii="Calibri"/>
          <w:lang w:val="en-US"/>
        </w:rPr>
        <w:t>postupku</w:t>
      </w:r>
      <w:proofErr w:type="spellEnd"/>
      <w:r w:rsidRPr="005312D0">
        <w:rPr>
          <w:rFonts w:cs="Times New Roman" w:eastAsia="Calibri" w:hAnsi="Calibri" w:ascii="Calibri"/>
          <w:lang w:val="en-US"/>
        </w:rPr>
        <w:t xml:space="preserve"> </w:t>
      </w:r>
      <w:proofErr w:type="spellStart"/>
      <w:r w:rsidRPr="005312D0">
        <w:rPr>
          <w:rFonts w:cs="Times New Roman" w:eastAsia="Calibri" w:hAnsi="Calibri" w:ascii="Calibri"/>
          <w:lang w:val="en-US"/>
        </w:rPr>
        <w:t>nad</w:t>
      </w:r>
      <w:proofErr w:type="spellEnd"/>
      <w:r w:rsidRPr="005312D0">
        <w:rPr>
          <w:rFonts w:cs="Times New Roman" w:eastAsia="Calibri" w:hAnsi="Calibri" w:ascii="Calibri"/>
          <w:lang w:val="en-US"/>
        </w:rPr>
        <w:t xml:space="preserve"> </w:t>
      </w:r>
      <w:proofErr w:type="spellStart"/>
      <w:r w:rsidRPr="005312D0">
        <w:rPr>
          <w:rFonts w:cs="Times New Roman" w:eastAsia="Calibri" w:hAnsi="Calibri" w:ascii="Calibri"/>
          <w:lang w:val="en-US"/>
        </w:rPr>
        <w:t>stečajnim</w:t>
      </w:r>
      <w:proofErr w:type="spellEnd"/>
      <w:r w:rsidRPr="005312D0">
        <w:rPr>
          <w:rFonts w:cs="Times New Roman" w:eastAsia="Calibri" w:hAnsi="Calibri" w:ascii="Calibri"/>
          <w:lang w:val="en-US"/>
        </w:rPr>
        <w:t xml:space="preserve"> </w:t>
      </w:r>
      <w:proofErr w:type="spellStart"/>
      <w:r w:rsidRPr="005312D0">
        <w:rPr>
          <w:rFonts w:cs="Times New Roman" w:eastAsia="Calibri" w:hAnsi="Calibri" w:ascii="Calibri"/>
          <w:lang w:val="en-US"/>
        </w:rPr>
        <w:t>Dužnikom</w:t>
      </w:r>
      <w:proofErr w:type="spellEnd"/>
      <w:r w:rsidRPr="005312D0">
        <w:rPr>
          <w:rFonts w:cs="Times New Roman" w:eastAsia="Calibri" w:hAnsi="Calibri" w:ascii="Calibri"/>
          <w:lang w:val="en-US"/>
        </w:rPr>
        <w:t xml:space="preserve">: ŽELJEZARA SPLIT, </w:t>
      </w:r>
      <w:proofErr w:type="spellStart"/>
      <w:r w:rsidRPr="005312D0">
        <w:rPr>
          <w:rFonts w:cs="Times New Roman" w:eastAsia="Calibri" w:hAnsi="Calibri" w:ascii="Calibri"/>
          <w:lang w:val="en-US"/>
        </w:rPr>
        <w:t>d.d</w:t>
      </w:r>
      <w:proofErr w:type="spellEnd"/>
      <w:r w:rsidRPr="005312D0">
        <w:rPr>
          <w:rFonts w:cs="Times New Roman" w:eastAsia="Calibri" w:hAnsi="Calibri" w:ascii="Calibri"/>
          <w:lang w:val="en-US"/>
        </w:rPr>
        <w:t xml:space="preserve">., u </w:t>
      </w:r>
      <w:proofErr w:type="spellStart"/>
      <w:r w:rsidRPr="005312D0">
        <w:rPr>
          <w:rFonts w:cs="Times New Roman" w:eastAsia="Calibri" w:hAnsi="Calibri" w:ascii="Calibri"/>
          <w:lang w:val="en-US"/>
        </w:rPr>
        <w:t>stečaju</w:t>
      </w:r>
      <w:proofErr w:type="spellEnd"/>
      <w:r w:rsidRPr="005312D0">
        <w:rPr>
          <w:rFonts w:cs="Times New Roman" w:eastAsia="Calibri" w:hAnsi="Calibri" w:ascii="Calibri"/>
          <w:lang w:val="en-US"/>
        </w:rPr>
        <w:t xml:space="preserve">, </w:t>
      </w:r>
      <w:proofErr w:type="spellStart"/>
      <w:r w:rsidRPr="005312D0">
        <w:rPr>
          <w:rFonts w:cs="Times New Roman" w:eastAsia="Calibri" w:hAnsi="Calibri" w:ascii="Calibri"/>
          <w:lang w:val="en-US"/>
        </w:rPr>
        <w:t>Kaštel</w:t>
      </w:r>
      <w:proofErr w:type="spellEnd"/>
      <w:r w:rsidRPr="005312D0">
        <w:rPr>
          <w:rFonts w:cs="Times New Roman" w:eastAsia="Calibri" w:hAnsi="Calibri" w:ascii="Calibri"/>
          <w:lang w:val="en-US"/>
        </w:rPr>
        <w:t xml:space="preserve"> </w:t>
      </w:r>
      <w:proofErr w:type="spellStart"/>
      <w:r w:rsidRPr="005312D0">
        <w:rPr>
          <w:rFonts w:cs="Times New Roman" w:eastAsia="Calibri" w:hAnsi="Calibri" w:ascii="Calibri"/>
          <w:lang w:val="en-US"/>
        </w:rPr>
        <w:t>Sućurac</w:t>
      </w:r>
      <w:proofErr w:type="spellEnd"/>
      <w:r w:rsidRPr="005312D0">
        <w:rPr>
          <w:rFonts w:cs="Times New Roman" w:eastAsia="Calibri" w:hAnsi="Calibri" w:ascii="Calibri"/>
          <w:lang w:val="en-US"/>
        </w:rPr>
        <w:t xml:space="preserve">, </w:t>
      </w:r>
      <w:proofErr w:type="spellStart"/>
      <w:r w:rsidRPr="005312D0">
        <w:rPr>
          <w:rFonts w:cs="Times New Roman" w:eastAsia="Calibri" w:hAnsi="Calibri" w:ascii="Calibri"/>
          <w:lang w:val="en-US"/>
        </w:rPr>
        <w:t>Cesta</w:t>
      </w:r>
      <w:proofErr w:type="spellEnd"/>
      <w:r w:rsidRPr="005312D0">
        <w:rPr>
          <w:rFonts w:cs="Times New Roman" w:eastAsia="Calibri" w:hAnsi="Calibri" w:ascii="Calibri"/>
          <w:lang w:val="en-US"/>
        </w:rPr>
        <w:t xml:space="preserve"> dr. </w:t>
      </w:r>
      <w:proofErr w:type="spellStart"/>
      <w:r w:rsidRPr="005312D0">
        <w:rPr>
          <w:rFonts w:cs="Times New Roman" w:eastAsia="Calibri" w:hAnsi="Calibri" w:ascii="Calibri"/>
          <w:lang w:val="en-US"/>
        </w:rPr>
        <w:t>Franje</w:t>
      </w:r>
      <w:proofErr w:type="spellEnd"/>
      <w:r w:rsidRPr="005312D0">
        <w:rPr>
          <w:rFonts w:cs="Times New Roman" w:eastAsia="Calibri" w:hAnsi="Calibri" w:ascii="Calibri"/>
          <w:lang w:val="en-US"/>
        </w:rPr>
        <w:t xml:space="preserve"> </w:t>
      </w:r>
      <w:proofErr w:type="spellStart"/>
      <w:r w:rsidRPr="005312D0">
        <w:rPr>
          <w:rFonts w:cs="Times New Roman" w:eastAsia="Calibri" w:hAnsi="Calibri" w:ascii="Calibri"/>
          <w:lang w:val="en-US"/>
        </w:rPr>
        <w:t>Tuđmana</w:t>
      </w:r>
      <w:proofErr w:type="spellEnd"/>
      <w:r w:rsidRPr="005312D0">
        <w:rPr>
          <w:rFonts w:cs="Times New Roman" w:eastAsia="Calibri" w:hAnsi="Calibri" w:ascii="Calibri"/>
          <w:lang w:val="en-US"/>
        </w:rPr>
        <w:t xml:space="preserve"> bb., OIB: 96423434291., (</w:t>
      </w:r>
      <w:proofErr w:type="spellStart"/>
      <w:r w:rsidRPr="005312D0">
        <w:rPr>
          <w:rFonts w:cs="Times New Roman" w:eastAsia="Calibri" w:hAnsi="Calibri" w:ascii="Calibri"/>
          <w:lang w:val="en-US"/>
        </w:rPr>
        <w:t>dalje</w:t>
      </w:r>
      <w:proofErr w:type="spellEnd"/>
      <w:r w:rsidRPr="005312D0">
        <w:rPr>
          <w:rFonts w:cs="Times New Roman" w:eastAsia="Calibri" w:hAnsi="Calibri" w:ascii="Calibri"/>
          <w:lang w:val="en-US"/>
        </w:rPr>
        <w:t xml:space="preserve">: </w:t>
      </w:r>
      <w:proofErr w:type="spellStart"/>
      <w:r w:rsidRPr="005312D0">
        <w:rPr>
          <w:rFonts w:cs="Times New Roman" w:eastAsia="Calibri" w:hAnsi="Calibri" w:ascii="Calibri"/>
          <w:lang w:val="en-US"/>
        </w:rPr>
        <w:t>Dužnik</w:t>
      </w:r>
      <w:proofErr w:type="spellEnd"/>
      <w:r w:rsidRPr="005312D0">
        <w:rPr>
          <w:rFonts w:cs="Times New Roman" w:eastAsia="Calibri" w:hAnsi="Calibri" w:ascii="Calibri"/>
          <w:lang w:val="en-US"/>
        </w:rPr>
        <w:t xml:space="preserve"> </w:t>
      </w:r>
      <w:proofErr w:type="spellStart"/>
      <w:r w:rsidRPr="005312D0">
        <w:rPr>
          <w:rFonts w:cs="Times New Roman" w:eastAsia="Calibri" w:hAnsi="Calibri" w:ascii="Calibri"/>
          <w:lang w:val="en-US"/>
        </w:rPr>
        <w:t>ili</w:t>
      </w:r>
      <w:proofErr w:type="spellEnd"/>
      <w:r w:rsidRPr="005312D0">
        <w:rPr>
          <w:rFonts w:cs="Times New Roman" w:eastAsia="Calibri" w:hAnsi="Calibri" w:ascii="Calibri"/>
          <w:lang w:val="en-US"/>
        </w:rPr>
        <w:t xml:space="preserve"> </w:t>
      </w:r>
      <w:proofErr w:type="spellStart"/>
      <w:r w:rsidRPr="005312D0">
        <w:rPr>
          <w:rFonts w:cs="Times New Roman" w:eastAsia="Calibri" w:hAnsi="Calibri" w:ascii="Calibri"/>
          <w:lang w:val="en-US"/>
        </w:rPr>
        <w:t>stečajni</w:t>
      </w:r>
      <w:proofErr w:type="spellEnd"/>
      <w:r w:rsidRPr="005312D0">
        <w:rPr>
          <w:rFonts w:cs="Times New Roman" w:eastAsia="Calibri" w:hAnsi="Calibri" w:ascii="Calibri"/>
          <w:lang w:val="en-US"/>
        </w:rPr>
        <w:t xml:space="preserve"> </w:t>
      </w:r>
      <w:proofErr w:type="spellStart"/>
      <w:r w:rsidRPr="005312D0">
        <w:rPr>
          <w:rFonts w:cs="Times New Roman" w:eastAsia="Calibri" w:hAnsi="Calibri" w:ascii="Calibri"/>
          <w:lang w:val="en-US"/>
        </w:rPr>
        <w:t>Dužnik</w:t>
      </w:r>
      <w:proofErr w:type="spellEnd"/>
      <w:r w:rsidRPr="005312D0">
        <w:rPr>
          <w:rFonts w:cs="Times New Roman" w:eastAsia="Calibri" w:hAnsi="Calibri" w:ascii="Calibri"/>
          <w:lang w:val="en-US"/>
        </w:rPr>
        <w:t xml:space="preserve">), </w:t>
      </w:r>
      <w:proofErr w:type="spellStart"/>
      <w:r w:rsidRPr="005312D0">
        <w:rPr>
          <w:rFonts w:cs="Times New Roman" w:eastAsia="Calibri" w:hAnsi="Calibri" w:ascii="Calibri"/>
          <w:lang w:val="en-US"/>
        </w:rPr>
        <w:t>kojega</w:t>
      </w:r>
      <w:proofErr w:type="spellEnd"/>
      <w:r w:rsidRPr="005312D0">
        <w:rPr>
          <w:rFonts w:cs="Times New Roman" w:eastAsia="Calibri" w:hAnsi="Calibri" w:ascii="Calibri"/>
          <w:lang w:val="en-US"/>
        </w:rPr>
        <w:t xml:space="preserve"> </w:t>
      </w:r>
      <w:proofErr w:type="spellStart"/>
      <w:r w:rsidRPr="005312D0">
        <w:rPr>
          <w:rFonts w:cs="Times New Roman" w:eastAsia="Calibri" w:hAnsi="Calibri" w:ascii="Calibri"/>
          <w:lang w:val="en-US"/>
        </w:rPr>
        <w:t>zastupa</w:t>
      </w:r>
      <w:proofErr w:type="spellEnd"/>
      <w:r w:rsidRPr="005312D0">
        <w:rPr>
          <w:rFonts w:cs="Times New Roman" w:eastAsia="Calibri" w:hAnsi="Calibri" w:ascii="Calibri"/>
          <w:lang w:val="en-US"/>
        </w:rPr>
        <w:t xml:space="preserve"> </w:t>
      </w:r>
      <w:proofErr w:type="spellStart"/>
      <w:r w:rsidRPr="005312D0">
        <w:rPr>
          <w:rFonts w:cs="Times New Roman" w:eastAsia="Calibri" w:hAnsi="Calibri" w:ascii="Calibri"/>
          <w:lang w:val="en-US"/>
        </w:rPr>
        <w:t>stečajni</w:t>
      </w:r>
      <w:proofErr w:type="spellEnd"/>
      <w:r w:rsidRPr="005312D0">
        <w:rPr>
          <w:rFonts w:cs="Times New Roman" w:eastAsia="Calibri" w:hAnsi="Calibri" w:ascii="Calibri"/>
          <w:lang w:val="en-US"/>
        </w:rPr>
        <w:t xml:space="preserve"> </w:t>
      </w:r>
      <w:proofErr w:type="spellStart"/>
      <w:r w:rsidRPr="005312D0">
        <w:rPr>
          <w:rFonts w:cs="Times New Roman" w:eastAsia="Calibri" w:hAnsi="Calibri" w:ascii="Calibri"/>
          <w:lang w:val="en-US"/>
        </w:rPr>
        <w:t>upravitelj</w:t>
      </w:r>
      <w:proofErr w:type="spellEnd"/>
      <w:r w:rsidRPr="005312D0">
        <w:rPr>
          <w:rFonts w:cs="Times New Roman" w:eastAsia="Calibri" w:hAnsi="Calibri" w:ascii="Calibri"/>
          <w:lang w:val="en-US"/>
        </w:rPr>
        <w:t xml:space="preserve"> </w:t>
      </w:r>
      <w:proofErr w:type="spellStart"/>
      <w:r w:rsidRPr="005312D0">
        <w:rPr>
          <w:rFonts w:cs="Times New Roman" w:eastAsia="Calibri" w:hAnsi="Calibri" w:ascii="Calibri"/>
          <w:lang w:val="en-US"/>
        </w:rPr>
        <w:t>Vedran</w:t>
      </w:r>
      <w:proofErr w:type="spellEnd"/>
      <w:r w:rsidRPr="005312D0">
        <w:rPr>
          <w:rFonts w:cs="Times New Roman" w:eastAsia="Calibri" w:hAnsi="Calibri" w:ascii="Calibri"/>
          <w:lang w:val="en-US"/>
        </w:rPr>
        <w:t xml:space="preserve"> </w:t>
      </w:r>
      <w:proofErr w:type="spellStart"/>
      <w:r w:rsidRPr="005312D0">
        <w:rPr>
          <w:rFonts w:cs="Times New Roman" w:eastAsia="Calibri" w:hAnsi="Calibri" w:ascii="Calibri"/>
          <w:lang w:val="en-US"/>
        </w:rPr>
        <w:t>Šeparović</w:t>
      </w:r>
      <w:proofErr w:type="spellEnd"/>
      <w:r w:rsidRPr="005312D0">
        <w:rPr>
          <w:rFonts w:cs="Times New Roman" w:eastAsia="Calibri" w:hAnsi="Calibri" w:ascii="Calibri"/>
          <w:lang w:val="en-US"/>
        </w:rPr>
        <w:t xml:space="preserve">, </w:t>
      </w:r>
      <w:proofErr w:type="spellStart"/>
      <w:r w:rsidRPr="005312D0">
        <w:rPr>
          <w:rFonts w:cs="Times New Roman" w:eastAsia="Calibri" w:hAnsi="Calibri" w:ascii="Calibri"/>
          <w:lang w:val="en-US"/>
        </w:rPr>
        <w:t>iz</w:t>
      </w:r>
      <w:proofErr w:type="spellEnd"/>
      <w:r w:rsidRPr="005312D0">
        <w:rPr>
          <w:rFonts w:cs="Times New Roman" w:eastAsia="Calibri" w:hAnsi="Calibri" w:ascii="Calibri"/>
          <w:lang w:val="en-US"/>
        </w:rPr>
        <w:t xml:space="preserve"> </w:t>
      </w:r>
      <w:proofErr w:type="spellStart"/>
      <w:r w:rsidRPr="005312D0">
        <w:rPr>
          <w:rFonts w:cs="Times New Roman" w:eastAsia="Calibri" w:hAnsi="Calibri" w:ascii="Calibri"/>
          <w:lang w:val="en-US"/>
        </w:rPr>
        <w:t>Splita</w:t>
      </w:r>
      <w:proofErr w:type="spellEnd"/>
      <w:r w:rsidRPr="005312D0">
        <w:rPr>
          <w:rFonts w:cs="Times New Roman" w:eastAsia="Calibri" w:hAnsi="Calibri" w:ascii="Calibri"/>
          <w:lang w:val="en-US"/>
        </w:rPr>
        <w:t xml:space="preserve">, </w:t>
      </w:r>
      <w:proofErr w:type="spellStart"/>
      <w:r w:rsidRPr="005312D0">
        <w:rPr>
          <w:rFonts w:cs="Times New Roman" w:eastAsia="Calibri" w:hAnsi="Calibri" w:ascii="Calibri"/>
          <w:lang w:val="en-US"/>
        </w:rPr>
        <w:t>dana</w:t>
      </w:r>
      <w:proofErr w:type="spellEnd"/>
      <w:r w:rsidRPr="005312D0">
        <w:rPr>
          <w:rFonts w:cs="Times New Roman" w:eastAsia="Calibri" w:hAnsi="Calibri" w:ascii="Calibri"/>
          <w:lang w:val="en-US"/>
        </w:rPr>
        <w:t xml:space="preserve"> 31. </w:t>
      </w:r>
      <w:proofErr w:type="spellStart"/>
      <w:r w:rsidRPr="005312D0">
        <w:rPr>
          <w:rFonts w:cs="Times New Roman" w:eastAsia="Calibri" w:hAnsi="Calibri" w:ascii="Calibri"/>
          <w:lang w:val="en-US"/>
        </w:rPr>
        <w:t>prosinca</w:t>
      </w:r>
      <w:proofErr w:type="spellEnd"/>
      <w:r w:rsidRPr="005312D0">
        <w:rPr>
          <w:rFonts w:cs="Times New Roman" w:eastAsia="Calibri" w:hAnsi="Calibri" w:ascii="Calibri"/>
          <w:lang w:val="en-US"/>
        </w:rPr>
        <w:t xml:space="preserve"> 2015. </w:t>
      </w:r>
      <w:proofErr w:type="spellStart"/>
      <w:r w:rsidRPr="005312D0">
        <w:rPr>
          <w:rFonts w:cs="Times New Roman" w:eastAsia="Calibri" w:hAnsi="Calibri" w:ascii="Calibri"/>
          <w:lang w:val="en-US"/>
        </w:rPr>
        <w:t>godine</w:t>
      </w:r>
      <w:proofErr w:type="spellEnd"/>
      <w:r w:rsidRPr="005312D0">
        <w:rPr>
          <w:rFonts w:cs="Times New Roman" w:eastAsia="Calibri" w:hAnsi="Calibri" w:ascii="Calibri"/>
          <w:lang w:val="en-US"/>
        </w:rPr>
        <w:t xml:space="preserve">, </w:t>
      </w:r>
      <w:proofErr w:type="spellStart"/>
      <w:r w:rsidRPr="005312D0">
        <w:rPr>
          <w:rFonts w:cs="Times New Roman" w:eastAsia="Calibri" w:hAnsi="Calibri" w:ascii="Calibri"/>
          <w:lang w:val="en-US"/>
        </w:rPr>
        <w:t>izvan-raspravno</w:t>
      </w:r>
      <w:proofErr w:type="spellEnd"/>
      <w:r w:rsidRPr="005312D0">
        <w:rPr>
          <w:rFonts w:cs="Times New Roman" w:eastAsia="Calibri" w:hAnsi="Calibri" w:ascii="Calibri"/>
          <w:lang w:val="en-US"/>
        </w:rPr>
        <w:t>,</w:t>
      </w:r>
    </w:p>
    <w:p w:rsidRDefault="005312D0" w:rsidP="005312D0" w:rsidR="005312D0" w:rsidRPr="005312D0">
      <w:pPr>
        <w:spacing w:after="0"/>
        <w:rPr>
          <w:rFonts w:cs="Times New Roman" w:eastAsia="Times New Roman"/>
          <w:szCs w:val="20"/>
          <w:lang w:eastAsia="hr-HR"/>
        </w:rPr>
      </w:pPr>
    </w:p>
    <w:p w:rsidRDefault="005312D0" w:rsidP="005312D0" w:rsidR="005312D0" w:rsidRPr="005312D0">
      <w:pPr>
        <w:spacing w:after="0"/>
        <w:jc w:val="center"/>
        <w:rPr>
          <w:rFonts w:cs="Times New Roman" w:eastAsia="Times New Roman"/>
          <w:b/>
          <w:lang w:eastAsia="hr-HR"/>
        </w:rPr>
      </w:pPr>
      <w:r w:rsidRPr="005312D0">
        <w:rPr>
          <w:rFonts w:cs="Times New Roman" w:eastAsia="Times New Roman"/>
          <w:b/>
          <w:lang w:eastAsia="hr-HR"/>
        </w:rPr>
        <w:t xml:space="preserve">z a k l j u č i o    j e                   </w:t>
      </w:r>
    </w:p>
    <w:p w:rsidRDefault="005312D0" w:rsidP="005312D0" w:rsidR="005312D0" w:rsidRPr="005312D0">
      <w:pPr>
        <w:spacing w:after="0"/>
        <w:jc w:val="both"/>
        <w:rPr>
          <w:rFonts w:cs="Times New Roman" w:eastAsia="Times New Roman"/>
          <w:lang w:eastAsia="hr-HR"/>
        </w:rPr>
      </w:pPr>
    </w:p>
    <w:p w:rsidRDefault="005312D0" w:rsidP="005312D0" w:rsidR="005312D0" w:rsidRPr="005312D0">
      <w:pPr>
        <w:spacing w:after="0"/>
        <w:jc w:val="both"/>
        <w:rPr>
          <w:rFonts w:cs="Times New Roman" w:eastAsia="Times New Roman"/>
          <w:lang w:eastAsia="hr-HR"/>
        </w:rPr>
      </w:pPr>
      <w:r w:rsidRPr="005312D0">
        <w:rPr>
          <w:rFonts w:cs="Times New Roman" w:eastAsia="Times New Roman"/>
          <w:lang w:eastAsia="hr-HR"/>
        </w:rPr>
        <w:t xml:space="preserve">          </w:t>
      </w:r>
      <w:r w:rsidRPr="005312D0">
        <w:rPr>
          <w:rFonts w:cs="Times New Roman" w:eastAsia="Times New Roman"/>
          <w:b/>
          <w:lang w:eastAsia="hr-HR"/>
        </w:rPr>
        <w:t>1.</w:t>
      </w:r>
      <w:r w:rsidRPr="005312D0">
        <w:rPr>
          <w:rFonts w:cs="Times New Roman" w:eastAsia="Times New Roman"/>
          <w:lang w:eastAsia="hr-HR"/>
        </w:rPr>
        <w:t xml:space="preserve"> Radi namirenja </w:t>
      </w:r>
      <w:proofErr w:type="spellStart"/>
      <w:r w:rsidRPr="005312D0">
        <w:rPr>
          <w:rFonts w:cs="Times New Roman" w:eastAsia="Times New Roman"/>
          <w:lang w:eastAsia="hr-HR"/>
        </w:rPr>
        <w:t>razlučnih</w:t>
      </w:r>
      <w:proofErr w:type="spellEnd"/>
      <w:r w:rsidRPr="005312D0">
        <w:rPr>
          <w:rFonts w:cs="Times New Roman" w:eastAsia="Times New Roman"/>
          <w:lang w:eastAsia="hr-HR"/>
        </w:rPr>
        <w:t xml:space="preserve"> vjerovnika iz unovčene stečajne mase Dužnika: </w:t>
      </w:r>
      <w:r w:rsidRPr="005312D0">
        <w:rPr>
          <w:rFonts w:cs="Times New Roman" w:eastAsia="Times New Roman"/>
          <w:b/>
          <w:u w:val="single"/>
          <w:lang w:eastAsia="hr-HR"/>
        </w:rPr>
        <w:t>nekretnine</w:t>
      </w:r>
      <w:r w:rsidRPr="005312D0">
        <w:rPr>
          <w:rFonts w:cs="Times New Roman" w:eastAsia="Times New Roman"/>
          <w:b/>
          <w:lang w:eastAsia="hr-HR"/>
        </w:rPr>
        <w:t xml:space="preserve"> </w:t>
      </w:r>
      <w:r w:rsidRPr="005312D0">
        <w:rPr>
          <w:rFonts w:cs="Times New Roman" w:eastAsia="Times New Roman"/>
          <w:lang w:eastAsia="hr-HR"/>
        </w:rPr>
        <w:t xml:space="preserve">– upisane u zemljišne knjige Općinskog suda u Splitu, Zemljišnoknjižni odjel Split, katastarska općina: Split, označena kao kat. čest. </w:t>
      </w:r>
      <w:proofErr w:type="spellStart"/>
      <w:r w:rsidRPr="005312D0">
        <w:rPr>
          <w:rFonts w:cs="Times New Roman" w:eastAsia="Times New Roman"/>
          <w:lang w:eastAsia="hr-HR"/>
        </w:rPr>
        <w:t>zem</w:t>
      </w:r>
      <w:proofErr w:type="spellEnd"/>
      <w:r w:rsidRPr="005312D0">
        <w:rPr>
          <w:rFonts w:cs="Times New Roman" w:eastAsia="Times New Roman"/>
          <w:lang w:eastAsia="hr-HR"/>
        </w:rPr>
        <w:t xml:space="preserve">. 3294/3., ZGRADA, površine 642 m2, Broj uloška: 15324., Poduložak 1. i to baš poslovni prostor, zemljišnoknjižnog opisa: „1. etaža 3/10, 1. dijela koji je suvlasnički dio povezan s cjelinom: a) poslovnog prostora na sjeverozapadnom dijelu prizemlja koji se sastoji od dvije prostorije i sanitarnog čvora ukupne </w:t>
      </w:r>
      <w:proofErr w:type="spellStart"/>
      <w:r w:rsidRPr="005312D0">
        <w:rPr>
          <w:rFonts w:cs="Times New Roman" w:eastAsia="Times New Roman"/>
          <w:lang w:eastAsia="hr-HR"/>
        </w:rPr>
        <w:t>netto</w:t>
      </w:r>
      <w:proofErr w:type="spellEnd"/>
      <w:r w:rsidRPr="005312D0">
        <w:rPr>
          <w:rFonts w:cs="Times New Roman" w:eastAsia="Times New Roman"/>
          <w:lang w:eastAsia="hr-HR"/>
        </w:rPr>
        <w:t xml:space="preserve"> površine 17,50 m2; b) poslovnog prostora na sjevernom dijelu I (prvog) kata koji se sastoji od devet prostorija, hodnika, spreme i sanitarnog čvora, ukupne </w:t>
      </w:r>
      <w:proofErr w:type="spellStart"/>
      <w:r w:rsidRPr="005312D0">
        <w:rPr>
          <w:rFonts w:cs="Times New Roman" w:eastAsia="Times New Roman"/>
          <w:lang w:eastAsia="hr-HR"/>
        </w:rPr>
        <w:t>netto</w:t>
      </w:r>
      <w:proofErr w:type="spellEnd"/>
      <w:r w:rsidRPr="005312D0">
        <w:rPr>
          <w:rFonts w:cs="Times New Roman" w:eastAsia="Times New Roman"/>
          <w:lang w:eastAsia="hr-HR"/>
        </w:rPr>
        <w:t xml:space="preserve"> površine 292 m2, te pripadajuće otvorene terase </w:t>
      </w:r>
      <w:proofErr w:type="spellStart"/>
      <w:r w:rsidRPr="005312D0">
        <w:rPr>
          <w:rFonts w:cs="Times New Roman" w:eastAsia="Times New Roman"/>
          <w:lang w:eastAsia="hr-HR"/>
        </w:rPr>
        <w:t>netto</w:t>
      </w:r>
      <w:proofErr w:type="spellEnd"/>
      <w:r w:rsidRPr="005312D0">
        <w:rPr>
          <w:rFonts w:cs="Times New Roman" w:eastAsia="Times New Roman"/>
          <w:lang w:eastAsia="hr-HR"/>
        </w:rPr>
        <w:t xml:space="preserve"> površine 14,16 m2 i zatvorenog stepeništa koje vodi od prizemlja do I (prvog) kata </w:t>
      </w:r>
      <w:proofErr w:type="spellStart"/>
      <w:r w:rsidRPr="005312D0">
        <w:rPr>
          <w:rFonts w:cs="Times New Roman" w:eastAsia="Times New Roman"/>
          <w:lang w:eastAsia="hr-HR"/>
        </w:rPr>
        <w:t>netto</w:t>
      </w:r>
      <w:proofErr w:type="spellEnd"/>
      <w:r w:rsidRPr="005312D0">
        <w:rPr>
          <w:rFonts w:cs="Times New Roman" w:eastAsia="Times New Roman"/>
          <w:lang w:eastAsia="hr-HR"/>
        </w:rPr>
        <w:t xml:space="preserve"> površine 17,46 m2.“, u naravi: etažni dio u zgradi, površine: 193 m2, stvarno i zemljišnoknjižno vlasništvo stečajnog Dužnika, </w:t>
      </w:r>
    </w:p>
    <w:p w:rsidRDefault="005312D0" w:rsidP="005312D0" w:rsidR="005312D0" w:rsidRPr="005312D0">
      <w:pPr>
        <w:spacing w:after="0"/>
        <w:jc w:val="both"/>
        <w:rPr>
          <w:rFonts w:cs="Times New Roman" w:eastAsia="Times New Roman"/>
          <w:lang w:eastAsia="hr-HR"/>
        </w:rPr>
      </w:pPr>
    </w:p>
    <w:p w:rsidRDefault="005312D0" w:rsidP="005312D0" w:rsidR="005312D0" w:rsidRPr="005312D0">
      <w:pPr>
        <w:spacing w:after="0"/>
        <w:jc w:val="both"/>
        <w:rPr>
          <w:rFonts w:cs="Times New Roman" w:eastAsia="Times New Roman"/>
          <w:lang w:eastAsia="hr-HR"/>
        </w:rPr>
      </w:pPr>
      <w:r w:rsidRPr="005312D0">
        <w:rPr>
          <w:rFonts w:cs="Times New Roman" w:eastAsia="Times New Roman"/>
          <w:lang w:eastAsia="hr-HR"/>
        </w:rPr>
        <w:t xml:space="preserve">što je u ovome stečajnom postupku unovčeno za cijenu od: 800.000,00 kuna, (slovima: </w:t>
      </w:r>
      <w:proofErr w:type="spellStart"/>
      <w:r w:rsidRPr="005312D0">
        <w:rPr>
          <w:rFonts w:cs="Times New Roman" w:eastAsia="Times New Roman"/>
          <w:lang w:eastAsia="hr-HR"/>
        </w:rPr>
        <w:t>osamstotisuća</w:t>
      </w:r>
      <w:proofErr w:type="spellEnd"/>
      <w:r w:rsidRPr="005312D0">
        <w:rPr>
          <w:rFonts w:cs="Times New Roman" w:eastAsia="Times New Roman"/>
          <w:lang w:eastAsia="hr-HR"/>
        </w:rPr>
        <w:t xml:space="preserve"> kuna), javnim nadmetanjem koje je održano na ročištu kod Trgovačkog suda u Splitu dana 28. travnja 2015. godine,</w:t>
      </w:r>
    </w:p>
    <w:p w:rsidRDefault="005312D0" w:rsidP="005312D0" w:rsidR="005312D0" w:rsidRPr="005312D0">
      <w:pPr>
        <w:spacing w:after="0"/>
        <w:jc w:val="both"/>
        <w:rPr>
          <w:rFonts w:cs="Times New Roman" w:eastAsia="Times New Roman"/>
          <w:lang w:eastAsia="hr-HR"/>
        </w:rPr>
      </w:pPr>
    </w:p>
    <w:p w:rsidRDefault="005312D0" w:rsidP="005312D0" w:rsidR="005312D0" w:rsidRPr="005312D0">
      <w:pPr>
        <w:spacing w:after="0"/>
        <w:jc w:val="both"/>
        <w:rPr>
          <w:rFonts w:cs="Times New Roman" w:eastAsia="Times New Roman"/>
          <w:lang w:eastAsia="hr-HR"/>
        </w:rPr>
      </w:pPr>
      <w:r w:rsidRPr="005312D0">
        <w:rPr>
          <w:rFonts w:cs="Times New Roman" w:eastAsia="Times New Roman"/>
          <w:lang w:eastAsia="hr-HR"/>
        </w:rPr>
        <w:t xml:space="preserve">a na kojoj su nekretnini imali založno pravo založni vjerovnici i koji se u ovome stečajnom postupku pojavljuju kao </w:t>
      </w:r>
      <w:proofErr w:type="spellStart"/>
      <w:r w:rsidRPr="005312D0">
        <w:rPr>
          <w:rFonts w:cs="Times New Roman" w:eastAsia="Times New Roman"/>
          <w:lang w:eastAsia="hr-HR"/>
        </w:rPr>
        <w:t>razlučni</w:t>
      </w:r>
      <w:proofErr w:type="spellEnd"/>
      <w:r w:rsidRPr="005312D0">
        <w:rPr>
          <w:rFonts w:cs="Times New Roman" w:eastAsia="Times New Roman"/>
          <w:lang w:eastAsia="hr-HR"/>
        </w:rPr>
        <w:t xml:space="preserve"> vjerovnici radi namirenja novčanih tražbina i to: </w:t>
      </w:r>
    </w:p>
    <w:p w:rsidRDefault="005312D0" w:rsidP="005312D0" w:rsidR="005312D0" w:rsidRPr="005312D0">
      <w:pPr>
        <w:spacing w:after="0"/>
        <w:jc w:val="both"/>
        <w:rPr>
          <w:rFonts w:cs="Times New Roman" w:eastAsia="Times New Roman"/>
          <w:lang w:eastAsia="hr-HR"/>
        </w:rPr>
      </w:pPr>
      <w:r w:rsidRPr="005312D0">
        <w:rPr>
          <w:rFonts w:cs="Times New Roman" w:eastAsia="Times New Roman"/>
          <w:lang w:eastAsia="hr-HR"/>
        </w:rPr>
        <w:t xml:space="preserve"> </w:t>
      </w:r>
    </w:p>
    <w:p w:rsidRDefault="005312D0" w:rsidP="005312D0" w:rsidR="005312D0" w:rsidRPr="005312D0">
      <w:pPr>
        <w:spacing w:after="0"/>
        <w:jc w:val="both"/>
        <w:rPr>
          <w:rFonts w:cs="Times New Roman" w:eastAsia="Times New Roman"/>
          <w:lang w:eastAsia="hr-HR"/>
        </w:rPr>
      </w:pPr>
    </w:p>
    <w:p w:rsidRDefault="005312D0" w:rsidP="005312D0" w:rsidR="005312D0">
      <w:pPr>
        <w:spacing w:after="0"/>
        <w:jc w:val="both"/>
        <w:rPr>
          <w:rFonts w:cs="Times New Roman" w:eastAsia="Times New Roman"/>
          <w:lang w:eastAsia="hr-HR"/>
        </w:rPr>
      </w:pPr>
    </w:p>
    <w:p w:rsidRDefault="005312D0" w:rsidP="005312D0" w:rsidR="005312D0">
      <w:pPr>
        <w:spacing w:after="0"/>
        <w:jc w:val="both"/>
        <w:rPr>
          <w:rFonts w:cs="Times New Roman" w:eastAsia="Times New Roman"/>
          <w:lang w:eastAsia="hr-HR"/>
        </w:rPr>
      </w:pPr>
    </w:p>
    <w:p w:rsidRDefault="005312D0" w:rsidP="005312D0" w:rsidR="005312D0">
      <w:pPr>
        <w:spacing w:after="0"/>
        <w:jc w:val="both"/>
        <w:rPr>
          <w:rFonts w:cs="Times New Roman" w:eastAsia="Times New Roman"/>
          <w:lang w:eastAsia="hr-HR"/>
        </w:rPr>
      </w:pPr>
    </w:p>
    <w:p w:rsidRDefault="005312D0" w:rsidP="005312D0" w:rsidR="005312D0">
      <w:pPr>
        <w:spacing w:after="0"/>
        <w:jc w:val="both"/>
        <w:rPr>
          <w:rFonts w:cs="Times New Roman" w:eastAsia="Times New Roman"/>
          <w:lang w:eastAsia="hr-HR"/>
        </w:rPr>
      </w:pPr>
    </w:p>
    <w:p w:rsidRDefault="005312D0" w:rsidP="005312D0" w:rsidR="005312D0">
      <w:pPr>
        <w:spacing w:after="0"/>
        <w:jc w:val="both"/>
        <w:rPr>
          <w:rFonts w:cs="Times New Roman" w:eastAsia="Times New Roman"/>
          <w:lang w:eastAsia="hr-HR"/>
        </w:rPr>
      </w:pPr>
    </w:p>
    <w:p w:rsidRDefault="005312D0" w:rsidP="005312D0" w:rsidR="005312D0">
      <w:pPr>
        <w:spacing w:after="0"/>
        <w:jc w:val="both"/>
        <w:rPr>
          <w:rFonts w:cs="Times New Roman" w:eastAsia="Times New Roman"/>
          <w:lang w:eastAsia="hr-HR"/>
        </w:rPr>
      </w:pPr>
    </w:p>
    <w:p w:rsidRDefault="005312D0" w:rsidP="005312D0" w:rsidR="005312D0" w:rsidRPr="005312D0">
      <w:pPr>
        <w:spacing w:after="0"/>
        <w:jc w:val="both"/>
        <w:rPr>
          <w:rFonts w:cs="Times New Roman" w:eastAsia="Times New Roman"/>
          <w:lang w:eastAsia="hr-HR"/>
        </w:rPr>
      </w:pPr>
    </w:p>
    <w:p w:rsidRDefault="005312D0" w:rsidP="005312D0" w:rsidR="005312D0" w:rsidRPr="005312D0">
      <w:pPr>
        <w:spacing w:after="0"/>
        <w:rPr>
          <w:rFonts w:cs="Times New Roman" w:eastAsia="Times New Roman"/>
          <w:b/>
          <w:lang w:eastAsia="hr-HR"/>
        </w:rPr>
      </w:pPr>
      <w:r w:rsidRPr="005312D0">
        <w:rPr>
          <w:rFonts w:cs="Times New Roman" w:eastAsia="Times New Roman"/>
          <w:lang w:eastAsia="hr-HR"/>
        </w:rPr>
        <w:lastRenderedPageBreak/>
        <w:t xml:space="preserve">                                                                   </w:t>
      </w:r>
      <w:r w:rsidRPr="005312D0">
        <w:rPr>
          <w:rFonts w:cs="Times New Roman" w:eastAsia="Times New Roman"/>
          <w:b/>
          <w:lang w:eastAsia="hr-HR"/>
        </w:rPr>
        <w:t>- 2 -</w:t>
      </w:r>
      <w:r w:rsidRPr="005312D0">
        <w:rPr>
          <w:rFonts w:cs="Times New Roman" w:eastAsia="Times New Roman"/>
          <w:lang w:eastAsia="hr-HR"/>
        </w:rPr>
        <w:t xml:space="preserve">                            </w:t>
      </w:r>
      <w:r w:rsidRPr="005312D0">
        <w:rPr>
          <w:rFonts w:cs="Times New Roman" w:eastAsia="Times New Roman"/>
          <w:b/>
          <w:lang w:eastAsia="hr-HR"/>
        </w:rPr>
        <w:t>Broj: 14. St-114/2011.</w:t>
      </w:r>
    </w:p>
    <w:p w:rsidRDefault="005312D0" w:rsidP="005312D0" w:rsidR="005312D0" w:rsidRPr="005312D0">
      <w:pPr>
        <w:spacing w:after="0"/>
        <w:jc w:val="both"/>
        <w:rPr>
          <w:rFonts w:cs="Times New Roman" w:eastAsia="Times New Roman"/>
          <w:lang w:eastAsia="hr-HR"/>
        </w:rPr>
      </w:pPr>
    </w:p>
    <w:p w:rsidRDefault="005312D0" w:rsidP="005312D0" w:rsidR="005312D0" w:rsidRPr="005312D0">
      <w:pPr>
        <w:spacing w:after="0"/>
        <w:jc w:val="both"/>
        <w:rPr>
          <w:rFonts w:cs="Times New Roman" w:eastAsia="Times New Roman"/>
          <w:lang w:eastAsia="hr-HR"/>
        </w:rPr>
      </w:pPr>
    </w:p>
    <w:p w:rsidRDefault="005312D0" w:rsidP="005312D0" w:rsidR="005312D0" w:rsidRPr="005312D0">
      <w:pPr>
        <w:spacing w:after="0"/>
        <w:jc w:val="both"/>
        <w:rPr>
          <w:rFonts w:cs="Times New Roman" w:eastAsia="Times New Roman"/>
          <w:lang w:eastAsia="hr-HR"/>
        </w:rPr>
      </w:pPr>
    </w:p>
    <w:p w:rsidRDefault="005312D0" w:rsidP="005312D0" w:rsidR="005312D0" w:rsidRPr="005312D0">
      <w:pPr>
        <w:spacing w:after="0"/>
        <w:jc w:val="both"/>
        <w:rPr>
          <w:rFonts w:cs="Times New Roman" w:eastAsia="Times New Roman"/>
          <w:lang w:eastAsia="hr-HR"/>
        </w:rPr>
      </w:pPr>
      <w:r w:rsidRPr="005312D0">
        <w:rPr>
          <w:rFonts w:cs="Times New Roman" w:eastAsia="Times New Roman"/>
          <w:lang w:eastAsia="hr-HR"/>
        </w:rPr>
        <w:t xml:space="preserve">OTP banka d.d. (prijašnje tvrtke: NOVA BANKA, d.d.), Zadar (Grad Zadar), Ulica Domovinskog rata 3., OIB: 52508873833., iznos osiguranog </w:t>
      </w:r>
      <w:proofErr w:type="spellStart"/>
      <w:r w:rsidRPr="005312D0">
        <w:rPr>
          <w:rFonts w:cs="Times New Roman" w:eastAsia="Times New Roman"/>
          <w:lang w:eastAsia="hr-HR"/>
        </w:rPr>
        <w:t>razlučnog</w:t>
      </w:r>
      <w:proofErr w:type="spellEnd"/>
      <w:r w:rsidRPr="005312D0">
        <w:rPr>
          <w:rFonts w:cs="Times New Roman" w:eastAsia="Times New Roman"/>
          <w:lang w:eastAsia="hr-HR"/>
        </w:rPr>
        <w:t xml:space="preserve"> prava: 9.000.000,00 kuna i </w:t>
      </w:r>
      <w:proofErr w:type="spellStart"/>
      <w:r w:rsidRPr="005312D0">
        <w:rPr>
          <w:rFonts w:cs="Times New Roman" w:eastAsia="Times New Roman"/>
          <w:lang w:eastAsia="hr-HR"/>
        </w:rPr>
        <w:t>spp</w:t>
      </w:r>
      <w:proofErr w:type="spellEnd"/>
      <w:r w:rsidRPr="005312D0">
        <w:rPr>
          <w:rFonts w:cs="Times New Roman" w:eastAsia="Times New Roman"/>
          <w:lang w:eastAsia="hr-HR"/>
        </w:rPr>
        <w:t xml:space="preserve">. i </w:t>
      </w:r>
    </w:p>
    <w:p w:rsidRDefault="005312D0" w:rsidP="005312D0" w:rsidR="005312D0" w:rsidRPr="005312D0">
      <w:pPr>
        <w:spacing w:after="0"/>
        <w:jc w:val="both"/>
        <w:rPr>
          <w:rFonts w:cs="Times New Roman" w:eastAsia="Times New Roman"/>
          <w:lang w:eastAsia="hr-HR"/>
        </w:rPr>
      </w:pPr>
    </w:p>
    <w:p w:rsidRDefault="005312D0" w:rsidP="005312D0" w:rsidR="005312D0" w:rsidRPr="005312D0">
      <w:pPr>
        <w:spacing w:after="0"/>
        <w:jc w:val="both"/>
        <w:rPr>
          <w:rFonts w:cs="Times New Roman" w:eastAsia="Times New Roman"/>
          <w:lang w:eastAsia="hr-HR"/>
        </w:rPr>
      </w:pPr>
      <w:r w:rsidRPr="005312D0">
        <w:rPr>
          <w:rFonts w:cs="Times New Roman" w:eastAsia="Times New Roman"/>
          <w:lang w:eastAsia="hr-HR"/>
        </w:rPr>
        <w:t>CENTAR ZA RESTRUKTURIRANJE i PRODAJU, iz Zagreba, Ivana Lučića 6., OIB: 38083028711., kao pravni slijednik AGENCIJE ZA UPRAVLJANJE DRŽAVNOM IMOVINOM, iz Zagreba, Zagreb, Ivana Lučića 6., temeljem članka 25., Zakona o upravljanju i raspolaganju imovinom u vlasništvu Republike Hrvatske („Narodne novine“, br.: 94/2013.),</w:t>
      </w:r>
      <w:r w:rsidRPr="005312D0">
        <w:rPr>
          <w:rFonts w:cs="Times New Roman" w:eastAsia="Times New Roman"/>
          <w:b/>
          <w:lang w:eastAsia="hr-HR"/>
        </w:rPr>
        <w:t xml:space="preserve"> </w:t>
      </w:r>
      <w:r w:rsidRPr="005312D0">
        <w:rPr>
          <w:rFonts w:cs="Times New Roman" w:eastAsia="Times New Roman"/>
          <w:lang w:eastAsia="hr-HR"/>
        </w:rPr>
        <w:t xml:space="preserve">koja je bila pravni slijednik HRVATSKOG FONDA ZA PRIVATIZACIJU, iz Zagreba, Ivana Lučića 6-8., temeljem članka 58., Zakona o upravljanju državnom imovinom, („Narodne novine“, br.: 145/2010.), iznos osiguranog </w:t>
      </w:r>
      <w:proofErr w:type="spellStart"/>
      <w:r w:rsidRPr="005312D0">
        <w:rPr>
          <w:rFonts w:cs="Times New Roman" w:eastAsia="Times New Roman"/>
          <w:lang w:eastAsia="hr-HR"/>
        </w:rPr>
        <w:t>razlučnog</w:t>
      </w:r>
      <w:proofErr w:type="spellEnd"/>
      <w:r w:rsidRPr="005312D0">
        <w:rPr>
          <w:rFonts w:cs="Times New Roman" w:eastAsia="Times New Roman"/>
          <w:lang w:eastAsia="hr-HR"/>
        </w:rPr>
        <w:t xml:space="preserve"> prava: 1.340.039,27 + 1.326.953,28 kuna i </w:t>
      </w:r>
      <w:proofErr w:type="spellStart"/>
      <w:r w:rsidRPr="005312D0">
        <w:rPr>
          <w:rFonts w:cs="Times New Roman" w:eastAsia="Times New Roman"/>
          <w:lang w:eastAsia="hr-HR"/>
        </w:rPr>
        <w:t>spp</w:t>
      </w:r>
      <w:proofErr w:type="spellEnd"/>
      <w:r w:rsidRPr="005312D0">
        <w:rPr>
          <w:rFonts w:cs="Times New Roman" w:eastAsia="Times New Roman"/>
          <w:lang w:eastAsia="hr-HR"/>
        </w:rPr>
        <w:t>,</w:t>
      </w:r>
    </w:p>
    <w:p w:rsidRDefault="005312D0" w:rsidP="005312D0" w:rsidR="005312D0" w:rsidRPr="005312D0">
      <w:pPr>
        <w:spacing w:after="0"/>
        <w:jc w:val="both"/>
        <w:rPr>
          <w:rFonts w:cs="Times New Roman" w:eastAsia="Times New Roman"/>
          <w:lang w:eastAsia="hr-HR"/>
        </w:rPr>
      </w:pPr>
    </w:p>
    <w:p w:rsidRDefault="005312D0" w:rsidP="005312D0" w:rsidR="005312D0" w:rsidRPr="005312D0">
      <w:pPr>
        <w:spacing w:after="0"/>
        <w:jc w:val="both"/>
        <w:rPr>
          <w:rFonts w:cs="Times New Roman" w:eastAsia="Times New Roman"/>
          <w:u w:val="single"/>
          <w:lang w:eastAsia="hr-HR"/>
        </w:rPr>
      </w:pPr>
      <w:r w:rsidRPr="005312D0">
        <w:rPr>
          <w:rFonts w:cs="Times New Roman" w:eastAsia="Times New Roman"/>
          <w:u w:val="single"/>
          <w:lang w:eastAsia="hr-HR"/>
        </w:rPr>
        <w:t xml:space="preserve">zakazuje se ročište i to za dan: UTORAK – 26. siječnja 2016. godine s početkom u 12,15 sati, u ovom Sudu, </w:t>
      </w:r>
      <w:proofErr w:type="spellStart"/>
      <w:r w:rsidRPr="005312D0">
        <w:rPr>
          <w:rFonts w:cs="Times New Roman" w:eastAsia="Times New Roman"/>
          <w:u w:val="single"/>
          <w:lang w:eastAsia="hr-HR"/>
        </w:rPr>
        <w:t>Sukoišanska</w:t>
      </w:r>
      <w:proofErr w:type="spellEnd"/>
      <w:r w:rsidRPr="005312D0">
        <w:rPr>
          <w:rFonts w:cs="Times New Roman" w:eastAsia="Times New Roman"/>
          <w:u w:val="single"/>
          <w:lang w:eastAsia="hr-HR"/>
        </w:rPr>
        <w:t xml:space="preserve"> 6., soba broj: 121/I kat, sudnica broj: 5.</w:t>
      </w:r>
    </w:p>
    <w:p w:rsidRDefault="005312D0" w:rsidP="005312D0" w:rsidR="005312D0" w:rsidRPr="005312D0">
      <w:pPr>
        <w:spacing w:after="0"/>
        <w:jc w:val="both"/>
        <w:rPr>
          <w:rFonts w:cs="Times New Roman" w:eastAsia="Times New Roman"/>
          <w:lang w:eastAsia="hr-HR"/>
        </w:rPr>
      </w:pPr>
    </w:p>
    <w:p w:rsidRDefault="005312D0" w:rsidP="005312D0" w:rsidR="005312D0" w:rsidRPr="005312D0">
      <w:pPr>
        <w:spacing w:after="0"/>
        <w:jc w:val="both"/>
        <w:rPr>
          <w:rFonts w:cs="Times New Roman" w:eastAsia="Times New Roman"/>
          <w:u w:val="single"/>
          <w:lang w:eastAsia="hr-HR"/>
        </w:rPr>
      </w:pPr>
      <w:r w:rsidRPr="005312D0">
        <w:rPr>
          <w:rFonts w:cs="Times New Roman" w:eastAsia="Times New Roman"/>
          <w:lang w:eastAsia="hr-HR"/>
        </w:rPr>
        <w:t xml:space="preserve">          </w:t>
      </w:r>
      <w:r w:rsidRPr="005312D0">
        <w:rPr>
          <w:rFonts w:cs="Times New Roman" w:eastAsia="Times New Roman"/>
          <w:b/>
          <w:lang w:eastAsia="hr-HR"/>
        </w:rPr>
        <w:t>2.</w:t>
      </w:r>
      <w:r w:rsidRPr="005312D0">
        <w:rPr>
          <w:rFonts w:cs="Times New Roman" w:eastAsia="Times New Roman"/>
          <w:lang w:eastAsia="hr-HR"/>
        </w:rPr>
        <w:t xml:space="preserve">  </w:t>
      </w:r>
      <w:r w:rsidRPr="005312D0">
        <w:rPr>
          <w:rFonts w:cs="Times New Roman" w:eastAsia="Times New Roman"/>
          <w:u w:val="single"/>
          <w:lang w:eastAsia="hr-HR"/>
        </w:rPr>
        <w:t xml:space="preserve">Na ročište se pozivaju: </w:t>
      </w:r>
    </w:p>
    <w:p w:rsidRDefault="005312D0" w:rsidP="005312D0" w:rsidR="005312D0" w:rsidRPr="005312D0">
      <w:pPr>
        <w:spacing w:after="0"/>
        <w:jc w:val="both"/>
        <w:rPr>
          <w:rFonts w:cs="Times New Roman" w:eastAsia="Times New Roman"/>
          <w:lang w:eastAsia="hr-HR"/>
        </w:rPr>
      </w:pPr>
    </w:p>
    <w:p w:rsidRDefault="005312D0" w:rsidP="005312D0" w:rsidR="005312D0" w:rsidRPr="005312D0">
      <w:pPr>
        <w:spacing w:after="0"/>
        <w:jc w:val="both"/>
        <w:rPr>
          <w:rFonts w:cs="Times New Roman" w:eastAsia="Times New Roman"/>
          <w:lang w:eastAsia="hr-HR"/>
        </w:rPr>
      </w:pPr>
      <w:r w:rsidRPr="005312D0">
        <w:rPr>
          <w:rFonts w:cs="Times New Roman" w:eastAsia="Times New Roman"/>
          <w:lang w:eastAsia="hr-HR"/>
        </w:rPr>
        <w:t xml:space="preserve">a)  Stečajni upravitelj: Vedran </w:t>
      </w:r>
      <w:proofErr w:type="spellStart"/>
      <w:r w:rsidRPr="005312D0">
        <w:rPr>
          <w:rFonts w:cs="Times New Roman" w:eastAsia="Times New Roman"/>
          <w:lang w:eastAsia="hr-HR"/>
        </w:rPr>
        <w:t>šeparović</w:t>
      </w:r>
      <w:proofErr w:type="spellEnd"/>
      <w:r w:rsidRPr="005312D0">
        <w:rPr>
          <w:rFonts w:cs="Times New Roman" w:eastAsia="Times New Roman"/>
          <w:lang w:eastAsia="hr-HR"/>
        </w:rPr>
        <w:t xml:space="preserve">, Split,  </w:t>
      </w:r>
    </w:p>
    <w:p w:rsidRDefault="005312D0" w:rsidP="005312D0" w:rsidR="005312D0" w:rsidRPr="005312D0">
      <w:pPr>
        <w:spacing w:after="0"/>
        <w:jc w:val="both"/>
        <w:rPr>
          <w:rFonts w:cs="Times New Roman" w:eastAsia="Calibri" w:hAnsi="Calibri" w:ascii="Calibri"/>
          <w:lang w:val="en-US"/>
        </w:rPr>
      </w:pPr>
      <w:r w:rsidRPr="005312D0">
        <w:rPr>
          <w:rFonts w:cs="Times New Roman" w:eastAsia="Calibri" w:hAnsi="Calibri" w:ascii="Calibri"/>
          <w:lang w:val="en-US"/>
        </w:rPr>
        <w:t xml:space="preserve">b)  </w:t>
      </w:r>
      <w:proofErr w:type="spellStart"/>
      <w:r w:rsidRPr="005312D0">
        <w:rPr>
          <w:rFonts w:cs="Times New Roman" w:eastAsia="Calibri" w:hAnsi="Calibri" w:ascii="Calibri"/>
          <w:lang w:val="en-US"/>
        </w:rPr>
        <w:t>Odvjetnik</w:t>
      </w:r>
      <w:proofErr w:type="spellEnd"/>
      <w:r w:rsidRPr="005312D0">
        <w:rPr>
          <w:rFonts w:cs="Times New Roman" w:eastAsia="Calibri" w:hAnsi="Calibri" w:ascii="Calibri"/>
          <w:lang w:val="en-US"/>
        </w:rPr>
        <w:t xml:space="preserve"> </w:t>
      </w:r>
      <w:proofErr w:type="spellStart"/>
      <w:r w:rsidRPr="005312D0">
        <w:rPr>
          <w:rFonts w:cs="Times New Roman" w:eastAsia="Calibri" w:hAnsi="Calibri" w:ascii="Calibri"/>
          <w:lang w:val="en-US"/>
        </w:rPr>
        <w:t>Tadija</w:t>
      </w:r>
      <w:proofErr w:type="spellEnd"/>
      <w:r w:rsidRPr="005312D0">
        <w:rPr>
          <w:rFonts w:cs="Times New Roman" w:eastAsia="Calibri" w:hAnsi="Calibri" w:ascii="Calibri"/>
          <w:lang w:val="en-US"/>
        </w:rPr>
        <w:t xml:space="preserve"> </w:t>
      </w:r>
      <w:proofErr w:type="spellStart"/>
      <w:r w:rsidRPr="005312D0">
        <w:rPr>
          <w:rFonts w:cs="Times New Roman" w:eastAsia="Calibri" w:hAnsi="Calibri" w:ascii="Calibri"/>
          <w:lang w:val="en-US"/>
        </w:rPr>
        <w:t>Mamić</w:t>
      </w:r>
      <w:proofErr w:type="spellEnd"/>
      <w:r w:rsidRPr="005312D0">
        <w:rPr>
          <w:rFonts w:cs="Times New Roman" w:eastAsia="Calibri" w:hAnsi="Calibri" w:ascii="Calibri"/>
          <w:lang w:val="en-US"/>
        </w:rPr>
        <w:t xml:space="preserve">, Split, </w:t>
      </w:r>
      <w:proofErr w:type="spellStart"/>
      <w:r w:rsidRPr="005312D0">
        <w:rPr>
          <w:rFonts w:cs="Times New Roman" w:eastAsia="Calibri" w:hAnsi="Calibri" w:ascii="Calibri"/>
          <w:lang w:val="en-US"/>
        </w:rPr>
        <w:t>Lovretska</w:t>
      </w:r>
      <w:proofErr w:type="spellEnd"/>
      <w:r w:rsidRPr="005312D0">
        <w:rPr>
          <w:rFonts w:cs="Times New Roman" w:eastAsia="Calibri" w:hAnsi="Calibri" w:ascii="Calibri"/>
          <w:lang w:val="en-US"/>
        </w:rPr>
        <w:t xml:space="preserve"> 1. (</w:t>
      </w:r>
      <w:proofErr w:type="spellStart"/>
      <w:r w:rsidRPr="005312D0">
        <w:rPr>
          <w:rFonts w:cs="Times New Roman" w:eastAsia="Calibri" w:hAnsi="Calibri" w:ascii="Calibri"/>
          <w:lang w:val="en-US"/>
        </w:rPr>
        <w:t>punom</w:t>
      </w:r>
      <w:proofErr w:type="spellEnd"/>
      <w:r w:rsidRPr="005312D0">
        <w:rPr>
          <w:rFonts w:cs="Times New Roman" w:eastAsia="Calibri" w:hAnsi="Calibri" w:ascii="Calibri"/>
          <w:lang w:val="en-US"/>
        </w:rPr>
        <w:t xml:space="preserve">. OTP </w:t>
      </w:r>
      <w:proofErr w:type="spellStart"/>
      <w:r w:rsidRPr="005312D0">
        <w:rPr>
          <w:rFonts w:cs="Times New Roman" w:eastAsia="Calibri" w:hAnsi="Calibri" w:ascii="Calibri"/>
          <w:lang w:val="en-US"/>
        </w:rPr>
        <w:t>banke</w:t>
      </w:r>
      <w:proofErr w:type="spellEnd"/>
      <w:r w:rsidRPr="005312D0">
        <w:rPr>
          <w:rFonts w:cs="Times New Roman" w:eastAsia="Calibri" w:hAnsi="Calibri" w:ascii="Calibri"/>
          <w:lang w:val="en-US"/>
        </w:rPr>
        <w:t xml:space="preserve">, </w:t>
      </w:r>
      <w:proofErr w:type="spellStart"/>
      <w:r w:rsidRPr="005312D0">
        <w:rPr>
          <w:rFonts w:cs="Times New Roman" w:eastAsia="Calibri" w:hAnsi="Calibri" w:ascii="Calibri"/>
          <w:lang w:val="en-US"/>
        </w:rPr>
        <w:t>d.d</w:t>
      </w:r>
      <w:proofErr w:type="spellEnd"/>
      <w:r w:rsidRPr="005312D0">
        <w:rPr>
          <w:rFonts w:cs="Times New Roman" w:eastAsia="Calibri" w:hAnsi="Calibri" w:ascii="Calibri"/>
          <w:lang w:val="en-US"/>
        </w:rPr>
        <w:t>.),</w:t>
      </w:r>
    </w:p>
    <w:p w:rsidRDefault="005312D0" w:rsidP="005312D0" w:rsidR="005312D0" w:rsidRPr="005312D0">
      <w:pPr>
        <w:spacing w:after="0"/>
        <w:jc w:val="both"/>
        <w:rPr>
          <w:rFonts w:cs="Times New Roman" w:eastAsia="Calibri" w:hAnsi="Calibri" w:ascii="Calibri"/>
          <w:lang w:val="en-US"/>
        </w:rPr>
      </w:pPr>
      <w:r w:rsidRPr="005312D0">
        <w:rPr>
          <w:rFonts w:cs="Times New Roman" w:eastAsia="Calibri" w:hAnsi="Calibri" w:ascii="Calibri"/>
          <w:lang w:val="en-US"/>
        </w:rPr>
        <w:t xml:space="preserve">c)  CENTAR ZA RESTRUKTURIRANJE </w:t>
      </w:r>
      <w:proofErr w:type="spellStart"/>
      <w:r w:rsidRPr="005312D0">
        <w:rPr>
          <w:rFonts w:cs="Times New Roman" w:eastAsia="Calibri" w:hAnsi="Calibri" w:ascii="Calibri"/>
          <w:lang w:val="en-US"/>
        </w:rPr>
        <w:t>i</w:t>
      </w:r>
      <w:proofErr w:type="spellEnd"/>
      <w:r w:rsidRPr="005312D0">
        <w:rPr>
          <w:rFonts w:cs="Times New Roman" w:eastAsia="Calibri" w:hAnsi="Calibri" w:ascii="Calibri"/>
          <w:lang w:val="en-US"/>
        </w:rPr>
        <w:t xml:space="preserve"> PRODAJU, </w:t>
      </w:r>
      <w:proofErr w:type="spellStart"/>
      <w:r w:rsidRPr="005312D0">
        <w:rPr>
          <w:rFonts w:cs="Times New Roman" w:eastAsia="Calibri" w:hAnsi="Calibri" w:ascii="Calibri"/>
          <w:lang w:val="en-US"/>
        </w:rPr>
        <w:t>iz</w:t>
      </w:r>
      <w:proofErr w:type="spellEnd"/>
      <w:r w:rsidRPr="005312D0">
        <w:rPr>
          <w:rFonts w:cs="Times New Roman" w:eastAsia="Calibri" w:hAnsi="Calibri" w:ascii="Calibri"/>
          <w:lang w:val="en-US"/>
        </w:rPr>
        <w:t xml:space="preserve"> </w:t>
      </w:r>
      <w:proofErr w:type="spellStart"/>
      <w:r w:rsidRPr="005312D0">
        <w:rPr>
          <w:rFonts w:cs="Times New Roman" w:eastAsia="Calibri" w:hAnsi="Calibri" w:ascii="Calibri"/>
          <w:lang w:val="en-US"/>
        </w:rPr>
        <w:t>Zagreba</w:t>
      </w:r>
      <w:proofErr w:type="spellEnd"/>
      <w:r w:rsidRPr="005312D0">
        <w:rPr>
          <w:rFonts w:cs="Times New Roman" w:eastAsia="Calibri" w:hAnsi="Calibri" w:ascii="Calibri"/>
          <w:lang w:val="en-US"/>
        </w:rPr>
        <w:t xml:space="preserve">, </w:t>
      </w:r>
      <w:proofErr w:type="spellStart"/>
      <w:r w:rsidRPr="005312D0">
        <w:rPr>
          <w:rFonts w:cs="Times New Roman" w:eastAsia="Calibri" w:hAnsi="Calibri" w:ascii="Calibri"/>
          <w:lang w:val="en-US"/>
        </w:rPr>
        <w:t>Ivana</w:t>
      </w:r>
      <w:proofErr w:type="spellEnd"/>
      <w:r w:rsidRPr="005312D0">
        <w:rPr>
          <w:rFonts w:cs="Times New Roman" w:eastAsia="Calibri" w:hAnsi="Calibri" w:ascii="Calibri"/>
          <w:lang w:val="en-US"/>
        </w:rPr>
        <w:t xml:space="preserve"> </w:t>
      </w:r>
      <w:proofErr w:type="spellStart"/>
      <w:r w:rsidRPr="005312D0">
        <w:rPr>
          <w:rFonts w:cs="Times New Roman" w:eastAsia="Calibri" w:hAnsi="Calibri" w:ascii="Calibri"/>
          <w:lang w:val="en-US"/>
        </w:rPr>
        <w:t>Lučića</w:t>
      </w:r>
      <w:proofErr w:type="spellEnd"/>
      <w:r w:rsidRPr="005312D0">
        <w:rPr>
          <w:rFonts w:cs="Times New Roman" w:eastAsia="Calibri" w:hAnsi="Calibri" w:ascii="Calibri"/>
          <w:lang w:val="en-US"/>
        </w:rPr>
        <w:t xml:space="preserve"> 6.,</w:t>
      </w:r>
    </w:p>
    <w:p w:rsidRDefault="005312D0" w:rsidP="005312D0" w:rsidR="005312D0" w:rsidRPr="005312D0">
      <w:pPr>
        <w:spacing w:after="0"/>
        <w:jc w:val="both"/>
        <w:rPr>
          <w:rFonts w:cs="Times New Roman" w:eastAsia="Times New Roman"/>
          <w:lang w:eastAsia="hr-HR"/>
        </w:rPr>
      </w:pPr>
      <w:r w:rsidRPr="005312D0">
        <w:rPr>
          <w:rFonts w:cs="Times New Roman" w:eastAsia="Times New Roman"/>
          <w:lang w:eastAsia="hr-HR"/>
        </w:rPr>
        <w:t xml:space="preserve">d)  Eventualni drugi </w:t>
      </w:r>
      <w:proofErr w:type="spellStart"/>
      <w:r w:rsidRPr="005312D0">
        <w:rPr>
          <w:rFonts w:cs="Times New Roman" w:eastAsia="Times New Roman"/>
          <w:lang w:eastAsia="hr-HR"/>
        </w:rPr>
        <w:t>razlučni</w:t>
      </w:r>
      <w:proofErr w:type="spellEnd"/>
      <w:r w:rsidRPr="005312D0">
        <w:rPr>
          <w:rFonts w:cs="Times New Roman" w:eastAsia="Times New Roman"/>
          <w:lang w:eastAsia="hr-HR"/>
        </w:rPr>
        <w:t xml:space="preserve"> vjerovnici kao i stečajni vjerovnici Oglasom u „Narodne </w:t>
      </w:r>
    </w:p>
    <w:p w:rsidRDefault="005312D0" w:rsidP="005312D0" w:rsidR="005312D0" w:rsidRPr="005312D0">
      <w:pPr>
        <w:spacing w:after="0"/>
        <w:jc w:val="both"/>
        <w:rPr>
          <w:rFonts w:cs="Times New Roman" w:eastAsia="Times New Roman"/>
          <w:lang w:eastAsia="hr-HR"/>
        </w:rPr>
      </w:pPr>
      <w:r w:rsidRPr="005312D0">
        <w:rPr>
          <w:rFonts w:cs="Times New Roman" w:eastAsia="Times New Roman"/>
          <w:lang w:eastAsia="hr-HR"/>
        </w:rPr>
        <w:t xml:space="preserve">      novine i preko e-Oglasne ploče ovog Suda.</w:t>
      </w:r>
    </w:p>
    <w:p w:rsidRDefault="005312D0" w:rsidP="005312D0" w:rsidR="005312D0" w:rsidRPr="005312D0">
      <w:pPr>
        <w:spacing w:after="0"/>
        <w:jc w:val="both"/>
        <w:rPr>
          <w:rFonts w:cs="Times New Roman" w:eastAsia="Times New Roman"/>
          <w:lang w:eastAsia="hr-HR"/>
        </w:rPr>
      </w:pPr>
    </w:p>
    <w:p w:rsidRDefault="005312D0" w:rsidP="005312D0" w:rsidR="005312D0" w:rsidRPr="005312D0">
      <w:pPr>
        <w:spacing w:after="0"/>
        <w:jc w:val="both"/>
        <w:rPr>
          <w:rFonts w:cs="Times New Roman" w:eastAsia="Times New Roman"/>
          <w:lang w:eastAsia="hr-HR"/>
        </w:rPr>
      </w:pPr>
      <w:r w:rsidRPr="005312D0">
        <w:rPr>
          <w:rFonts w:cs="Times New Roman" w:eastAsia="Times New Roman"/>
          <w:lang w:eastAsia="hr-HR"/>
        </w:rPr>
        <w:t xml:space="preserve">          </w:t>
      </w:r>
      <w:r w:rsidRPr="005312D0">
        <w:rPr>
          <w:rFonts w:cs="Times New Roman" w:eastAsia="Times New Roman"/>
          <w:b/>
          <w:lang w:eastAsia="hr-HR"/>
        </w:rPr>
        <w:t>3.</w:t>
      </w:r>
      <w:r w:rsidRPr="005312D0">
        <w:rPr>
          <w:rFonts w:cs="Times New Roman" w:eastAsia="Times New Roman"/>
          <w:lang w:eastAsia="hr-HR"/>
        </w:rPr>
        <w:t xml:space="preserve"> Pozivaju se vjerovnici koji polažu pravo na odvojeno namirenje na gore navedenoj i u ovome stečajnom postupku unovčenoj imovini Dužnika – osim gore navedenih </w:t>
      </w:r>
      <w:proofErr w:type="spellStart"/>
      <w:r w:rsidRPr="005312D0">
        <w:rPr>
          <w:rFonts w:cs="Times New Roman" w:eastAsia="Times New Roman"/>
          <w:lang w:eastAsia="hr-HR"/>
        </w:rPr>
        <w:t>razlučnih</w:t>
      </w:r>
      <w:proofErr w:type="spellEnd"/>
      <w:r w:rsidRPr="005312D0">
        <w:rPr>
          <w:rFonts w:cs="Times New Roman" w:eastAsia="Times New Roman"/>
          <w:lang w:eastAsia="hr-HR"/>
        </w:rPr>
        <w:t xml:space="preserve"> vjerovnika i kojih to pravo proizlazi utvrđenim iz zemljišnih knjiga - najkasnije na zakazanom ročištu to svoje pravo prijaviti i dostaviti dokaz o svom pravu na odvojeno namirenje te </w:t>
      </w:r>
      <w:r w:rsidRPr="005312D0">
        <w:rPr>
          <w:rFonts w:cs="Times New Roman" w:eastAsia="Times New Roman"/>
          <w:u w:val="single"/>
          <w:lang w:eastAsia="hr-HR"/>
        </w:rPr>
        <w:t>danu stjecanja</w:t>
      </w:r>
      <w:r w:rsidRPr="005312D0">
        <w:rPr>
          <w:rFonts w:cs="Times New Roman" w:eastAsia="Times New Roman"/>
          <w:lang w:eastAsia="hr-HR"/>
        </w:rPr>
        <w:t xml:space="preserve"> prava koji daje pravo na odvojeno namirenje.</w:t>
      </w:r>
    </w:p>
    <w:p w:rsidRDefault="005312D0" w:rsidP="005312D0" w:rsidR="005312D0" w:rsidRPr="005312D0">
      <w:pPr>
        <w:spacing w:after="0"/>
        <w:jc w:val="both"/>
        <w:rPr>
          <w:rFonts w:cs="Times New Roman" w:eastAsia="Times New Roman"/>
          <w:lang w:eastAsia="hr-HR"/>
        </w:rPr>
      </w:pPr>
    </w:p>
    <w:p w:rsidRDefault="005312D0" w:rsidP="005312D0" w:rsidR="005312D0" w:rsidRPr="005312D0">
      <w:pPr>
        <w:spacing w:after="0"/>
        <w:jc w:val="center"/>
        <w:rPr>
          <w:rFonts w:cs="Times New Roman" w:eastAsia="Times New Roman"/>
          <w:lang w:eastAsia="hr-HR"/>
        </w:rPr>
      </w:pPr>
    </w:p>
    <w:p w:rsidRDefault="005312D0" w:rsidP="005312D0" w:rsidR="005312D0" w:rsidRPr="005312D0">
      <w:pPr>
        <w:spacing w:after="0"/>
        <w:jc w:val="center"/>
        <w:rPr>
          <w:rFonts w:cs="Times New Roman" w:eastAsia="Times New Roman"/>
          <w:lang w:eastAsia="hr-HR"/>
        </w:rPr>
      </w:pPr>
      <w:r w:rsidRPr="005312D0">
        <w:rPr>
          <w:rFonts w:cs="Times New Roman" w:eastAsia="Times New Roman"/>
          <w:lang w:eastAsia="hr-HR"/>
        </w:rPr>
        <w:t>Split, 31. prosinca 2015. godine.</w:t>
      </w:r>
    </w:p>
    <w:p w:rsidRDefault="005312D0" w:rsidP="005312D0" w:rsidR="005312D0" w:rsidRPr="005312D0">
      <w:pPr>
        <w:spacing w:after="0"/>
        <w:jc w:val="both"/>
        <w:rPr>
          <w:rFonts w:cs="Times New Roman" w:eastAsia="Times New Roman"/>
          <w:lang w:eastAsia="hr-HR"/>
        </w:rPr>
      </w:pPr>
    </w:p>
    <w:p w:rsidRDefault="005312D0" w:rsidP="005312D0" w:rsidR="005312D0" w:rsidRPr="005312D0">
      <w:pPr>
        <w:spacing w:after="0"/>
        <w:jc w:val="both"/>
        <w:rPr>
          <w:rFonts w:cs="Times New Roman" w:eastAsia="Times New Roman"/>
          <w:lang w:eastAsia="hr-HR"/>
        </w:rPr>
      </w:pPr>
    </w:p>
    <w:p w:rsidRDefault="005312D0" w:rsidP="005312D0" w:rsidR="005312D0" w:rsidRPr="005312D0">
      <w:pPr>
        <w:spacing w:after="0"/>
        <w:jc w:val="both"/>
        <w:rPr>
          <w:rFonts w:cs="Times New Roman" w:eastAsia="Times New Roman"/>
          <w:lang w:eastAsia="hr-HR"/>
        </w:rPr>
      </w:pPr>
      <w:r w:rsidRPr="005312D0">
        <w:rPr>
          <w:rFonts w:cs="Times New Roman" w:eastAsia="Times New Roman"/>
          <w:lang w:eastAsia="hr-HR"/>
        </w:rPr>
        <w:tab/>
      </w:r>
      <w:r w:rsidRPr="005312D0">
        <w:rPr>
          <w:rFonts w:cs="Times New Roman" w:eastAsia="Times New Roman"/>
          <w:lang w:eastAsia="hr-HR"/>
        </w:rPr>
        <w:tab/>
      </w:r>
      <w:r w:rsidRPr="005312D0">
        <w:rPr>
          <w:rFonts w:cs="Times New Roman" w:eastAsia="Times New Roman"/>
          <w:lang w:eastAsia="hr-HR"/>
        </w:rPr>
        <w:tab/>
      </w:r>
      <w:r w:rsidRPr="005312D0">
        <w:rPr>
          <w:rFonts w:cs="Times New Roman" w:eastAsia="Times New Roman"/>
          <w:lang w:eastAsia="hr-HR"/>
        </w:rPr>
        <w:tab/>
      </w:r>
      <w:r w:rsidRPr="005312D0">
        <w:rPr>
          <w:rFonts w:cs="Times New Roman" w:eastAsia="Times New Roman"/>
          <w:lang w:eastAsia="hr-HR"/>
        </w:rPr>
        <w:tab/>
      </w:r>
      <w:r w:rsidRPr="005312D0">
        <w:rPr>
          <w:rFonts w:cs="Times New Roman" w:eastAsia="Times New Roman"/>
          <w:lang w:eastAsia="hr-HR"/>
        </w:rPr>
        <w:tab/>
      </w:r>
    </w:p>
    <w:p w:rsidRDefault="005312D0" w:rsidP="005312D0" w:rsidR="005312D0" w:rsidRPr="005312D0">
      <w:pPr>
        <w:spacing w:after="0"/>
        <w:jc w:val="both"/>
        <w:rPr>
          <w:rFonts w:cs="Times New Roman" w:eastAsia="Times New Roman"/>
          <w:lang w:eastAsia="hr-HR"/>
        </w:rPr>
      </w:pPr>
      <w:r w:rsidRPr="005312D0">
        <w:rPr>
          <w:rFonts w:cs="Times New Roman" w:eastAsia="Times New Roman"/>
          <w:lang w:eastAsia="hr-HR"/>
        </w:rPr>
        <w:t xml:space="preserve">                                                                                                     STEČAJNI SUDAC:</w:t>
      </w:r>
    </w:p>
    <w:p w:rsidRDefault="005312D0" w:rsidP="005312D0" w:rsidR="005312D0" w:rsidRPr="005312D0">
      <w:pPr>
        <w:spacing w:after="0"/>
        <w:jc w:val="both"/>
        <w:rPr>
          <w:rFonts w:cs="Times New Roman" w:eastAsia="Times New Roman"/>
          <w:lang w:eastAsia="hr-HR"/>
        </w:rPr>
      </w:pPr>
      <w:r w:rsidRPr="005312D0">
        <w:rPr>
          <w:rFonts w:cs="Times New Roman" w:eastAsia="Times New Roman"/>
          <w:lang w:eastAsia="hr-HR"/>
        </w:rPr>
        <w:t xml:space="preserve">                                                                                                              </w:t>
      </w:r>
      <w:smartTag w:element="PersonName" w:uri="urn:schemas-microsoft-com:office:smarttags">
        <w:r w:rsidRPr="005312D0">
          <w:rPr>
            <w:rFonts w:cs="Times New Roman" w:eastAsia="Times New Roman"/>
            <w:lang w:eastAsia="hr-HR"/>
          </w:rPr>
          <w:t>Jozo Ćaleta</w:t>
        </w:r>
      </w:smartTag>
      <w:r w:rsidRPr="005312D0">
        <w:rPr>
          <w:rFonts w:cs="Times New Roman" w:eastAsia="Times New Roman"/>
          <w:lang w:eastAsia="hr-HR"/>
        </w:rPr>
        <w:t>,</w:t>
      </w:r>
    </w:p>
    <w:p w:rsidRDefault="005312D0" w:rsidP="005312D0" w:rsidR="005312D0" w:rsidRPr="005312D0">
      <w:pPr>
        <w:spacing w:after="0"/>
        <w:jc w:val="both"/>
        <w:rPr>
          <w:rFonts w:cs="Times New Roman" w:eastAsia="Times New Roman"/>
          <w:lang w:eastAsia="hr-HR"/>
        </w:rPr>
      </w:pPr>
    </w:p>
    <w:p w:rsidRDefault="005312D0" w:rsidP="005312D0" w:rsidR="005312D0" w:rsidRPr="005312D0">
      <w:pPr>
        <w:spacing w:after="0"/>
        <w:jc w:val="both"/>
        <w:rPr>
          <w:rFonts w:cs="Times New Roman" w:eastAsia="Times New Roman"/>
          <w:lang w:eastAsia="hr-HR"/>
        </w:rPr>
      </w:pPr>
    </w:p>
    <w:p w:rsidRDefault="005312D0" w:rsidP="005312D0" w:rsidR="005312D0" w:rsidRPr="005312D0">
      <w:pPr>
        <w:spacing w:after="0"/>
        <w:jc w:val="both"/>
        <w:rPr>
          <w:rFonts w:cs="Times New Roman" w:eastAsia="Times New Roman"/>
          <w:lang w:eastAsia="hr-HR"/>
        </w:rPr>
      </w:pPr>
      <w:r w:rsidRPr="005312D0">
        <w:rPr>
          <w:rFonts w:cs="Times New Roman" w:eastAsia="Times New Roman"/>
          <w:lang w:eastAsia="hr-HR"/>
        </w:rPr>
        <w:t>PRAVNA POUKA: Protiv ovog zaključka nije dopuštena žalba.</w:t>
      </w:r>
    </w:p>
    <w:p w:rsidRDefault="005312D0" w:rsidP="005312D0" w:rsidR="005312D0" w:rsidRPr="005312D0">
      <w:pPr>
        <w:spacing w:after="0"/>
        <w:jc w:val="both"/>
        <w:rPr>
          <w:rFonts w:cs="Times New Roman" w:eastAsia="Times New Roman"/>
          <w:b/>
          <w:lang w:eastAsia="hr-HR"/>
        </w:rPr>
      </w:pPr>
    </w:p>
    <w:p w:rsidRDefault="005312D0" w:rsidP="005312D0" w:rsidR="005312D0">
      <w:pPr>
        <w:spacing w:after="0"/>
        <w:jc w:val="both"/>
        <w:rPr>
          <w:rFonts w:cs="Times New Roman" w:eastAsia="Times New Roman"/>
          <w:b/>
          <w:lang w:eastAsia="hr-HR"/>
        </w:rPr>
      </w:pPr>
    </w:p>
    <w:p w:rsidRDefault="005312D0" w:rsidP="005312D0" w:rsidR="005312D0">
      <w:pPr>
        <w:spacing w:after="0"/>
        <w:jc w:val="both"/>
        <w:rPr>
          <w:rFonts w:cs="Times New Roman" w:eastAsia="Times New Roman"/>
          <w:b/>
          <w:lang w:eastAsia="hr-HR"/>
        </w:rPr>
      </w:pPr>
    </w:p>
    <w:p w:rsidRDefault="005312D0" w:rsidP="005312D0" w:rsidR="005312D0" w:rsidRPr="005312D0">
      <w:pPr>
        <w:spacing w:after="0"/>
        <w:jc w:val="both"/>
        <w:rPr>
          <w:rFonts w:cs="Times New Roman" w:eastAsia="Times New Roman"/>
          <w:b/>
          <w:lang w:eastAsia="hr-HR"/>
        </w:rPr>
      </w:pPr>
    </w:p>
    <w:p w:rsidRDefault="005312D0" w:rsidP="005312D0" w:rsidR="005312D0" w:rsidRPr="005312D0">
      <w:pPr>
        <w:spacing w:after="0"/>
        <w:rPr>
          <w:rFonts w:cs="Times New Roman" w:eastAsia="Times New Roman"/>
          <w:b/>
          <w:lang w:eastAsia="hr-HR"/>
        </w:rPr>
      </w:pPr>
      <w:r w:rsidRPr="005312D0">
        <w:rPr>
          <w:rFonts w:cs="Times New Roman" w:eastAsia="Times New Roman"/>
          <w:lang w:eastAsia="hr-HR"/>
        </w:rPr>
        <w:t xml:space="preserve">                                                                   </w:t>
      </w:r>
      <w:r w:rsidRPr="005312D0">
        <w:rPr>
          <w:rFonts w:cs="Times New Roman" w:eastAsia="Times New Roman"/>
          <w:b/>
          <w:lang w:eastAsia="hr-HR"/>
        </w:rPr>
        <w:t>- 3 -</w:t>
      </w:r>
      <w:r w:rsidRPr="005312D0">
        <w:rPr>
          <w:rFonts w:cs="Times New Roman" w:eastAsia="Times New Roman"/>
          <w:lang w:eastAsia="hr-HR"/>
        </w:rPr>
        <w:t xml:space="preserve">                            </w:t>
      </w:r>
      <w:r w:rsidRPr="005312D0">
        <w:rPr>
          <w:rFonts w:cs="Times New Roman" w:eastAsia="Times New Roman"/>
          <w:b/>
          <w:lang w:eastAsia="hr-HR"/>
        </w:rPr>
        <w:t>Broj: 14. St-114/2011.</w:t>
      </w:r>
    </w:p>
    <w:p w:rsidRDefault="005312D0" w:rsidP="005312D0" w:rsidR="005312D0" w:rsidRPr="005312D0">
      <w:pPr>
        <w:spacing w:after="0"/>
        <w:jc w:val="both"/>
        <w:rPr>
          <w:rFonts w:cs="Times New Roman" w:eastAsia="Times New Roman"/>
          <w:b/>
          <w:lang w:eastAsia="hr-HR"/>
        </w:rPr>
      </w:pPr>
    </w:p>
    <w:p w:rsidRDefault="005312D0" w:rsidP="005312D0" w:rsidR="005312D0" w:rsidRPr="005312D0">
      <w:pPr>
        <w:spacing w:after="0"/>
        <w:jc w:val="both"/>
        <w:rPr>
          <w:rFonts w:cs="Times New Roman" w:eastAsia="Times New Roman"/>
          <w:b/>
          <w:lang w:eastAsia="hr-HR"/>
        </w:rPr>
      </w:pPr>
    </w:p>
    <w:p w:rsidRDefault="005312D0" w:rsidP="005312D0" w:rsidR="005312D0" w:rsidRPr="005312D0">
      <w:pPr>
        <w:spacing w:after="0"/>
        <w:jc w:val="both"/>
        <w:rPr>
          <w:rFonts w:cs="Times New Roman" w:eastAsia="Times New Roman"/>
          <w:b/>
          <w:lang w:eastAsia="hr-HR"/>
        </w:rPr>
      </w:pPr>
    </w:p>
    <w:p w:rsidRDefault="005312D0" w:rsidP="005312D0" w:rsidR="005312D0" w:rsidRPr="005312D0">
      <w:pPr>
        <w:spacing w:after="0"/>
        <w:jc w:val="both"/>
        <w:rPr>
          <w:rFonts w:cs="Times New Roman" w:eastAsia="Times New Roman"/>
          <w:b/>
          <w:lang w:eastAsia="hr-HR"/>
        </w:rPr>
      </w:pPr>
    </w:p>
    <w:p w:rsidRDefault="005312D0" w:rsidP="005312D0" w:rsidR="005312D0" w:rsidRPr="005312D0">
      <w:pPr>
        <w:spacing w:after="0"/>
        <w:jc w:val="both"/>
        <w:rPr>
          <w:rFonts w:cs="Times New Roman" w:eastAsia="Times New Roman"/>
          <w:lang w:eastAsia="hr-HR"/>
        </w:rPr>
      </w:pPr>
      <w:r w:rsidRPr="005312D0">
        <w:rPr>
          <w:rFonts w:cs="Times New Roman" w:eastAsia="Times New Roman"/>
          <w:b/>
          <w:u w:val="single"/>
          <w:lang w:eastAsia="hr-HR"/>
        </w:rPr>
        <w:t>DNA:</w:t>
      </w:r>
    </w:p>
    <w:p w:rsidRDefault="005312D0" w:rsidP="005312D0" w:rsidR="005312D0" w:rsidRPr="005312D0">
      <w:pPr>
        <w:spacing w:after="0"/>
        <w:jc w:val="both"/>
        <w:rPr>
          <w:rFonts w:cs="Times New Roman" w:eastAsia="Times New Roman"/>
          <w:lang w:eastAsia="hr-HR"/>
        </w:rPr>
      </w:pPr>
    </w:p>
    <w:p w:rsidRDefault="005312D0" w:rsidP="005312D0" w:rsidR="005312D0" w:rsidRPr="005312D0">
      <w:pPr>
        <w:spacing w:after="0"/>
        <w:jc w:val="both"/>
        <w:rPr>
          <w:rFonts w:cs="Times New Roman" w:eastAsia="Times New Roman"/>
          <w:lang w:eastAsia="hr-HR"/>
        </w:rPr>
      </w:pPr>
      <w:r w:rsidRPr="005312D0">
        <w:rPr>
          <w:rFonts w:cs="Times New Roman" w:eastAsia="Times New Roman"/>
          <w:lang w:eastAsia="hr-HR"/>
        </w:rPr>
        <w:t xml:space="preserve">1.  Stečajni upravitelj: Vedran Šeparović, Split, </w:t>
      </w:r>
    </w:p>
    <w:p w:rsidRDefault="005312D0" w:rsidP="005312D0" w:rsidR="005312D0" w:rsidRPr="005312D0">
      <w:pPr>
        <w:spacing w:after="0"/>
        <w:jc w:val="both"/>
        <w:rPr>
          <w:rFonts w:cs="Times New Roman" w:eastAsia="Calibri" w:hAnsi="Calibri" w:ascii="Calibri"/>
          <w:lang w:val="en-US"/>
        </w:rPr>
      </w:pPr>
      <w:r w:rsidRPr="005312D0">
        <w:rPr>
          <w:rFonts w:cs="Times New Roman" w:eastAsia="Calibri" w:hAnsi="Calibri" w:ascii="Calibri"/>
          <w:lang w:val="en-US"/>
        </w:rPr>
        <w:t xml:space="preserve">2.  </w:t>
      </w:r>
      <w:proofErr w:type="spellStart"/>
      <w:r w:rsidRPr="005312D0">
        <w:rPr>
          <w:rFonts w:cs="Times New Roman" w:eastAsia="Calibri" w:hAnsi="Calibri" w:ascii="Calibri"/>
          <w:lang w:val="en-US"/>
        </w:rPr>
        <w:t>Odvjetnik</w:t>
      </w:r>
      <w:proofErr w:type="spellEnd"/>
      <w:r w:rsidRPr="005312D0">
        <w:rPr>
          <w:rFonts w:cs="Times New Roman" w:eastAsia="Calibri" w:hAnsi="Calibri" w:ascii="Calibri"/>
          <w:lang w:val="en-US"/>
        </w:rPr>
        <w:t xml:space="preserve"> </w:t>
      </w:r>
      <w:proofErr w:type="spellStart"/>
      <w:r w:rsidRPr="005312D0">
        <w:rPr>
          <w:rFonts w:cs="Times New Roman" w:eastAsia="Calibri" w:hAnsi="Calibri" w:ascii="Calibri"/>
          <w:lang w:val="en-US"/>
        </w:rPr>
        <w:t>Tadija</w:t>
      </w:r>
      <w:proofErr w:type="spellEnd"/>
      <w:r w:rsidRPr="005312D0">
        <w:rPr>
          <w:rFonts w:cs="Times New Roman" w:eastAsia="Calibri" w:hAnsi="Calibri" w:ascii="Calibri"/>
          <w:lang w:val="en-US"/>
        </w:rPr>
        <w:t xml:space="preserve"> </w:t>
      </w:r>
      <w:proofErr w:type="spellStart"/>
      <w:r w:rsidRPr="005312D0">
        <w:rPr>
          <w:rFonts w:cs="Times New Roman" w:eastAsia="Calibri" w:hAnsi="Calibri" w:ascii="Calibri"/>
          <w:lang w:val="en-US"/>
        </w:rPr>
        <w:t>Mamić</w:t>
      </w:r>
      <w:proofErr w:type="spellEnd"/>
      <w:r w:rsidRPr="005312D0">
        <w:rPr>
          <w:rFonts w:cs="Times New Roman" w:eastAsia="Calibri" w:hAnsi="Calibri" w:ascii="Calibri"/>
          <w:lang w:val="en-US"/>
        </w:rPr>
        <w:t xml:space="preserve">, Split, </w:t>
      </w:r>
      <w:proofErr w:type="spellStart"/>
      <w:r w:rsidRPr="005312D0">
        <w:rPr>
          <w:rFonts w:cs="Times New Roman" w:eastAsia="Calibri" w:hAnsi="Calibri" w:ascii="Calibri"/>
          <w:lang w:val="en-US"/>
        </w:rPr>
        <w:t>Lovretska</w:t>
      </w:r>
      <w:proofErr w:type="spellEnd"/>
      <w:r w:rsidRPr="005312D0">
        <w:rPr>
          <w:rFonts w:cs="Times New Roman" w:eastAsia="Calibri" w:hAnsi="Calibri" w:ascii="Calibri"/>
          <w:lang w:val="en-US"/>
        </w:rPr>
        <w:t xml:space="preserve"> 1. (</w:t>
      </w:r>
      <w:proofErr w:type="spellStart"/>
      <w:r w:rsidRPr="005312D0">
        <w:rPr>
          <w:rFonts w:cs="Times New Roman" w:eastAsia="Calibri" w:hAnsi="Calibri" w:ascii="Calibri"/>
          <w:lang w:val="en-US"/>
        </w:rPr>
        <w:t>punom</w:t>
      </w:r>
      <w:proofErr w:type="spellEnd"/>
      <w:r w:rsidRPr="005312D0">
        <w:rPr>
          <w:rFonts w:cs="Times New Roman" w:eastAsia="Calibri" w:hAnsi="Calibri" w:ascii="Calibri"/>
          <w:lang w:val="en-US"/>
        </w:rPr>
        <w:t xml:space="preserve">. OTP </w:t>
      </w:r>
      <w:proofErr w:type="spellStart"/>
      <w:r w:rsidRPr="005312D0">
        <w:rPr>
          <w:rFonts w:cs="Times New Roman" w:eastAsia="Calibri" w:hAnsi="Calibri" w:ascii="Calibri"/>
          <w:lang w:val="en-US"/>
        </w:rPr>
        <w:t>banke</w:t>
      </w:r>
      <w:proofErr w:type="spellEnd"/>
      <w:r w:rsidRPr="005312D0">
        <w:rPr>
          <w:rFonts w:cs="Times New Roman" w:eastAsia="Calibri" w:hAnsi="Calibri" w:ascii="Calibri"/>
          <w:lang w:val="en-US"/>
        </w:rPr>
        <w:t xml:space="preserve">, </w:t>
      </w:r>
      <w:proofErr w:type="spellStart"/>
      <w:r w:rsidRPr="005312D0">
        <w:rPr>
          <w:rFonts w:cs="Times New Roman" w:eastAsia="Calibri" w:hAnsi="Calibri" w:ascii="Calibri"/>
          <w:lang w:val="en-US"/>
        </w:rPr>
        <w:t>d.d</w:t>
      </w:r>
      <w:proofErr w:type="spellEnd"/>
      <w:r w:rsidRPr="005312D0">
        <w:rPr>
          <w:rFonts w:cs="Times New Roman" w:eastAsia="Calibri" w:hAnsi="Calibri" w:ascii="Calibri"/>
          <w:lang w:val="en-US"/>
        </w:rPr>
        <w:t>.),</w:t>
      </w:r>
    </w:p>
    <w:p w:rsidRDefault="005312D0" w:rsidP="005312D0" w:rsidR="005312D0" w:rsidRPr="005312D0">
      <w:pPr>
        <w:spacing w:after="0"/>
        <w:jc w:val="both"/>
        <w:rPr>
          <w:rFonts w:cs="Times New Roman" w:eastAsia="Calibri" w:hAnsi="Calibri" w:ascii="Calibri"/>
          <w:lang w:val="en-US"/>
        </w:rPr>
      </w:pPr>
      <w:r w:rsidRPr="005312D0">
        <w:rPr>
          <w:rFonts w:cs="Times New Roman" w:eastAsia="Calibri" w:hAnsi="Calibri" w:ascii="Calibri"/>
          <w:lang w:val="en-US"/>
        </w:rPr>
        <w:t xml:space="preserve">3.  CENTAR ZA RESTRUKTURIRANJE </w:t>
      </w:r>
      <w:proofErr w:type="spellStart"/>
      <w:r w:rsidRPr="005312D0">
        <w:rPr>
          <w:rFonts w:cs="Times New Roman" w:eastAsia="Calibri" w:hAnsi="Calibri" w:ascii="Calibri"/>
          <w:lang w:val="en-US"/>
        </w:rPr>
        <w:t>i</w:t>
      </w:r>
      <w:proofErr w:type="spellEnd"/>
      <w:r w:rsidRPr="005312D0">
        <w:rPr>
          <w:rFonts w:cs="Times New Roman" w:eastAsia="Calibri" w:hAnsi="Calibri" w:ascii="Calibri"/>
          <w:lang w:val="en-US"/>
        </w:rPr>
        <w:t xml:space="preserve"> PRODAJU, </w:t>
      </w:r>
      <w:proofErr w:type="spellStart"/>
      <w:r w:rsidRPr="005312D0">
        <w:rPr>
          <w:rFonts w:cs="Times New Roman" w:eastAsia="Calibri" w:hAnsi="Calibri" w:ascii="Calibri"/>
          <w:lang w:val="en-US"/>
        </w:rPr>
        <w:t>iz</w:t>
      </w:r>
      <w:proofErr w:type="spellEnd"/>
      <w:r w:rsidRPr="005312D0">
        <w:rPr>
          <w:rFonts w:cs="Times New Roman" w:eastAsia="Calibri" w:hAnsi="Calibri" w:ascii="Calibri"/>
          <w:lang w:val="en-US"/>
        </w:rPr>
        <w:t xml:space="preserve"> </w:t>
      </w:r>
      <w:proofErr w:type="spellStart"/>
      <w:r w:rsidRPr="005312D0">
        <w:rPr>
          <w:rFonts w:cs="Times New Roman" w:eastAsia="Calibri" w:hAnsi="Calibri" w:ascii="Calibri"/>
          <w:lang w:val="en-US"/>
        </w:rPr>
        <w:t>Zagreba</w:t>
      </w:r>
      <w:proofErr w:type="spellEnd"/>
      <w:r w:rsidRPr="005312D0">
        <w:rPr>
          <w:rFonts w:cs="Times New Roman" w:eastAsia="Calibri" w:hAnsi="Calibri" w:ascii="Calibri"/>
          <w:lang w:val="en-US"/>
        </w:rPr>
        <w:t xml:space="preserve">, </w:t>
      </w:r>
      <w:proofErr w:type="spellStart"/>
      <w:r w:rsidRPr="005312D0">
        <w:rPr>
          <w:rFonts w:cs="Times New Roman" w:eastAsia="Calibri" w:hAnsi="Calibri" w:ascii="Calibri"/>
          <w:lang w:val="en-US"/>
        </w:rPr>
        <w:t>Ivana</w:t>
      </w:r>
      <w:proofErr w:type="spellEnd"/>
      <w:r w:rsidRPr="005312D0">
        <w:rPr>
          <w:rFonts w:cs="Times New Roman" w:eastAsia="Calibri" w:hAnsi="Calibri" w:ascii="Calibri"/>
          <w:lang w:val="en-US"/>
        </w:rPr>
        <w:t xml:space="preserve"> </w:t>
      </w:r>
      <w:proofErr w:type="spellStart"/>
      <w:r w:rsidRPr="005312D0">
        <w:rPr>
          <w:rFonts w:cs="Times New Roman" w:eastAsia="Calibri" w:hAnsi="Calibri" w:ascii="Calibri"/>
          <w:lang w:val="en-US"/>
        </w:rPr>
        <w:t>Lučića</w:t>
      </w:r>
      <w:proofErr w:type="spellEnd"/>
      <w:r w:rsidRPr="005312D0">
        <w:rPr>
          <w:rFonts w:cs="Times New Roman" w:eastAsia="Calibri" w:hAnsi="Calibri" w:ascii="Calibri"/>
          <w:lang w:val="en-US"/>
        </w:rPr>
        <w:t xml:space="preserve"> 6.,</w:t>
      </w:r>
    </w:p>
    <w:p w:rsidRDefault="005312D0" w:rsidP="005312D0" w:rsidR="005312D0" w:rsidRPr="005312D0">
      <w:pPr>
        <w:spacing w:after="0"/>
        <w:jc w:val="both"/>
        <w:rPr>
          <w:rFonts w:cs="Times New Roman" w:eastAsia="Calibri" w:hAnsi="Calibri" w:ascii="Calibri"/>
          <w:lang w:val="en-US"/>
        </w:rPr>
      </w:pPr>
      <w:r w:rsidRPr="005312D0">
        <w:rPr>
          <w:rFonts w:cs="Times New Roman" w:eastAsia="Calibri" w:hAnsi="Calibri" w:ascii="Calibri"/>
          <w:lang w:val="en-US"/>
        </w:rPr>
        <w:t>4.  e-</w:t>
      </w:r>
      <w:proofErr w:type="spellStart"/>
      <w:r w:rsidRPr="005312D0">
        <w:rPr>
          <w:rFonts w:cs="Times New Roman" w:eastAsia="Calibri" w:hAnsi="Calibri" w:ascii="Calibri"/>
          <w:lang w:val="en-US"/>
        </w:rPr>
        <w:t>Oglasna</w:t>
      </w:r>
      <w:proofErr w:type="spellEnd"/>
      <w:r w:rsidRPr="005312D0">
        <w:rPr>
          <w:rFonts w:cs="Times New Roman" w:eastAsia="Calibri" w:hAnsi="Calibri" w:ascii="Calibri"/>
          <w:lang w:val="en-US"/>
        </w:rPr>
        <w:t xml:space="preserve"> </w:t>
      </w:r>
      <w:proofErr w:type="spellStart"/>
      <w:r w:rsidRPr="005312D0">
        <w:rPr>
          <w:rFonts w:cs="Times New Roman" w:eastAsia="Calibri" w:hAnsi="Calibri" w:ascii="Calibri"/>
          <w:lang w:val="en-US"/>
        </w:rPr>
        <w:t>ploča</w:t>
      </w:r>
      <w:proofErr w:type="spellEnd"/>
      <w:r w:rsidRPr="005312D0">
        <w:rPr>
          <w:rFonts w:cs="Times New Roman" w:eastAsia="Calibri" w:hAnsi="Calibri" w:ascii="Calibri"/>
          <w:lang w:val="en-US"/>
        </w:rPr>
        <w:t xml:space="preserve"> – </w:t>
      </w:r>
      <w:proofErr w:type="spellStart"/>
      <w:r w:rsidRPr="005312D0">
        <w:rPr>
          <w:rFonts w:cs="Times New Roman" w:eastAsia="Calibri" w:hAnsi="Calibri" w:ascii="Calibri"/>
          <w:lang w:val="en-US"/>
        </w:rPr>
        <w:t>rok</w:t>
      </w:r>
      <w:proofErr w:type="spellEnd"/>
      <w:r w:rsidRPr="005312D0">
        <w:rPr>
          <w:rFonts w:cs="Times New Roman" w:eastAsia="Calibri" w:hAnsi="Calibri" w:ascii="Calibri"/>
          <w:lang w:val="en-US"/>
        </w:rPr>
        <w:t xml:space="preserve"> do </w:t>
      </w:r>
      <w:proofErr w:type="spellStart"/>
      <w:r w:rsidRPr="005312D0">
        <w:rPr>
          <w:rFonts w:cs="Times New Roman" w:eastAsia="Calibri" w:hAnsi="Calibri" w:ascii="Calibri"/>
          <w:lang w:val="en-US"/>
        </w:rPr>
        <w:t>ročišta</w:t>
      </w:r>
      <w:proofErr w:type="spellEnd"/>
      <w:r w:rsidRPr="005312D0">
        <w:rPr>
          <w:rFonts w:cs="Times New Roman" w:eastAsia="Calibri" w:hAnsi="Calibri" w:ascii="Calibri"/>
          <w:lang w:val="en-US"/>
        </w:rPr>
        <w:t xml:space="preserve">: </w:t>
      </w:r>
      <w:r w:rsidRPr="005312D0">
        <w:rPr>
          <w:rFonts w:cs="Times New Roman" w:eastAsia="Calibri" w:hAnsi="Calibri" w:ascii="Calibri"/>
          <w:u w:val="single"/>
          <w:lang w:val="en-US"/>
        </w:rPr>
        <w:t xml:space="preserve">UTORAK – 26. </w:t>
      </w:r>
      <w:proofErr w:type="spellStart"/>
      <w:r w:rsidRPr="005312D0">
        <w:rPr>
          <w:rFonts w:cs="Times New Roman" w:eastAsia="Calibri" w:hAnsi="Calibri" w:ascii="Calibri"/>
          <w:u w:val="single"/>
          <w:lang w:val="en-US"/>
        </w:rPr>
        <w:t>siječnja</w:t>
      </w:r>
      <w:proofErr w:type="spellEnd"/>
      <w:r w:rsidRPr="005312D0">
        <w:rPr>
          <w:rFonts w:cs="Times New Roman" w:eastAsia="Calibri" w:hAnsi="Calibri" w:ascii="Calibri"/>
          <w:u w:val="single"/>
          <w:lang w:val="en-US"/>
        </w:rPr>
        <w:t xml:space="preserve"> 2016. </w:t>
      </w:r>
      <w:proofErr w:type="spellStart"/>
      <w:r w:rsidRPr="005312D0">
        <w:rPr>
          <w:rFonts w:cs="Times New Roman" w:eastAsia="Calibri" w:hAnsi="Calibri" w:ascii="Calibri"/>
          <w:u w:val="single"/>
          <w:lang w:val="en-US"/>
        </w:rPr>
        <w:t>godine</w:t>
      </w:r>
      <w:proofErr w:type="spellEnd"/>
      <w:r w:rsidRPr="005312D0">
        <w:rPr>
          <w:rFonts w:cs="Times New Roman" w:eastAsia="Calibri" w:hAnsi="Calibri" w:ascii="Calibri"/>
          <w:u w:val="single"/>
          <w:lang w:val="en-US"/>
        </w:rPr>
        <w:t>,</w:t>
      </w:r>
    </w:p>
    <w:p w:rsidRDefault="005312D0" w:rsidP="005312D0" w:rsidR="005312D0" w:rsidRPr="005312D0">
      <w:pPr>
        <w:spacing w:after="0"/>
        <w:jc w:val="both"/>
        <w:rPr>
          <w:rFonts w:cs="Times New Roman" w:eastAsia="Times New Roman"/>
          <w:lang w:eastAsia="hr-HR"/>
        </w:rPr>
      </w:pPr>
      <w:r w:rsidRPr="005312D0">
        <w:rPr>
          <w:rFonts w:cs="Times New Roman" w:eastAsia="Times New Roman"/>
          <w:lang w:eastAsia="hr-HR"/>
        </w:rPr>
        <w:t>5.  Spis.</w:t>
      </w:r>
    </w:p>
    <w:p w:rsidRDefault="005312D0" w:rsidP="005312D0" w:rsidR="005312D0" w:rsidRPr="005312D0">
      <w:pPr>
        <w:spacing w:after="0"/>
        <w:jc w:val="both"/>
        <w:rPr>
          <w:rFonts w:cs="Times New Roman" w:eastAsia="Times New Roman"/>
          <w:lang w:eastAsia="hr-HR"/>
        </w:rPr>
      </w:pPr>
    </w:p>
    <w:p w:rsidRDefault="005312D0" w:rsidP="005312D0" w:rsidR="005312D0" w:rsidRPr="005312D0">
      <w:pPr>
        <w:spacing w:after="0"/>
        <w:jc w:val="both"/>
        <w:rPr>
          <w:rFonts w:cs="Times New Roman" w:eastAsia="Times New Roman"/>
          <w:lang w:eastAsia="hr-HR"/>
        </w:rPr>
      </w:pPr>
    </w:p>
    <w:p w:rsidRDefault="005312D0" w:rsidP="005312D0" w:rsidR="005312D0" w:rsidRPr="005312D0">
      <w:pPr>
        <w:spacing w:after="0"/>
        <w:jc w:val="both"/>
        <w:rPr>
          <w:rFonts w:cs="Times New Roman" w:eastAsia="Times New Roman"/>
          <w:lang w:eastAsia="hr-HR"/>
        </w:rPr>
      </w:pPr>
    </w:p>
    <w:p w:rsidRDefault="005312D0" w:rsidP="005312D0" w:rsidR="005312D0" w:rsidRPr="005312D0">
      <w:pPr>
        <w:spacing w:after="0"/>
        <w:jc w:val="both"/>
        <w:rPr>
          <w:rFonts w:cs="Times New Roman" w:eastAsia="Times New Roman"/>
          <w:lang w:eastAsia="hr-HR"/>
        </w:rPr>
      </w:pPr>
      <w:r w:rsidRPr="005312D0">
        <w:rPr>
          <w:rFonts w:cs="Times New Roman" w:eastAsia="Times New Roman"/>
          <w:lang w:eastAsia="hr-HR"/>
        </w:rPr>
        <w:t>Split, dne 31. prosinca 2015. godine.</w:t>
      </w:r>
    </w:p>
    <w:p w:rsidRDefault="005312D0" w:rsidP="005312D0" w:rsidR="005312D0" w:rsidRPr="005312D0">
      <w:pPr>
        <w:spacing w:after="0"/>
        <w:jc w:val="both"/>
        <w:rPr>
          <w:rFonts w:cs="Times New Roman" w:eastAsia="Times New Roman"/>
          <w:lang w:eastAsia="hr-HR"/>
        </w:rPr>
      </w:pPr>
      <w:r w:rsidRPr="005312D0">
        <w:rPr>
          <w:rFonts w:cs="Times New Roman" w:eastAsia="Times New Roman"/>
          <w:lang w:eastAsia="hr-HR"/>
        </w:rPr>
        <w:t xml:space="preserve">                                                                                                 S U D A C:</w:t>
      </w:r>
    </w:p>
    <w:p w:rsidRDefault="005312D0" w:rsidP="005312D0" w:rsidR="005312D0" w:rsidRPr="005312D0">
      <w:pPr>
        <w:spacing w:after="0"/>
        <w:jc w:val="both"/>
        <w:rPr>
          <w:rFonts w:cs="Times New Roman" w:eastAsia="Times New Roman"/>
          <w:lang w:eastAsia="hr-HR"/>
        </w:rPr>
      </w:pPr>
      <w:r w:rsidRPr="005312D0">
        <w:rPr>
          <w:rFonts w:cs="Times New Roman" w:eastAsia="Times New Roman"/>
          <w:lang w:eastAsia="hr-HR"/>
        </w:rPr>
        <w:t xml:space="preserve">                                                                                                 </w:t>
      </w:r>
      <w:smartTag w:element="PersonName" w:uri="urn:schemas-microsoft-com:office:smarttags">
        <w:r w:rsidRPr="005312D0">
          <w:rPr>
            <w:rFonts w:cs="Times New Roman" w:eastAsia="Times New Roman"/>
            <w:lang w:eastAsia="hr-HR"/>
          </w:rPr>
          <w:t>Jozo Ćaleta</w:t>
        </w:r>
      </w:smartTag>
      <w:r w:rsidRPr="005312D0">
        <w:rPr>
          <w:rFonts w:cs="Times New Roman" w:eastAsia="Times New Roman"/>
          <w:lang w:eastAsia="hr-HR"/>
        </w:rPr>
        <w:t>,</w:t>
      </w:r>
    </w:p>
    <w:p w:rsidRDefault="005312D0" w:rsidP="005312D0" w:rsidR="005312D0" w:rsidRPr="005312D0">
      <w:pPr>
        <w:spacing w:after="0"/>
        <w:jc w:val="both"/>
        <w:rPr>
          <w:rFonts w:cs="Times New Roman" w:eastAsia="Times New Roman"/>
          <w:lang w:eastAsia="hr-HR"/>
        </w:rPr>
      </w:pPr>
    </w:p>
    <w:p w:rsidRDefault="005312D0" w:rsidP="005312D0" w:rsidR="005312D0" w:rsidRPr="005312D0">
      <w:pPr>
        <w:spacing w:after="0"/>
        <w:jc w:val="both"/>
        <w:rPr>
          <w:rFonts w:cs="Times New Roman" w:eastAsia="Times New Roman"/>
          <w:lang w:eastAsia="hr-HR"/>
        </w:rPr>
      </w:pPr>
    </w:p>
    <w:p w:rsidRDefault="005312D0" w:rsidP="005312D0" w:rsidR="005312D0" w:rsidRPr="005312D0">
      <w:pPr>
        <w:spacing w:after="0"/>
        <w:jc w:val="both"/>
        <w:rPr>
          <w:rFonts w:cs="Times New Roman" w:eastAsia="Times New Roman"/>
          <w:lang w:eastAsia="hr-HR"/>
        </w:rPr>
      </w:pPr>
    </w:p>
    <w:p w:rsidRDefault="005312D0" w:rsidP="005312D0" w:rsidR="005312D0" w:rsidRPr="005312D0">
      <w:pPr>
        <w:spacing w:after="0"/>
        <w:jc w:val="both"/>
        <w:rPr>
          <w:rFonts w:cs="Times New Roman" w:eastAsia="Times New Roman"/>
          <w:lang w:eastAsia="hr-HR"/>
        </w:rPr>
      </w:pPr>
    </w:p>
    <w:p w:rsidRDefault="005312D0" w:rsidP="005312D0" w:rsidR="005312D0" w:rsidRPr="005312D0">
      <w:pPr>
        <w:spacing w:after="0"/>
        <w:jc w:val="both"/>
        <w:rPr>
          <w:rFonts w:cs="Times New Roman" w:eastAsia="Times New Roman"/>
          <w:lang w:eastAsia="hr-HR"/>
        </w:rPr>
      </w:pPr>
    </w:p>
    <w:p w:rsidRDefault="005312D0" w:rsidP="005312D0" w:rsidR="005312D0" w:rsidRPr="005312D0">
      <w:pPr>
        <w:spacing w:after="0"/>
        <w:jc w:val="both"/>
        <w:rPr>
          <w:rFonts w:cs="Times New Roman" w:eastAsia="Times New Roman"/>
          <w:lang w:eastAsia="hr-HR"/>
        </w:rPr>
      </w:pPr>
    </w:p>
    <w:p w:rsidRDefault="005312D0" w:rsidP="005312D0" w:rsidR="005312D0" w:rsidRPr="005312D0">
      <w:pPr>
        <w:spacing w:after="0"/>
        <w:jc w:val="both"/>
        <w:rPr>
          <w:rFonts w:cs="Times New Roman" w:eastAsia="Times New Roman"/>
          <w:lang w:eastAsia="hr-HR"/>
        </w:rPr>
      </w:pPr>
    </w:p>
    <w:p w:rsidRDefault="005312D0" w:rsidP="005312D0" w:rsidR="005312D0" w:rsidRPr="005312D0">
      <w:pPr>
        <w:spacing w:after="0"/>
        <w:jc w:val="both"/>
        <w:rPr>
          <w:rFonts w:cs="Times New Roman" w:eastAsia="Times New Roman"/>
          <w:lang w:eastAsia="hr-HR"/>
        </w:rPr>
      </w:pPr>
    </w:p>
    <w:p w:rsidRDefault="005312D0" w:rsidP="005312D0" w:rsidR="005312D0" w:rsidRPr="005312D0">
      <w:pPr>
        <w:spacing w:after="0"/>
        <w:jc w:val="both"/>
        <w:rPr>
          <w:rFonts w:cs="Times New Roman" w:eastAsia="Times New Roman"/>
          <w:lang w:eastAsia="hr-HR"/>
        </w:rPr>
      </w:pPr>
    </w:p>
    <w:p w:rsidRDefault="005312D0" w:rsidP="005312D0" w:rsidR="005312D0" w:rsidRPr="005312D0">
      <w:pPr>
        <w:spacing w:after="0"/>
        <w:jc w:val="both"/>
        <w:rPr>
          <w:rFonts w:cs="Times New Roman" w:eastAsia="Times New Roman"/>
          <w:lang w:eastAsia="hr-HR"/>
        </w:rPr>
      </w:pPr>
    </w:p>
    <w:p w:rsidRDefault="005312D0" w:rsidP="005312D0" w:rsidR="005312D0" w:rsidRPr="005312D0">
      <w:pPr>
        <w:spacing w:after="0"/>
        <w:jc w:val="both"/>
        <w:rPr>
          <w:rFonts w:cs="Times New Roman" w:eastAsia="Times New Roman"/>
          <w:lang w:eastAsia="hr-HR"/>
        </w:rPr>
      </w:pPr>
    </w:p>
    <w:p w:rsidRDefault="005312D0" w:rsidP="005312D0" w:rsidR="005312D0" w:rsidRPr="005312D0">
      <w:pPr>
        <w:spacing w:after="0"/>
        <w:jc w:val="both"/>
        <w:rPr>
          <w:rFonts w:cs="Times New Roman" w:eastAsia="Times New Roman"/>
          <w:lang w:eastAsia="hr-HR"/>
        </w:rPr>
      </w:pP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12D0"/>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99911738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prosinca 2015.</izvorni_sadrzaj>
    <derivirana_varijabla naziv="DomainObject.DatumDonosenjaOdluke_1">31.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St-114/2011-1103</izvorni_sadrzaj>
    <derivirana_varijabla naziv="DomainObject.Oznaka_1">St-114/2011-1103</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114</izvorni_sadrzaj>
    <derivirana_varijabla naziv="DomainObject.Predmet.Broj_1">114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veljače 2011.</izvorni_sadrzaj>
    <derivirana_varijabla naziv="DomainObject.Predmet.DatumOsnivanja_1">18. veljače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St-114/2011</izvorni_sadrzaj>
    <derivirana_varijabla naziv="DomainObject.Predmet.OznakaBroj_1">St-114/2011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ŽELJEZARA SPLIT poduzeće za proizvodnju i preradu čelika d.d. "u stečaju"</izvorni_sadrzaj>
    <derivirana_varijabla naziv="DomainObject.Predmet.ProtustrankaFormated_1">  ŽELJEZARA SPLIT poduzeće za proizvodnju i preradu čelika d.d. "u stečaju"</derivirana_varijabla>
  </DomainObject.Predmet.ProtustrankaFormated>
  <DomainObject.Predmet.ProtustrankaFormatedOIB>
    <izvorni_sadrzaj>  ŽELJEZARA SPLIT poduzeće za proizvodnju i preradu čelika d.d. "u stečaju", OIB 96423434291</izvorni_sadrzaj>
    <derivirana_varijabla naziv="DomainObject.Predmet.ProtustrankaFormatedOIB_1">  ŽELJEZARA SPLIT poduzeće za proizvodnju i preradu čelika d.d. "u stečaju", OIB 96423434291</derivirana_varijabla>
  </DomainObject.Predmet.ProtustrankaFormatedOIB>
  <DomainObject.Predmet.ProtustrankaFormatedWithAdress>
    <izvorni_sadrzaj> ŽELJEZARA SPLIT poduzeće za proizvodnju i preradu čelika d.d. "u stečaju", Cesta dr. Franje Tuđmana bb, 21212 Kaštel Sućurac</izvorni_sadrzaj>
    <derivirana_varijabla naziv="DomainObject.Predmet.ProtustrankaFormatedWithAdress_1"> ŽELJEZARA SPLIT poduzeće za proizvodnju i preradu čelika d.d. "u stečaju", Cesta dr. Franje Tuđmana bb, 21212 Kaštel Sućurac</derivirana_varijabla>
  </DomainObject.Predmet.ProtustrankaFormatedWithAdress>
  <DomainObject.Predmet.ProtustrankaFormatedWithAdressOIB>
    <izvorni_sadrzaj> ŽELJEZARA SPLIT poduzeće za proizvodnju i preradu čelika d.d. "u stečaju", OIB 96423434291, Cesta dr. Franje Tuđmana bb, 21212 Kaštel Sućurac</izvorni_sadrzaj>
    <derivirana_varijabla naziv="DomainObject.Predmet.ProtustrankaFormatedWithAdressOIB_1"> ŽELJEZARA SPLIT poduzeće za proizvodnju i preradu čelika d.d. "u stečaju", OIB 96423434291, Cesta dr. Franje Tuđmana bb, 21212 Kaštel Sućurac</derivirana_varijabla>
  </DomainObject.Predmet.ProtustrankaFormatedWithAdressOIB>
  <DomainObject.Predmet.ProtustrankaWithAdress>
    <izvorni_sadrzaj>ŽELJEZARA SPLIT poduzeće za proizvodnju i preradu čelika d.d. "u stečaju" Cesta dr. Franje Tuđmana bb, 21212 Kaštel Sućurac</izvorni_sadrzaj>
    <derivirana_varijabla naziv="DomainObject.Predmet.ProtustrankaWithAdress_1">ŽELJEZARA SPLIT poduzeće za proizvodnju i preradu čelika d.d. "u stečaju" Cesta dr. Franje Tuđmana bb, 21212 Kaštel Sućurac</derivirana_varijabla>
  </DomainObject.Predmet.ProtustrankaWithAdress>
  <DomainObject.Predmet.ProtustrankaWithAdressOIB>
    <izvorni_sadrzaj>ŽELJEZARA SPLIT poduzeće za proizvodnju i preradu čelika d.d. "u stečaju", OIB 96423434291, Cesta dr. Franje Tuđmana bb, 21212 Kaštel Sućurac</izvorni_sadrzaj>
    <derivirana_varijabla naziv="DomainObject.Predmet.ProtustrankaWithAdressOIB_1">ŽELJEZARA SPLIT poduzeće za proizvodnju i preradu čelika d.d. "u stečaju", OIB 96423434291, Cesta dr. Franje Tuđmana bb, 21212 Kaštel Sućurac</derivirana_varijabla>
  </DomainObject.Predmet.ProtustrankaWithAdressOIB>
  <DomainObject.Predmet.ProtustrankaNazivFormated>
    <izvorni_sadrzaj>ŽELJEZARA SPLIT poduzeće za proizvodnju i preradu čelika d.d. "u stečaju"</izvorni_sadrzaj>
    <derivirana_varijabla naziv="DomainObject.Predmet.ProtustrankaNazivFormated_1">ŽELJEZARA SPLIT poduzeće za proizvodnju i preradu čelika d.d. "u stečaju"</derivirana_varijabla>
  </DomainObject.Predmet.ProtustrankaNazivFormated>
  <DomainObject.Predmet.ProtustrankaNazivFormatedOIB>
    <izvorni_sadrzaj>ŽELJEZARA SPLIT poduzeće za proizvodnju i preradu čelika d.d. "u stečaju", OIB 96423434291</izvorni_sadrzaj>
    <derivirana_varijabla naziv="DomainObject.Predmet.ProtustrankaNazivFormatedOIB_1">ŽELJEZARA SPLIT poduzeće za proizvodnju i preradu čelika d.d. "u stečaju", OIB 96423434291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HEP - Opskrba d.o.o. za opskrbu potrošača električnom, toplinskom energijom i plinom; EUROTIM d.o.o. zastupanog po punomoćniku Miroslav Šarić; CIAN društvo s ograničenom odgovornošću za sanitarnu zaštitu čovjekove okoline; VOX-VLADO d.o.o. za servis i trgovinu; JELANA za trgovinu i usluge, društvo s ograničenom odgovornošću; TEHNOMATERIJAL d.o.o. za trgovinu, građevinarstvo i usluge; LASTVE, d.o.o. za trgovinu i usluge; ADRIATIC-BLIZNA d.o.o. zastupanog po punomoćniku Mislav Milas; FAZOR za projektiranje, inženjering i proizvodnju društvo s ograničenom odgovornošću; AGENCIJA ZA INTEGRALNI TRANSPORT, društvo s ograničenom odgovornošću zastupanog po punomoćniku Odvjetničko društvo Smolčić i Partneri, d.o.o.; SVOD, d.o.o. za građenje i trgovinu; KOMUSPROMET trgovina i reciklaža d.o.o.; OT-OPTIMA TELEKOM d.d. za telekomunikacije; HŽ CARGO d.o.o. za prijevoz tereta; Ustanova za zapošljavanje, rad i profesionalnu rehabilitaciju osoba s invaliditetom DES zastupanog po punomoćniku Dino Puljić; MATEJ KOMERC d.o.o. za trgovinu i turizam zastupanog po punomoćniku Ilana Grčić; AKD-Zaštita d.o.o. za zaštitu osoba i imovine zastupanog po punomoćniku Odvjetničko društvo Hanžeković &amp; Partneri društvo s ograničenom odgovornošću; MEDITERAN-TRADING d.o.o. za trgovinu, turizam i proizvodnju zastupanog po punomoćniku Tomislav Krka; DINGO za turizam, trgovinu i proizvodnju, društvo s ograničenom odgovornošću zastupanog po punomoćniku Tomislav Krka; VODOVOD I KANALIZACIJA, društvo s ograničenom odgovornošću za vodoopskrbu, odvodnju i pročišćavanje otpadnih voda; INSTITUT IGH, dioničko društvo za istraživanje i razvoj u graditeljstvu; VERITAS, tvrtka za reviziju i konzalting d.o.o. zastupanog po punomoćniku Tomislav Krka; GRAĐEVINSKA INDUSTRIJA-RUDARSTVO-KAMENARSTVO KALUN d.d. za proizvodnju vapna, tehničkog kamena i betona zastupanog po punomoćniku Odvjetničko društvo PRIMORAC I PARTNERI, j.t.d.; KAESER KOMPRESSOREN trgovina i usluge d. o. o.; HRVATSKI ZAVOD ZA MIROVINSKO OSIGURANJE; PETROKEMIJA, d.d. tvornica gnojiva; PREDIKAT d.o.o. za komunikacijski menadžment zastupanog po punomoćniku DAVOR DRMIĆ; DOMIS društvo s ograničenom odgovornošću za proizvodnju, reciklažu, trgovinu i usluge; CIAN društvo s ograničenom odgovornošću za sanitarnu zaštitu čovjekove okoline; EURO DAUS 1963 dioničko društvo za trgovinu, servis vozila i putničke agencije; JELANA za trgovinu i usluge, društvo s ograničenom odgovornošću; PRIMAT d.o.o. za usluge i trgovinu zastupanog po punomoćniku Zajednički odvjetnički ured  DARKO ŠUPER, IVICA KOVAČEVIĆ I BRANKO RABAR; C.I.O.M., društvo s ograničenom odgovornošću za proizvodnju, unutarnju i vanjsku trgovinu i usluge,; GALEB - PROMET društvo s ograničenom odgovornošću za trgovinu zastupanog po punomoćniku MANDA BANOVIĆ; ELEKTRIČAR, društvo s ograničenom odgovornošću za graditeljstvo turizam trgovinu i pružanja usluge turističke agencije; ČISTOĆA društvo s ograničenom odgovornošću za obavljanje komunalnih djelatnosti održavanja čistoće i odlaganja komunaln; CROATIA osiguranje d.d.; PRALIJA TRADE društvo s ograničenom odgovornošću za trgovinu, turizam, projektiranje i preradu industrijskih optadaka; ONEUMGRAF d.o.o. za grafičku djelatnost, trgovinu i usluge; CAPRICORNO, društvo s ograničenom odgovornošću za trgovinu; HEP-Operator distribucijskog sustava d.o.o. za distribuciju i opskrbu električne energije ELEKTRODALMACIJA SPLIT; POS, društvo s ograničenom odgovornošću za informatičke usluge; Zagrebačka burza d.d. zastupanog po punomoćniku MAĐARIĆ &amp; LUI - odvjetničko društvo d.o.o.; INTEHNA Zagreb d.o.o. za trgovinu i proizvodnju; KEMIS-TERMOCLEAN d.o.o. za industrijska čišćenja i gospodarenja otpadom zastupanog po punomoćniku Davor Grgić; MESSER CROATIA PLIN Poduzeće za proizvodnju i prodaju tehničkih plinova d.o.o.; ADRIATIC ZAGREB d.o.o. za financijske usluge; BASLER OSIGURANJE ZAGREB dioničko društvo za osiguranje zastupanog po punomoćniku Ivo Staničić; TEXT-PAPIR d.o.o. za trgovinu i usluge; TRAST međunarodno otpremništvo, dioničko društvo zastupanog po punomoćniku Marina Tončić - Bota; KEMOKOP društvo s ograničenom odgovornošću za specijalni transport kemikalija zastupanog po punomoćniku ODVJETNIČKO DRUŠTVO BUDIN-PENIĆ-SKERLEV javno trgovačko društva; METAL-DALMACIJA d.o.o. za proizvodnju, trgovinu i usluge; BRAMONT izrada metalnih i alu proizvoda d.o.o.; MINAX d.o.o. za građenje, trgovinu i usluge zastupanog po punomoćniku SANJA PAIĆ; Siemens dioničko društvo za elektrotehniku; OVV-Održavanje vučnih vozila, društvo s ograničenom odgovornošću; PROPLIN d.o.o. za proizvodnju i trgovinu ukapljenim naftnim plinom; ČEPO d. o. o. za proizvodnju, montažu, trgovinu, uvoz-izvoz zastupanog po punomoćniku Zajednički odvjetnički ured odvjetnici MARIJAN BETLACH i KREŠIMIR BOGDAN; BRODOMERKUR trgovina i usluge, dioničko društvo; PRVI FAKTOR društvo s ograničenom odgovornošću za factoring; OTP banka Hrvatska dioničko društvo zastupanog po punomoćniku Odvjetničko društvo ŠIŠKO i partneri, j.t.d.; HYPO-LEASING KROATIEN, društvo za financiranje, d.o.o.; KONČAR - INSTITUT ZA ELEKTROTEHNIKU  d.d.; DIA-PEN d.o.o. za proizvodnju, vanjskotrgovinski promet, trgovinu na veliko i usluge; DINGO za turizam, trgovinu i proizvodnju, društvo s ograničenom odgovornošću; TIMONT društvo s ograničenom odgovornošću za proizvodnju proizvoda od metala i trgovinu zastupanog po punomoćniku Budislav Angjelinović; Ivo Župić; EMO - COMMERCE - SPLIT društvo ograničene odgovornosti za izvođenje brodograđevnih radova i usluga zastupanog po punomoćniku Tomislav Krka; MEDITERAN-TRADING d.o.o. za trgovinu, turizam i proizvodnju zastupanog po punomoćniku Tomislav Krka; B. METAL d. o. o. za trgovinu i usluge zastupanog po punomoćniku Duje Nazlić; IZODAL društvo s ograničenom odgovornošću za završne radove u građevinarstvu; OT-OPTIMA TELEKOM d.d. za telekomunikacije; PROMONA, d.o.o. za informatičke sustave; VIPnet, društvo s ograničenom odgovornošću za usluge javnih telekomunikacija; ELEKTROKOVINA ADRIA, d.o.o. za izradu, prodaju, montažu i popravak elektrotehničkih proizvoda; HŽ INFRASTRUKTURA d.o.o. za upravljanje, održavanje i izgradnju željezničke infrastrukture; VENEFICA društvo s ograničenom odgovornošću za zastupanje; VERITAS, tvrtka za reviziju i konzalting d.o.o. zastupanog po punomoćniku Tomislav Krka; Hrvatski Telekom d.d.; MARIS EKOLOGIJA I POLJOPRIVREDA društvo s ograničenom odgovornošću za proizvodnju, trgovinu i usluge zastupanog po punomoćniku Nediljko Ivančević; HEP-Operator prijenosnog sustava d.o.o. za prijenos električne energije; MILS, MLJEKARA SPLIT dioničko društvo zastupanog po punomoćniku Meri Juričko; UniCredit Leasing Croatia društvo s ograničenom odgovornošću za leasing; SREDIŠNJE KLIRINŠKO DEPOZITARNO DRUŠTVO, dioničko društvo; DALSTROJ dioničko društvo Tvornica alatnih strojeva, pribora i alata; KOMUSPROMET trgovina i reciklaža d.o.o.; ALSTOM HRVATSKA d.o.o. za proizvodnju, trgovinu, inženjering i usluge zastupanog po punomoćniku TAMARA MUŠNJAK ŠPIŠIĆ; HYPO ALPE-ADRIA-BANK dioničko društvo; JADRAN - METAL prerada sekundarnih sirovina d. d. "u stečaju" zastupanog po punomoćniku Andrej Sablić; BOA E.L.L. d.o.o. za građenje, proizvodnju, trgovinu i usluge; J.A.M. GROUP d.o.o. za turizam i usluge zastupanog po punomoćniku MIRKO DRAŠKOVIĆ; Agencija za upravljanje državnom imovinom; VOLKSBANK d.d.; ERSTE FACTORING d.o.o.; ODVODNJA d.o.o. za trgovinu i usluge; TRAST d.d. zastupanog po punomoćniku Martina Tončić - Bota; OVV-Održavanje vučnih vozila, društvo s ograničenom odgovornošću; PRVI FAKTOR društvo s ograničenom odgovornošću za factoring; DIA-PEN d.o.o. za proizvodnju, vanjskotrgovinski promet, trgovinu na veliko i usluge; PROMONA, d.o.o. za informatičke sustave; JADRAN - METAL prerada sekundarnih sirovina d. d. "u stečaju"; LINGUA-SOFT d.o.o. zastupanog po punomoćniku Odvjetnički ured POLDAN, GATARA, DIZDAREVIĆ; MOZAIK KNJIGA društvo s ograničenom odgovornošću za nakladničku djelatnost i turistička agencija zastupanog po punomoćniku Boris Anišić; UNIVERZAL društvo s ograničenom odgovornošću za proizvodnju, gospodarenje otpadom, trgovinu i hotelijerstvo zastupanog po punomoćniku Maja Špoljarić; Vinko Gulišija; I M P K - Industrija metalnih proizvoda i konstrukcija d.o.o. za proizvodnju i usluge; BRANIMIR-COMERCE društvo s ograničenom odgovornošću za trgovinu i usluge zastupanog po punomoćniku Tomislav Krka; ŠPEDTOURS d.o.o. za unutrašnju i međunarodnu špediciju i carinsko posredovanje zastupanog po punomoćniku Jadranko Vidović; POTENCIJAL za inženjering i usluge društvo s ograničenom odgovornošću; LUŠIJA d.o.o. za instalacijske radove i trgovinu, turistička agencija; FROM društvo s ograničenom odgovornošću za građevinarstvo, ugostiteljstvo i trgovinu zastupanog po punomoćniku Darko Varnica; VISA-PROMET, d.o.o. za trgovinu i promet; Hrvatska radiotelevizija; ISCAR ALATI društvo s ograničenom odgovornošću za proizvodnju i trgovinu raznim alatima; Hrvatske vode, pravna osoba za upravljanje vodama; OKSID d.o.o. za proizvodnju, trgovinu i usluge zastupanog po punomoćniku Branko Nenadić; GEOPROJEKT, dioničko društvo za geodetske poslove, građevinsko projektiranje i nadzor zastupanog po punomoćniku Odvjetničko društvo MATULIĆ, BILIĆ I PARTNERI, j.t.d.; KPMG Croatia d.o.o. za reviziju; HRVATSKI ZAVOD ZA ZDRAVSTVENO OSIGURANJE Područni ured Split; APO, d.o.o., usluge zaštite okoliša; Ilija Matešić zastupanog po punomoćniku Vinko Fabjanović; Jurica Škaričić; PETROKEMIJA, d.d. tvornica gnojiva; Antonio Parancin; ROTERM d.o.o. za projektiranje, nadzor i izvođenje termo instalacija, zastupanje i promet robom; Marko Tešija; Fond za zaštitu okoliša i energetsku učinkovitost; NEZAVISNI SINDIKAT BRODOSPLIT; Vlado Oštrić; AGENCIJA ZA INTEGRALNI TRANSPORT, društvo s ograničenom odgovornošću; Financijska agencija; Krunoslav Cerovac; Antonija Čagalj; Jurica Piuk; ČELIĆ d.o.o. za građevinarstvo, trgovinu, turizam, cestovni promet i remont; GRAD KAŠTELA; MPPR d.o.o. za projektiranje, proizvodnju, trgovinu, vanjsku trgovinu i poslovne usluge; Ante Doždor; Stečajni upravitelj Vedran Šeparović</izvorni_sadrzaj>
    <derivirana_varijabla naziv="DomainObject.Predmet.StrankaFormated_1">  HEP - Opskrba d.o.o. za opskrbu potrošača električnom, toplinskom energijom i plinom; EUROTIM d.o.o. zastupanog po punomoćniku Miroslav Šarić; CIAN društvo s ograničenom odgovornošću za sanitarnu zaštitu čovjekove okoline; VOX-VLADO d.o.o. za servis i trgovinu; JELANA za trgovinu i usluge, društvo s ograničenom odgovornošću; TEHNOMATERIJAL d.o.o. za trgovinu, građevinarstvo i usluge; LASTVE, d.o.o. za trgovinu i usluge; ADRIATIC-BLIZNA d.o.o. zastupanog po punomoćniku Mislav Milas; FAZOR za projektiranje, inženjering i proizvodnju društvo s ograničenom odgovornošću; AGENCIJA ZA INTEGRALNI TRANSPORT, društvo s ograničenom odgovornošću zastupanog po punomoćniku Odvjetničko društvo Smolčić i Partneri, d.o.o.; SVOD, d.o.o. za građenje i trgovinu; KOMUSPROMET trgovina i reciklaža d.o.o.; OT-OPTIMA TELEKOM d.d. za telekomunikacije; HŽ CARGO d.o.o. za prijevoz tereta; Ustanova za zapošljavanje, rad i profesionalnu rehabilitaciju osoba s invaliditetom DES zastupanog po punomoćniku Dino Puljić; MATEJ KOMERC d.o.o. za trgovinu i turizam zastupanog po punomoćniku Ilana Grčić; AKD-Zaštita d.o.o. za zaštitu osoba i imovine zastupanog po punomoćniku Odvjetničko društvo Hanžeković &amp; Partneri društvo s ograničenom odgovornošću; MEDITERAN-TRADING d.o.o. za trgovinu, turizam i proizvodnju zastupanog po punomoćniku Tomislav Krka; DINGO za turizam, trgovinu i proizvodnju, društvo s ograničenom odgovornošću zastupanog po punomoćniku Tomislav Krka; VODOVOD I KANALIZACIJA, društvo s ograničenom odgovornošću za vodoopskrbu, odvodnju i pročišćavanje otpadnih voda; INSTITUT IGH, dioničko društvo za istraživanje i razvoj u graditeljstvu; VERITAS, tvrtka za reviziju i konzalting d.o.o. zastupanog po punomoćniku Tomislav Krka; GRAĐEVINSKA INDUSTRIJA-RUDARSTVO-KAMENARSTVO KALUN d.d. za proizvodnju vapna, tehničkog kamena i betona zastupanog po punomoćniku Odvjetničko društvo PRIMORAC I PARTNERI, j.t.d.; KAESER KOMPRESSOREN trgovina i usluge d. o. o.; HRVATSKI ZAVOD ZA MIROVINSKO OSIGURANJE; PETROKEMIJA, d.d. tvornica gnojiva; PREDIKAT d.o.o. za komunikacijski menadžment zastupanog po punomoćniku DAVOR DRMIĆ; DOMIS društvo s ograničenom odgovornošću za proizvodnju, reciklažu, trgovinu i usluge; CIAN društvo s ograničenom odgovornošću za sanitarnu zaštitu čovjekove okoline; EURO DAUS 1963 dioničko društvo za trgovinu, servis vozila i putničke agencije; JELANA za trgovinu i usluge, društvo s ograničenom odgovornošću; PRIMAT d.o.o. za usluge i trgovinu zastupanog po punomoćniku Zajednički odvjetnički ured  DARKO ŠUPER, IVICA KOVAČEVIĆ I BRANKO RABAR; C.I.O.M., društvo s ograničenom odgovornošću za proizvodnju, unutarnju i vanjsku trgovinu i usluge,; GALEB - PROMET društvo s ograničenom odgovornošću za trgovinu zastupanog po punomoćniku MANDA BANOVIĆ; ELEKTRIČAR, društvo s ograničenom odgovornošću za graditeljstvo turizam trgovinu i pružanja usluge turističke agencije; ČISTOĆA društvo s ograničenom odgovornošću za obavljanje komunalnih djelatnosti održavanja čistoće i odlaganja komunaln; CROATIA osiguranje d.d.; PRALIJA TRADE društvo s ograničenom odgovornošću za trgovinu, turizam, projektiranje i preradu industrijskih optadaka; ONEUMGRAF d.o.o. za grafičku djelatnost, trgovinu i usluge; CAPRICORNO, društvo s ograničenom odgovornošću za trgovinu; HEP-Operator distribucijskog sustava d.o.o. za distribuciju i opskrbu električne energije ELEKTRODALMACIJA SPLIT; POS, društvo s ograničenom odgovornošću za informatičke usluge; Zagrebačka burza d.d. zastupanog po punomoćniku MAĐARIĆ &amp; LUI - odvjetničko društvo d.o.o.; INTEHNA Zagreb d.o.o. za trgovinu i proizvodnju; KEMIS-TERMOCLEAN d.o.o. za industrijska čišćenja i gospodarenja otpadom zastupanog po punomoćniku Davor Grgić; MESSER CROATIA PLIN Poduzeće za proizvodnju i prodaju tehničkih plinova d.o.o.; ADRIATIC ZAGREB d.o.o. za financijske usluge; BASLER OSIGURANJE ZAGREB dioničko društvo za osiguranje zastupanog po punomoćniku Ivo Staničić; TEXT-PAPIR d.o.o. za trgovinu i usluge; TRAST međunarodno otpremništvo, dioničko društvo zastupanog po punomoćniku Marina Tončić - Bota; KEMOKOP društvo s ograničenom odgovornošću za specijalni transport kemikalija zastupanog po punomoćniku ODVJETNIČKO DRUŠTVO BUDIN-PENIĆ-SKERLEV javno trgovačko društva; METAL-DALMACIJA d.o.o. za proizvodnju, trgovinu i usluge; BRAMONT izrada metalnih i alu proizvoda d.o.o.; MINAX d.o.o. za građenje, trgovinu i usluge zastupanog po punomoćniku SANJA PAIĆ; Siemens dioničko društvo za elektrotehniku; OVV-Održavanje vučnih vozila, društvo s ograničenom odgovornošću; PROPLIN d.o.o. za proizvodnju i trgovinu ukapljenim naftnim plinom; ČEPO d. o. o. za proizvodnju, montažu, trgovinu, uvoz-izvoz zastupanog po punomoćniku Zajednički odvjetnički ured odvjetnici MARIJAN BETLACH i KREŠIMIR BOGDAN; BRODOMERKUR trgovina i usluge, dioničko društvo; PRVI FAKTOR društvo s ograničenom odgovornošću za factoring; OTP banka Hrvatska dioničko društvo zastupanog po punomoćniku Odvjetničko društvo ŠIŠKO i partneri, j.t.d.; HYPO-LEASING KROATIEN, društvo za financiranje, d.o.o.; KONČAR - INSTITUT ZA ELEKTROTEHNIKU  d.d.; DIA-PEN d.o.o. za proizvodnju, vanjskotrgovinski promet, trgovinu na veliko i usluge; DINGO za turizam, trgovinu i proizvodnju, društvo s ograničenom odgovornošću; TIMONT društvo s ograničenom odgovornošću za proizvodnju proizvoda od metala i trgovinu zastupanog po punomoćniku Budislav Angjelinović; Ivo Župić; EMO - COMMERCE - SPLIT društvo ograničene odgovornosti za izvođenje brodograđevnih radova i usluga zastupanog po punomoćniku Tomislav Krka; MEDITERAN-TRADING d.o.o. za trgovinu, turizam i proizvodnju zastupanog po punomoćniku Tomislav Krka; B. METAL d. o. o. za trgovinu i usluge zastupanog po punomoćniku Duje Nazlić; IZODAL društvo s ograničenom odgovornošću za završne radove u građevinarstvu; OT-OPTIMA TELEKOM d.d. za telekomunikacije; PROMONA, d.o.o. za informatičke sustave; VIPnet, društvo s ograničenom odgovornošću za usluge javnih telekomunikacija; ELEKTROKOVINA ADRIA, d.o.o. za izradu, prodaju, montažu i popravak elektrotehničkih proizvoda; HŽ INFRASTRUKTURA d.o.o. za upravljanje, održavanje i izgradnju željezničke infrastrukture; VENEFICA društvo s ograničenom odgovornošću za zastupanje; VERITAS, tvrtka za reviziju i konzalting d.o.o. zastupanog po punomoćniku Tomislav Krka; Hrvatski Telekom d.d.; MARIS EKOLOGIJA I POLJOPRIVREDA društvo s ograničenom odgovornošću za proizvodnju, trgovinu i usluge zastupanog po punomoćniku Nediljko Ivančević; HEP-Operator prijenosnog sustava d.o.o. za prijenos električne energije; MILS, MLJEKARA SPLIT dioničko društvo zastupanog po punomoćniku Meri Juričko; UniCredit Leasing Croatia društvo s ograničenom odgovornošću za leasing; SREDIŠNJE KLIRINŠKO DEPOZITARNO DRUŠTVO, dioničko društvo; DALSTROJ dioničko društvo Tvornica alatnih strojeva, pribora i alata; KOMUSPROMET trgovina i reciklaža d.o.o.; ALSTOM HRVATSKA d.o.o. za proizvodnju, trgovinu, inženjering i usluge zastupanog po punomoćniku TAMARA MUŠNJAK ŠPIŠIĆ; HYPO ALPE-ADRIA-BANK dioničko društvo; JADRAN - METAL prerada sekundarnih sirovina d. d. "u stečaju" zastupanog po punomoćniku Andrej Sablić; BOA E.L.L. d.o.o. za građenje, proizvodnju, trgovinu i usluge; J.A.M. GROUP d.o.o. za turizam i usluge zastupanog po punomoćniku MIRKO DRAŠKOVIĆ; Agencija za upravljanje državnom imovinom; VOLKSBANK d.d.; ERSTE FACTORING d.o.o.; ODVODNJA d.o.o. za trgovinu i usluge; TRAST d.d. zastupanog po punomoćniku Martina Tončić - Bota; OVV-Održavanje vučnih vozila, društvo s ograničenom odgovornošću; PRVI FAKTOR društvo s ograničenom odgovornošću za factoring; DIA-PEN d.o.o. za proizvodnju, vanjskotrgovinski promet, trgovinu na veliko i usluge; PROMONA, d.o.o. za informatičke sustave; JADRAN - METAL prerada sekundarnih sirovina d. d. "u stečaju"; LINGUA-SOFT d.o.o. zastupanog po punomoćniku Odvjetnički ured POLDAN, GATARA, DIZDAREVIĆ; MOZAIK KNJIGA društvo s ograničenom odgovornošću za nakladničku djelatnost i turistička agencija zastupanog po punomoćniku Boris Anišić; UNIVERZAL društvo s ograničenom odgovornošću za proizvodnju, gospodarenje otpadom, trgovinu i hotelijerstvo zastupanog po punomoćniku Maja Špoljarić; Vinko Gulišija; I M P K - Industrija metalnih proizvoda i konstrukcija d.o.o. za proizvodnju i usluge; BRANIMIR-COMERCE društvo s ograničenom odgovornošću za trgovinu i usluge zastupanog po punomoćniku Tomislav Krka; ŠPEDTOURS d.o.o. za unutrašnju i međunarodnu špediciju i carinsko posredovanje zastupanog po punomoćniku Jadranko Vidović; POTENCIJAL za inženjering i usluge društvo s ograničenom odgovornošću; LUŠIJA d.o.o. za instalacijske radove i trgovinu, turistička agencija; FROM društvo s ograničenom odgovornošću za građevinarstvo, ugostiteljstvo i trgovinu zastupanog po punomoćniku Darko Varnica; VISA-PROMET, d.o.o. za trgovinu i promet; Hrvatska radiotelevizija; ISCAR ALATI društvo s ograničenom odgovornošću za proizvodnju i trgovinu raznim alatima; Hrvatske vode, pravna osoba za upravljanje vodama; OKSID d.o.o. za proizvodnju, trgovinu i usluge zastupanog po punomoćniku Branko Nenadić; GEOPROJEKT, dioničko društvo za geodetske poslove, građevinsko projektiranje i nadzor zastupanog po punomoćniku Odvjetničko društvo MATULIĆ, BILIĆ I PARTNERI, j.t.d.; KPMG Croatia d.o.o. za reviziju; HRVATSKI ZAVOD ZA ZDRAVSTVENO OSIGURANJE Područni ured Split; APO, d.o.o., usluge zaštite okoliša; Ilija Matešić zastupanog po punomoćniku Vinko Fabjanović; Jurica Škaričić; PETROKEMIJA, d.d. tvornica gnojiva; Antonio Parancin; ROTERM d.o.o. za projektiranje, nadzor i izvođenje termo instalacija, zastupanje i promet robom; Marko Tešija; Fond za zaštitu okoliša i energetsku učinkovitost; NEZAVISNI SINDIKAT BRODOSPLIT; Vlado Oštrić; AGENCIJA ZA INTEGRALNI TRANSPORT, društvo s ograničenom odgovornošću; Financijska agencija; Krunoslav Cerovac; Antonija Čagalj; Jurica Piuk; ČELIĆ d.o.o. za građevinarstvo, trgovinu, turizam, cestovni promet i remont; GRAD KAŠTELA; MPPR d.o.o. za projektiranje, proizvodnju, trgovinu, vanjsku trgovinu i poslovne usluge; Ante Doždor; Stečajni upravitelj Vedran Šeparović</derivirana_varijabla>
  </DomainObject.Predmet.StrankaFormated>
  <DomainObject.Predmet.StrankaFormatedOIB>
    <izvorni_sadrzaj>  HEP - Opskrba d.o.o. za opskrbu potrošača električnom, toplinskom energijom i plinom, OIB 63073332379; EUROTIM d.o.o., OIB 41511343191 zastupanog po punomoćniku Miroslav Šarić; CIAN društvo s ograničenom odgovornošću za sanitarnu zaštitu čovjekove okoline, OIB 04201603871; VOX-VLADO d.o.o. za servis i trgovinu, OIB 67041271835; JELANA za trgovinu i usluge, društvo s ograničenom odgovornošću, OIB 56403884393; TEHNOMATERIJAL d.o.o. za trgovinu, građevinarstvo i usluge, OIB 00186927774; LASTVE, d.o.o. za trgovinu i usluge, OIB 80714087504; ADRIATIC-BLIZNA d.o.o., OIB 80385679206 zastupanog po punomoćniku Mislav Milas; FAZOR za projektiranje, inženjering i proizvodnju društvo s ograničenom odgovornošću, OIB 05821722044; AGENCIJA ZA INTEGRALNI TRANSPORT, društvo s ograničenom odgovornošću, OIB 42650506038 zastupanog po punomoćniku Odvjetničko društvo Smolčić i Partneri, d.o.o.; SVOD, d.o.o. za građenje i trgovinu, OIB 24958826983; KOMUSPROMET trgovina i reciklaža d.o.o., OIB 75646042222; OT-OPTIMA TELEKOM d.d. za telekomunikacije, OIB 36004425025; HŽ CARGO d.o.o. za prijevoz tereta, OIB 08720210702; Ustanova za zapošljavanje, rad i profesionalnu rehabilitaciju osoba s invaliditetom DES, OIB 23754648622 zastupanog po punomoćniku Dino Puljić; MATEJ KOMERC d.o.o. za trgovinu i turizam, OIB 11823238996 zastupanog po punomoćniku Ilana Grčić; AKD-Zaštita d.o.o. za zaštitu osoba i imovine, OIB 09253797076 zastupanog po punomoćniku Odvjetničko društvo Hanžeković &amp; Partneri društvo s ograničenom odgovornošću; MEDITERAN-TRADING d.o.o. za trgovinu, turizam i proizvodnju, OIB 51191000615 zastupanog po punomoćniku Tomislav Krka; DINGO za turizam, trgovinu i proizvodnju, društvo s ograničenom odgovornošću, OIB 99726761415 zastupanog po punomoćniku Tomislav Krka; VODOVOD I KANALIZACIJA, društvo s ograničenom odgovornošću za vodoopskrbu, odvodnju i pročišćavanje otpadnih voda, OIB 56826138353; INSTITUT IGH, dioničko društvo za istraživanje i razvoj u graditeljstvu, OIB 79766124714; VERITAS, tvrtka za reviziju i konzalting d.o.o., OIB 17196896730 zastupanog po punomoćniku Tomislav Krka; GRAĐEVINSKA INDUSTRIJA-RUDARSTVO-KAMENARSTVO KALUN d.d. za proizvodnju vapna, tehničkog kamena i betona, OIB 34158554107 zastupanog po punomoćniku Odvjetničko društvo PRIMORAC I PARTNERI, j.t.d.; KAESER KOMPRESSOREN trgovina i usluge d. o. o., OIB 42572807012; HRVATSKI ZAVOD ZA MIROVINSKO OSIGURANJE, OIB 84397956623; PETROKEMIJA, d.d. tvornica gnojiva, OIB 24503685008; PREDIKAT d.o.o. za komunikacijski menadžment, OIB 26510647511 zastupanog po punomoćniku DAVOR DRMIĆ; DOMIS društvo s ograničenom odgovornošću za proizvodnju, reciklažu, trgovinu i usluge, OIB 07253968583; CIAN društvo s ograničenom odgovornošću za sanitarnu zaštitu čovjekove okoline, OIB 04201603871; EURO DAUS 1963 dioničko društvo za trgovinu, servis vozila i putničke agencije, OIB 76091191033; JELANA za trgovinu i usluge, društvo s ograničenom odgovornošću, OIB 56403884393; PRIMAT d.o.o. za usluge i trgovinu, OIB 30408759840 zastupanog po punomoćniku Zajednički odvjetnički ured  DARKO ŠUPER, IVICA KOVAČEVIĆ I BRANKO RABAR; C.I.O.M., društvo s ograničenom odgovornošću za proizvodnju, unutarnju i vanjsku trgovinu i usluge,, OIB 32900007680; GALEB - PROMET društvo s ograničenom odgovornošću za trgovinu, OIB 96627817240 zastupanog po punomoćniku MANDA BANOVIĆ; ELEKTRIČAR, društvo s ograničenom odgovornošću za graditeljstvo turizam trgovinu i pružanja usluge turističke agencije, OIB 49718474285; ČISTOĆA društvo s ograničenom odgovornošću za obavljanje komunalnih djelatnosti održavanja čistoće i odlaganja komunaln, OIB 38812451417; CROATIA osiguranje d.d., OIB 26187994862; PRALIJA TRADE društvo s ograničenom odgovornošću za trgovinu, turizam, projektiranje i preradu industrijskih optadaka, OIB 67216723026; ONEUMGRAF d.o.o. za grafičku djelatnost, trgovinu i usluge, OIB 92725885469; CAPRICORNO, društvo s ograničenom odgovornošću za trgovinu, OIB 09517317411; HEP-Operator distribucijskog sustava d.o.o. za distribuciju i opskrbu električne energije ELEKTRODALMACIJA SPLIT, OIB 46830600751; POS, društvo s ograničenom odgovornošću za informatičke usluge, OIB 84938865556; Zagrebačka burza d.d., OIB 84368186611 zastupanog po punomoćniku MAĐARIĆ &amp; LUI - odvjetničko društvo d.o.o.; INTEHNA Zagreb d.o.o. za trgovinu i proizvodnju, OIB 37327565128; KEMIS-TERMOCLEAN d.o.o. za industrijska čišćenja i gospodarenja otpadom, OIB 47719259482 zastupanog po punomoćniku Davor Grgić; MESSER CROATIA PLIN Poduzeće za proizvodnju i prodaju tehničkih plinova d.o.o., OIB 32179081874; ADRIATIC ZAGREB d.o.o. za financijske usluge, OIB 36856583241; BASLER OSIGURANJE ZAGREB dioničko društvo za osiguranje, OIB 59706054982 zastupanog po punomoćniku Ivo Staničić; TEXT-PAPIR d.o.o. za trgovinu i usluge, OIB 45878059290; TRAST međunarodno otpremništvo, dioničko društvo, OIB 93225891495 zastupanog po punomoćniku Marina Tončić - Bota; KEMOKOP društvo s ograničenom odgovornošću za specijalni transport kemikalija, OIB 12916703731 zastupanog po punomoćniku ODVJETNIČKO DRUŠTVO BUDIN-PENIĆ-SKERLEV javno trgovačko društva; METAL-DALMACIJA d.o.o. za proizvodnju, trgovinu i usluge, OIB 43296402613; BRAMONT izrada metalnih i alu proizvoda d.o.o., OIB 66705884086; MINAX d.o.o. za građenje, trgovinu i usluge, OIB 03335759746 zastupanog po punomoćniku SANJA PAIĆ; Siemens dioničko društvo za elektrotehniku, OIB 12673471493; OVV-Održavanje vučnih vozila, društvo s ograničenom odgovornošću, OIB 32246690065; PROPLIN d.o.o. za proizvodnju i trgovinu ukapljenim naftnim plinom, OIB 69737351025; ČEPO d. o. o. za proizvodnju, montažu, trgovinu, uvoz-izvoz, OIB 51141867905 zastupanog po punomoćniku Zajednički odvjetnički ured odvjetnici MARIJAN BETLACH i KREŠIMIR BOGDAN; BRODOMERKUR trgovina i usluge, dioničko društvo, OIB 33956120458; PRVI FAKTOR društvo s ograničenom odgovornošću za factoring, OIB 63278028623; OTP banka Hrvatska dioničko društvo, OIB 52508873833 zastupanog po punomoćniku Odvjetničko društvo ŠIŠKO i partneri, j.t.d.; HYPO-LEASING KROATIEN, društvo za financiranje, d.o.o., OIB 87064273078; KONČAR - INSTITUT ZA ELEKTROTEHNIKU  d.d., OIB 37724368086; DIA-PEN d.o.o. za proizvodnju, vanjskotrgovinski promet, trgovinu na veliko i usluge, OIB 43318080627; DINGO za turizam, trgovinu i proizvodnju, društvo s ograničenom odgovornošću, OIB 99726761415; TIMONT društvo s ograničenom odgovornošću za proizvodnju proizvoda od metala i trgovinu, OIB 04115350526 zastupanog po punomoćniku Budislav Angjelinović; Ivo Župić; EMO - COMMERCE - SPLIT društvo ograničene odgovornosti za izvođenje brodograđevnih radova i usluga, OIB 15289050579 zastupanog po punomoćniku Tomislav Krka; MEDITERAN-TRADING d.o.o. za trgovinu, turizam i proizvodnju, OIB 51191000615 zastupanog po punomoćniku Tomislav Krka; B. METAL d. o. o. za trgovinu i usluge, OIB 81035113337 zastupanog po punomoćniku Duje Nazlić; IZODAL društvo s ograničenom odgovornošću za završne radove u građevinarstvu, OIB 07085868781; OT-OPTIMA TELEKOM d.d. za telekomunikacije, OIB 36004425025; PROMONA, d.o.o. za informatičke sustave, OIB 96037409876; VIPnet, društvo s ograničenom odgovornošću za usluge javnih telekomunikacija, OIB 29524210204; ELEKTROKOVINA ADRIA, d.o.o. za izradu, prodaju, montažu i popravak elektrotehničkih proizvoda, OIB 86742905038; HŽ INFRASTRUKTURA d.o.o. za upravljanje, održavanje i izgradnju željezničke infrastrukture, OIB 39901919995; VENEFICA društvo s ograničenom odgovornošću za zastupanje, OIB 69175273177; VERITAS, tvrtka za reviziju i konzalting d.o.o., OIB 17196896730 zastupanog po punomoćniku Tomislav Krka; Hrvatski Telekom d.d., OIB 81793146560; MARIS EKOLOGIJA I POLJOPRIVREDA društvo s ograničenom odgovornošću za proizvodnju, trgovinu i usluge, OIB 88835556414 zastupanog po punomoćniku Nediljko Ivančević; HEP-Operator prijenosnog sustava d.o.o. za prijenos električne energije, OIB 13148821633; MILS, MLJEKARA SPLIT dioničko društvo, OIB 08214458449 zastupanog po punomoćniku Meri Juričko; UniCredit Leasing Croatia društvo s ograničenom odgovornošću za leasing, OIB 18736141210; SREDIŠNJE KLIRINŠKO DEPOZITARNO DRUŠTVO, dioničko društvo, OIB 64406809162; DALSTROJ dioničko društvo Tvornica alatnih strojeva, pribora i alata, OIB 43458781581; KOMUSPROMET trgovina i reciklaža d.o.o., OIB 75646042222; ALSTOM HRVATSKA d.o.o. za proizvodnju, trgovinu, inženjering i usluge, OIB 80201809377 zastupanog po punomoćniku TAMARA MUŠNJAK ŠPIŠIĆ; HYPO ALPE-ADRIA-BANK dioničko društvo, OIB 14036333877; JADRAN - METAL prerada sekundarnih sirovina d. d. "u stečaju", OIB 75144446829 zastupanog po punomoćniku Andrej Sablić; BOA E.L.L. d.o.o. za građenje, proizvodnju, trgovinu i usluge, OIB 48182689327; J.A.M. GROUP d.o.o. za turizam i usluge, OIB 84961446693 zastupanog po punomoćniku MIRKO DRAŠKOVIĆ; Agencija za upravljanje državnom imovinom, OIB 75666130770; VOLKSBANK d.d., OIB 78427478595; ERSTE FACTORING d.o.o., OIB 10194059689; ODVODNJA d.o.o. za trgovinu i usluge, OIB 17323637115; TRAST d.d., OIB 93225891495 zastupanog po punomoćniku Martina Tončić - Bota; OVV-Održavanje vučnih vozila, društvo s ograničenom odgovornošću, OIB 32246690065; PRVI FAKTOR društvo s ograničenom odgovornošću za factoring, OIB 63278028623; DIA-PEN d.o.o. za proizvodnju, vanjskotrgovinski promet, trgovinu na veliko i usluge, OIB 43318080627; PROMONA, d.o.o. za informatičke sustave, OIB 96037409876; JADRAN - METAL prerada sekundarnih sirovina d. d. "u stečaju", OIB 75144446829; LINGUA-SOFT d.o.o., OIB 57552096233 zastupanog po punomoćniku Odvjetnički ured POLDAN, GATARA, DIZDAREVIĆ; MOZAIK KNJIGA društvo s ograničenom odgovornošću za nakladničku djelatnost i turistička agencija, OIB 57010186553 zastupanog po punomoćniku Boris Anišić; UNIVERZAL društvo s ograničenom odgovornošću za proizvodnju, gospodarenje otpadom, trgovinu i hotelijerstvo, OIB 71843925886 zastupanog po punomoćniku Maja Špoljarić; Vinko Gulišija; I M P K - Industrija metalnih proizvoda i konstrukcija d.o.o. za proizvodnju i usluge, OIB 79967698402; BRANIMIR-COMERCE društvo s ograničenom odgovornošću za trgovinu i usluge, OIB 65894377902 zastupanog po punomoćniku Tomislav Krka; ŠPEDTOURS d.o.o. za unutrašnju i međunarodnu špediciju i carinsko posredovanje, OIB 31430550836 zastupanog po punomoćniku Jadranko Vidović; POTENCIJAL za inženjering i usluge društvo s ograničenom odgovornošću, OIB 80072940561; LUŠIJA d.o.o. za instalacijske radove i trgovinu, turistička agencija, OIB 23986299087; FROM društvo s ograničenom odgovornošću za građevinarstvo, ugostiteljstvo i trgovinu, OIB 02187261231 zastupanog po punomoćniku Darko Varnica; VISA-PROMET, d.o.o. za trgovinu i promet, OIB 68171831849; Hrvatska radiotelevizija, OIB 68419124305; ISCAR ALATI društvo s ograničenom odgovornošću za proizvodnju i trgovinu raznim alatima, OIB 42440962203; Hrvatske vode, pravna osoba za upravljanje vodama, OIB 28921383001; OKSID d.o.o. za proizvodnju, trgovinu i usluge, OIB 45126648126 zastupanog po punomoćniku Branko Nenadić; GEOPROJEKT, dioničko društvo za geodetske poslove, građevinsko projektiranje i nadzor, OIB 25623466485 zastupanog po punomoćniku Odvjetničko društvo MATULIĆ, BILIĆ I PARTNERI, j.t.d.; KPMG Croatia d.o.o. za reviziju, OIB 20963249418; HRVATSKI ZAVOD ZA ZDRAVSTVENO OSIGURANJE Područni ured Split, OIB 02958272670; APO, d.o.o., usluge zaštite okoliša, OIB 83995348543; Ilija Matešić, OIB 67923994403 zastupanog po punomoćniku Vinko Fabjanović; Jurica Škaričić, OIB 52263340680; PETROKEMIJA, d.d. tvornica gnojiva, OIB 24503685008; Antonio Parancin, OIB 04347855676; ROTERM d.o.o. za projektiranje, nadzor i izvođenje termo instalacija, zastupanje i promet robom, OIB 79948849024; Marko Tešija, OIB 90391121566; Fond za zaštitu okoliša i energetsku učinkovitost, OIB 85828625994; NEZAVISNI SINDIKAT BRODOSPLIT, OIB 14234539944; Vlado Oštrić, OIB 38746001159; AGENCIJA ZA INTEGRALNI TRANSPORT, društvo s ograničenom odgovornošću, OIB 42650506038; Financijska agencija, OIB 85821130368; Krunoslav Cerovac, OIB 41815715157; Antonija Čagalj, OIB 63512530777; Jurica Piuk, OIB 62591097525; ČELIĆ d.o.o. za građevinarstvo, trgovinu, turizam, cestovni promet i remont, OIB 99049666260; GRAD KAŠTELA, OIB 08727843572; MPPR d.o.o. za projektiranje, proizvodnju, trgovinu, vanjsku trgovinu i poslovne usluge, OIB 03517829065; Ante Doždor, OIB 78860880233; Stečajni upravitelj Vedran Šeparović, OIB </izvorni_sadrzaj>
    <derivirana_varijabla naziv="DomainObject.Predmet.StrankaFormatedOIB_1">  HEP - Opskrba d.o.o. za opskrbu potrošača električnom, toplinskom energijom i plinom, OIB 63073332379; EUROTIM d.o.o., OIB 41511343191 zastupanog po punomoćniku Miroslav Šarić; CIAN društvo s ograničenom odgovornošću za sanitarnu zaštitu čovjekove okoline, OIB 04201603871; VOX-VLADO d.o.o. za servis i trgovinu, OIB 67041271835; JELANA za trgovinu i usluge, društvo s ograničenom odgovornošću, OIB 56403884393; TEHNOMATERIJAL d.o.o. za trgovinu, građevinarstvo i usluge, OIB 00186927774; LASTVE, d.o.o. za trgovinu i usluge, OIB 80714087504; ADRIATIC-BLIZNA d.o.o., OIB 80385679206 zastupanog po punomoćniku Mislav Milas; FAZOR za projektiranje, inženjering i proizvodnju društvo s ograničenom odgovornošću, OIB 05821722044; AGENCIJA ZA INTEGRALNI TRANSPORT, društvo s ograničenom odgovornošću, OIB 42650506038 zastupanog po punomoćniku Odvjetničko društvo Smolčić i Partneri, d.o.o.; SVOD, d.o.o. za građenje i trgovinu, OIB 24958826983; KOMUSPROMET trgovina i reciklaža d.o.o., OIB 75646042222; OT-OPTIMA TELEKOM d.d. za telekomunikacije, OIB 36004425025; HŽ CARGO d.o.o. za prijevoz tereta, OIB 08720210702; Ustanova za zapošljavanje, rad i profesionalnu rehabilitaciju osoba s invaliditetom DES, OIB 23754648622 zastupanog po punomoćniku Dino Puljić; MATEJ KOMERC d.o.o. za trgovinu i turizam, OIB 11823238996 zastupanog po punomoćniku Ilana Grčić; AKD-Zaštita d.o.o. za zaštitu osoba i imovine, OIB 09253797076 zastupanog po punomoćniku Odvjetničko društvo Hanžeković &amp; Partneri društvo s ograničenom odgovornošću; MEDITERAN-TRADING d.o.o. za trgovinu, turizam i proizvodnju, OIB 51191000615 zastupanog po punomoćniku Tomislav Krka; DINGO za turizam, trgovinu i proizvodnju, društvo s ograničenom odgovornošću, OIB 99726761415 zastupanog po punomoćniku Tomislav Krka; VODOVOD I KANALIZACIJA, društvo s ograničenom odgovornošću za vodoopskrbu, odvodnju i pročišćavanje otpadnih voda, OIB 56826138353; INSTITUT IGH, dioničko društvo za istraživanje i razvoj u graditeljstvu, OIB 79766124714; VERITAS, tvrtka za reviziju i konzalting d.o.o., OIB 17196896730 zastupanog po punomoćniku Tomislav Krka; GRAĐEVINSKA INDUSTRIJA-RUDARSTVO-KAMENARSTVO KALUN d.d. za proizvodnju vapna, tehničkog kamena i betona, OIB 34158554107 zastupanog po punomoćniku Odvjetničko društvo PRIMORAC I PARTNERI, j.t.d.; KAESER KOMPRESSOREN trgovina i usluge d. o. o., OIB 42572807012; HRVATSKI ZAVOD ZA MIROVINSKO OSIGURANJE, OIB 84397956623; PETROKEMIJA, d.d. tvornica gnojiva, OIB 24503685008; PREDIKAT d.o.o. za komunikacijski menadžment, OIB 26510647511 zastupanog po punomoćniku DAVOR DRMIĆ; DOMIS društvo s ograničenom odgovornošću za proizvodnju, reciklažu, trgovinu i usluge, OIB 07253968583; CIAN društvo s ograničenom odgovornošću za sanitarnu zaštitu čovjekove okoline, OIB 04201603871; EURO DAUS 1963 dioničko društvo za trgovinu, servis vozila i putničke agencije, OIB 76091191033; JELANA za trgovinu i usluge, društvo s ograničenom odgovornošću, OIB 56403884393; PRIMAT d.o.o. za usluge i trgovinu, OIB 30408759840 zastupanog po punomoćniku Zajednički odvjetnički ured  DARKO ŠUPER, IVICA KOVAČEVIĆ I BRANKO RABAR; C.I.O.M., društvo s ograničenom odgovornošću za proizvodnju, unutarnju i vanjsku trgovinu i usluge,, OIB 32900007680; GALEB - PROMET društvo s ograničenom odgovornošću za trgovinu, OIB 96627817240 zastupanog po punomoćniku MANDA BANOVIĆ; ELEKTRIČAR, društvo s ograničenom odgovornošću za graditeljstvo turizam trgovinu i pružanja usluge turističke agencije, OIB 49718474285; ČISTOĆA društvo s ograničenom odgovornošću za obavljanje komunalnih djelatnosti održavanja čistoće i odlaganja komunaln, OIB 38812451417; CROATIA osiguranje d.d., OIB 26187994862; PRALIJA TRADE društvo s ograničenom odgovornošću za trgovinu, turizam, projektiranje i preradu industrijskih optadaka, OIB 67216723026; ONEUMGRAF d.o.o. za grafičku djelatnost, trgovinu i usluge, OIB 92725885469; CAPRICORNO, društvo s ograničenom odgovornošću za trgovinu, OIB 09517317411; HEP-Operator distribucijskog sustava d.o.o. za distribuciju i opskrbu električne energije ELEKTRODALMACIJA SPLIT, OIB 46830600751; POS, društvo s ograničenom odgovornošću za informatičke usluge, OIB 84938865556; Zagrebačka burza d.d., OIB 84368186611 zastupanog po punomoćniku MAĐARIĆ &amp; LUI - odvjetničko društvo d.o.o.; INTEHNA Zagreb d.o.o. za trgovinu i proizvodnju, OIB 37327565128; KEMIS-TERMOCLEAN d.o.o. za industrijska čišćenja i gospodarenja otpadom, OIB 47719259482 zastupanog po punomoćniku Davor Grgić; MESSER CROATIA PLIN Poduzeće za proizvodnju i prodaju tehničkih plinova d.o.o., OIB 32179081874; ADRIATIC ZAGREB d.o.o. za financijske usluge, OIB 36856583241; BASLER OSIGURANJE ZAGREB dioničko društvo za osiguranje, OIB 59706054982 zastupanog po punomoćniku Ivo Staničić; TEXT-PAPIR d.o.o. za trgovinu i usluge, OIB 45878059290; TRAST međunarodno otpremništvo, dioničko društvo, OIB 93225891495 zastupanog po punomoćniku Marina Tončić - Bota; KEMOKOP društvo s ograničenom odgovornošću za specijalni transport kemikalija, OIB 12916703731 zastupanog po punomoćniku ODVJETNIČKO DRUŠTVO BUDIN-PENIĆ-SKERLEV javno trgovačko društva; METAL-DALMACIJA d.o.o. za proizvodnju, trgovinu i usluge, OIB 43296402613; BRAMONT izrada metalnih i alu proizvoda d.o.o., OIB 66705884086; MINAX d.o.o. za građenje, trgovinu i usluge, OIB 03335759746 zastupanog po punomoćniku SANJA PAIĆ; Siemens dioničko društvo za elektrotehniku, OIB 12673471493; OVV-Održavanje vučnih vozila, društvo s ograničenom odgovornošću, OIB 32246690065; PROPLIN d.o.o. za proizvodnju i trgovinu ukapljenim naftnim plinom, OIB 69737351025; ČEPO d. o. o. za proizvodnju, montažu, trgovinu, uvoz-izvoz, OIB 51141867905 zastupanog po punomoćniku Zajednički odvjetnički ured odvjetnici MARIJAN BETLACH i KREŠIMIR BOGDAN; BRODOMERKUR trgovina i usluge, dioničko društvo, OIB 33956120458; PRVI FAKTOR društvo s ograničenom odgovornošću za factoring, OIB 63278028623; OTP banka Hrvatska dioničko društvo, OIB 52508873833 zastupanog po punomoćniku Odvjetničko društvo ŠIŠKO i partneri, j.t.d.; HYPO-LEASING KROATIEN, društvo za financiranje, d.o.o., OIB 87064273078; KONČAR - INSTITUT ZA ELEKTROTEHNIKU  d.d., OIB 37724368086; DIA-PEN d.o.o. za proizvodnju, vanjskotrgovinski promet, trgovinu na veliko i usluge, OIB 43318080627; DINGO za turizam, trgovinu i proizvodnju, društvo s ograničenom odgovornošću, OIB 99726761415; TIMONT društvo s ograničenom odgovornošću za proizvodnju proizvoda od metala i trgovinu, OIB 04115350526 zastupanog po punomoćniku Budislav Angjelinović; Ivo Župić; EMO - COMMERCE - SPLIT društvo ograničene odgovornosti za izvođenje brodograđevnih radova i usluga, OIB 15289050579 zastupanog po punomoćniku Tomislav Krka; MEDITERAN-TRADING d.o.o. za trgovinu, turizam i proizvodnju, OIB 51191000615 zastupanog po punomoćniku Tomislav Krka; B. METAL d. o. o. za trgovinu i usluge, OIB 81035113337 zastupanog po punomoćniku Duje Nazlić; IZODAL društvo s ograničenom odgovornošću za završne radove u građevinarstvu, OIB 07085868781; OT-OPTIMA TELEKOM d.d. za telekomunikacije, OIB 36004425025; PROMONA, d.o.o. za informatičke sustave, OIB 96037409876; VIPnet, društvo s ograničenom odgovornošću za usluge javnih telekomunikacija, OIB 29524210204; ELEKTROKOVINA ADRIA, d.o.o. za izradu, prodaju, montažu i popravak elektrotehničkih proizvoda, OIB 86742905038; HŽ INFRASTRUKTURA d.o.o. za upravljanje, održavanje i izgradnju željezničke infrastrukture, OIB 39901919995; VENEFICA društvo s ograničenom odgovornošću za zastupanje, OIB 69175273177; VERITAS, tvrtka za reviziju i konzalting d.o.o., OIB 17196896730 zastupanog po punomoćniku Tomislav Krka; Hrvatski Telekom d.d., OIB 81793146560; MARIS EKOLOGIJA I POLJOPRIVREDA društvo s ograničenom odgovornošću za proizvodnju, trgovinu i usluge, OIB 88835556414 zastupanog po punomoćniku Nediljko Ivančević; HEP-Operator prijenosnog sustava d.o.o. za prijenos električne energije, OIB 13148821633; MILS, MLJEKARA SPLIT dioničko društvo, OIB 08214458449 zastupanog po punomoćniku Meri Juričko; UniCredit Leasing Croatia društvo s ograničenom odgovornošću za leasing, OIB 18736141210; SREDIŠNJE KLIRINŠKO DEPOZITARNO DRUŠTVO, dioničko društvo, OIB 64406809162; DALSTROJ dioničko društvo Tvornica alatnih strojeva, pribora i alata, OIB 43458781581; KOMUSPROMET trgovina i reciklaža d.o.o., OIB 75646042222; ALSTOM HRVATSKA d.o.o. za proizvodnju, trgovinu, inženjering i usluge, OIB 80201809377 zastupanog po punomoćniku TAMARA MUŠNJAK ŠPIŠIĆ; HYPO ALPE-ADRIA-BANK dioničko društvo, OIB 14036333877; JADRAN - METAL prerada sekundarnih sirovina d. d. "u stečaju", OIB 75144446829 zastupanog po punomoćniku Andrej Sablić; BOA E.L.L. d.o.o. za građenje, proizvodnju, trgovinu i usluge, OIB 48182689327; J.A.M. GROUP d.o.o. za turizam i usluge, OIB 84961446693 zastupanog po punomoćniku MIRKO DRAŠKOVIĆ; Agencija za upravljanje državnom imovinom, OIB 75666130770; VOLKSBANK d.d., OIB 78427478595; ERSTE FACTORING d.o.o., OIB 10194059689; ODVODNJA d.o.o. za trgovinu i usluge, OIB 17323637115; TRAST d.d., OIB 93225891495 zastupanog po punomoćniku Martina Tončić - Bota; OVV-Održavanje vučnih vozila, društvo s ograničenom odgovornošću, OIB 32246690065; PRVI FAKTOR društvo s ograničenom odgovornošću za factoring, OIB 63278028623; DIA-PEN d.o.o. za proizvodnju, vanjskotrgovinski promet, trgovinu na veliko i usluge, OIB 43318080627; PROMONA, d.o.o. za informatičke sustave, OIB 96037409876; JADRAN - METAL prerada sekundarnih sirovina d. d. "u stečaju", OIB 75144446829; LINGUA-SOFT d.o.o., OIB 57552096233 zastupanog po punomoćniku Odvjetnički ured POLDAN, GATARA, DIZDAREVIĆ; MOZAIK KNJIGA društvo s ograničenom odgovornošću za nakladničku djelatnost i turistička agencija, OIB 57010186553 zastupanog po punomoćniku Boris Anišić; UNIVERZAL društvo s ograničenom odgovornošću za proizvodnju, gospodarenje otpadom, trgovinu i hotelijerstvo, OIB 71843925886 zastupanog po punomoćniku Maja Špoljarić; Vinko Gulišija; I M P K - Industrija metalnih proizvoda i konstrukcija d.o.o. za proizvodnju i usluge, OIB 79967698402; BRANIMIR-COMERCE društvo s ograničenom odgovornošću za trgovinu i usluge, OIB 65894377902 zastupanog po punomoćniku Tomislav Krka; ŠPEDTOURS d.o.o. za unutrašnju i međunarodnu špediciju i carinsko posredovanje, OIB 31430550836 zastupanog po punomoćniku Jadranko Vidović; POTENCIJAL za inženjering i usluge društvo s ograničenom odgovornošću, OIB 80072940561; LUŠIJA d.o.o. za instalacijske radove i trgovinu, turistička agencija, OIB 23986299087; FROM društvo s ograničenom odgovornošću za građevinarstvo, ugostiteljstvo i trgovinu, OIB 02187261231 zastupanog po punomoćniku Darko Varnica; VISA-PROMET, d.o.o. za trgovinu i promet, OIB 68171831849; Hrvatska radiotelevizija, OIB 68419124305; ISCAR ALATI društvo s ograničenom odgovornošću za proizvodnju i trgovinu raznim alatima, OIB 42440962203; Hrvatske vode, pravna osoba za upravljanje vodama, OIB 28921383001; OKSID d.o.o. za proizvodnju, trgovinu i usluge, OIB 45126648126 zastupanog po punomoćniku Branko Nenadić; GEOPROJEKT, dioničko društvo za geodetske poslove, građevinsko projektiranje i nadzor, OIB 25623466485 zastupanog po punomoćniku Odvjetničko društvo MATULIĆ, BILIĆ I PARTNERI, j.t.d.; KPMG Croatia d.o.o. za reviziju, OIB 20963249418; HRVATSKI ZAVOD ZA ZDRAVSTVENO OSIGURANJE Područni ured Split, OIB 02958272670; APO, d.o.o., usluge zaštite okoliša, OIB 83995348543; Ilija Matešić, OIB 67923994403 zastupanog po punomoćniku Vinko Fabjanović; Jurica Škaričić, OIB 52263340680; PETROKEMIJA, d.d. tvornica gnojiva, OIB 24503685008; Antonio Parancin, OIB 04347855676; ROTERM d.o.o. za projektiranje, nadzor i izvođenje termo instalacija, zastupanje i promet robom, OIB 79948849024; Marko Tešija, OIB 90391121566; Fond za zaštitu okoliša i energetsku učinkovitost, OIB 85828625994; NEZAVISNI SINDIKAT BRODOSPLIT, OIB 14234539944; Vlado Oštrić, OIB 38746001159; AGENCIJA ZA INTEGRALNI TRANSPORT, društvo s ograničenom odgovornošću, OIB 42650506038; Financijska agencija, OIB 85821130368; Krunoslav Cerovac, OIB 41815715157; Antonija Čagalj, OIB 63512530777; Jurica Piuk, OIB 62591097525; ČELIĆ d.o.o. za građevinarstvo, trgovinu, turizam, cestovni promet i remont, OIB 99049666260; GRAD KAŠTELA, OIB 08727843572; MPPR d.o.o. za projektiranje, proizvodnju, trgovinu, vanjsku trgovinu i poslovne usluge, OIB 03517829065; Ante Doždor, OIB 78860880233; Stečajni upravitelj Vedran Šeparović, OIB </derivirana_varijabla>
  </DomainObject.Predmet.StrankaFormatedOIB>
  <DomainObject.Predmet.StrankaFormatedWithAdress>
    <izvorni_sadrzaj> HEP - Opskrba d.o.o. za opskrbu potrošača električnom, toplinskom energijom i plinom, Ulica grada Vukovara 37, 10000 Zagreb; EUROTIM d.o.o., Dubrovačka Ulica 51, 21000 Split zastupanog po punomoćniku Miroslav Šarić; CIAN društvo s ograničenom odgovornošću za sanitarnu zaštitu čovjekove okoline, Varaždinska Ulica 51, 21000 Split; VOX-VLADO d.o.o. za servis i trgovinu, Pujanke 45, 21000 Split; JELANA za trgovinu i usluge, društvo s ograničenom odgovornošću, Hercegovačka 126, 21000 Split; TEHNOMATERIJAL d.o.o. za trgovinu, građevinarstvo i usluge, Tripalov voćnjak 3, 21230 Sinj; LASTVE, d.o.o. za trgovinu i usluge, Fra Grge Martića 45, 21000 Split; ADRIATIC-BLIZNA d.o.o., Ante Starčevića  16, 21220 Trogir zastupanog po punomoćniku Mislav Milas; FAZOR za projektiranje, inženjering i proizvodnju društvo s ograničenom odgovornošću, Paštrićeva 2, 21000 Split; AGENCIJA ZA INTEGRALNI TRANSPORT, društvo s ograničenom odgovornošću, Heinzelova 51, 10000 Zagreb zastupanog po punomoćniku Odvjetničko društvo Smolčić i Partneri, d.o.o.; SVOD, d.o.o. za građenje i trgovinu, Put Radoševca 14, 21000 Split; KOMUSPROMET trgovina i reciklaža d.o.o., Plano/bb, 21222 Trogir; OT-OPTIMA TELEKOM d.d. za telekomunikacije, Bani 75/a, 10000 Zagreb; HŽ CARGO d.o.o. za prijevoz tereta, Mihanovićeva 12, 10000 Zagreb; Ustanova za zapošljavanje, rad i profesionalnu rehabilitaciju osoba s invaliditetom DES, Boktuljin Put/bb, Split zastupanog po punomoćniku Dino Puljić; MATEJ KOMERC d.o.o. za trgovinu i turizam, Put Starog Sela/bb, Podstrana zastupanog po punomoćniku Ilana Grčić; AKD-Zaštita d.o.o. za zaštitu osoba i imovine, Savska cesta 28, 10000 Zagreb zastupanog po punomoćniku Odvjetničko društvo Hanžeković &amp; Partneri društvo s ograničenom odgovornošću; MEDITERAN-TRADING d.o.o. za trgovinu, turizam i proizvodnju, Žrnovnička 6, 21000 Split zastupanog po punomoćniku Tomislav Krka; DINGO za turizam, trgovinu i proizvodnju, društvo s ograničenom odgovornošću, Žrnovnička 6, 21000 Split zastupanog po punomoćniku Tomislav Krka; VODOVOD I KANALIZACIJA, društvo s ograničenom odgovornošću za vodoopskrbu, odvodnju i pročišćavanje otpadnih voda, Biokovska 3, 21000 Split; INSTITUT IGH, dioničko društvo za istraživanje i razvoj u graditeljstvu, Janka Rakuše 1, 10000 Zagreb; VERITAS, tvrtka za reviziju i konzalting d.o.o., Vinkovačka 21, 21000 Split zastupanog po punomoćniku Tomislav Krka; GRAĐEVINSKA INDUSTRIJA-RUDARSTVO-KAMENARSTVO KALUN d.d. za proizvodnju vapna, tehničkog kamena i betona, Stjepana Radića 5, Drniš zastupanog po punomoćniku Odvjetničko društvo PRIMORAC I PARTNERI, j.t.d.; KAESER KOMPRESSOREN trgovina i usluge d. o. o., Rimski put 11 d, Sesvete; HRVATSKI ZAVOD ZA MIROVINSKO OSIGURANJE, A. Mihanovića 3, 10000 Zagreb; PETROKEMIJA, d.d. tvornica gnojiva, Aleja Vukovar 4, 44320 Kutina; PREDIKAT d.o.o. za komunikacijski menadžment, Svetog Petra Starog 36, Split zastupanog po punomoćniku DAVOR DRMIĆ; DOMIS društvo s ograničenom odgovornošću za proizvodnju, reciklažu, trgovinu i usluge, Kralja Zvonimira 14/I, 21000 Split; CIAN društvo s ograničenom odgovornošću za sanitarnu zaštitu čovjekove okoline, Varaždinska Ulica 51, 21000 Split; EURO DAUS 1963 dioničko društvo za trgovinu, servis vozila i putničke agencije, Put Mostina 1, 21000 Split; JELANA za trgovinu i usluge, društvo s ograničenom odgovornošću, Hercegovačka 126, 21000 Split; PRIMAT d.o.o. za usluge i trgovinu, Vukovarska Cesta 434, 31000 Osijek zastupanog po punomoćniku Zajednički odvjetnički ured  DARKO ŠUPER, IVICA KOVAČEVIĆ I BRANKO RABAR; C.I.O.M., društvo s ograničenom odgovornošću za proizvodnju, unutarnju i vanjsku trgovinu i usluge,, Josipa Lončara 15, 10000 Zagreb; GALEB - PROMET društvo s ograničenom odgovornošću za trgovinu, Srednjaci 16, 10000 Zagreb zastupanog po punomoćniku MANDA BANOVIĆ; ELEKTRIČAR, društvo s ograničenom odgovornošću za graditeljstvo turizam trgovinu i pružanja usluge turističke agencije, Skradinska 11, Split; ČISTOĆA društvo s ograničenom odgovornošću za obavljanje komunalnih djelatnosti održavanja čistoće i odlaganja komunaln, Put Plokita 81, 21000 Split; CROATIA osiguranje d.d., Miramarska 22, 10000 Zagreb; PRALIJA TRADE društvo s ograničenom odgovornošću za trgovinu, turizam, projektiranje i preradu industrijskih optadaka, Domovinskog rata 41, 21000 Split; ONEUMGRAF d.o.o. za grafičku djelatnost, trgovinu i usluge, Četvrt ribnjak 8, Omiš; CAPRICORNO, društvo s ograničenom odgovornošću za trgovinu, Hercegovačka 57/A, Split; HEP-Operator distribucijskog sustava d.o.o. za distribuciju i opskrbu električne energije ELEKTRODALMACIJA SPLIT, Ulica grada Vukovara 37, 10000 Zagreb; POS, društvo s ograničenom odgovornošću za informatičke usluge, Tolstojeva 32/I, Split; Zagrebačka burza d.d., Ivana Lučića 2 A, 10000 Zagreb zastupanog po punomoćniku MAĐARIĆ &amp; LUI - odvjetničko društvo d.o.o.; INTEHNA Zagreb d.o.o. za trgovinu i proizvodnju, Samoborska 255/II, 10000 Zagreb; KEMIS-TERMOCLEAN d.o.o. za industrijska čišćenja i gospodarenja otpadom, Sudišćak 3, 10000 Zagreb zastupanog po punomoćniku Davor Grgić; MESSER CROATIA PLIN Poduzeće za proizvodnju i prodaju tehničkih plinova d.o.o., Industrijska  1, 10290 Zaprešić; ADRIATIC ZAGREB d.o.o. za financijske usluge, Prilaz Gjure Deželića 52, 10000 Zagreb; BASLER OSIGURANJE ZAGREB dioničko društvo za osiguranje, Radnička ceste 37 B, 10000 Zagreb zastupanog po punomoćniku Ivo Staničić; TEXT-PAPIR d.o.o. za trgovinu i usluge, Stinice 12, 21000 Split; TRAST međunarodno otpremništvo, dioničko društvo, Gat sv. Duje 4, 21000 Split zastupanog po punomoćniku Marina Tončić - Bota; KEMOKOP društvo s ograničenom odgovornošću za specijalni transport kemikalija, Industrijska bb, 10370 Dugo Selo zastupanog po punomoćniku ODVJETNIČKO DRUŠTVO BUDIN-PENIĆ-SKERLEV javno trgovačko društva; METAL-DALMACIJA d.o.o. za proizvodnju, trgovinu i usluge, Rendićeva 20, Split; BRAMONT izrada metalnih i alu proizvoda d.o.o., Donji Muć 137, 21203 Donji Muć; MINAX d.o.o. za građenje, trgovinu i usluge, Predovečka 9, 10000 Zagreb zastupanog po punomoćniku SANJA PAIĆ; Siemens dioničko društvo za elektrotehniku, Heinzelova 70 a, 10000 Zagreb; OVV-Održavanje vučnih vozila, društvo s ograničenom odgovornošću, Strojarska bb, 10000 Zagreb; PROPLIN d.o.o. za proizvodnju i trgovinu ukapljenim naftnim plinom, Savska cesta 41/II, 10000 Zagreb; ČEPO d. o. o. za proizvodnju, montažu, trgovinu, uvoz-izvoz, M.Iličića br. 2, 35101 Slavonski Brod zastupanog po punomoćniku Zajednički odvjetnički ured odvjetnici MARIJAN BETLACH i KREŠIMIR BOGDAN; BRODOMERKUR trgovina i usluge, dioničko društvo, Poljička cesta 35, 21000 Split; PRVI FAKTOR društvo s ograničenom odgovornošću za factoring, Hektorovićeva 2, 10000 Zagreb; OTP banka Hrvatska dioničko društvo, Domovinskog rata 3, 23000 Zadar zastupanog po punomoćniku Odvjetničko društvo ŠIŠKO i partneri, j.t.d.; HYPO-LEASING KROATIEN, društvo za financiranje, d.o.o., Koranska 16, 10000 Zagreb; KONČAR - INSTITUT ZA ELEKTROTEHNIKU  d.d., Fallerovo šetalište 22, 10000 Zagreb; DIA-PEN d.o.o. za proizvodnju, vanjskotrgovinski promet, trgovinu na veliko i usluge, Augusta Šenoe 8, 10434 Strmec; DINGO za turizam, trgovinu i proizvodnju, društvo s ograničenom odgovornošću, Žrnovnička 6, 21000 Split; TIMONT društvo s ograničenom odgovornošću za proizvodnju proizvoda od metala i trgovinu, Plano/bb, 21220 Trogir zastupanog po punomoćniku Budislav Angjelinović; Ivo Župić; EMO - COMMERCE - SPLIT društvo ograničene odgovornosti za izvođenje brodograđevnih radova i usluga, Ive Tijardovića 26, 21000 Split zastupanog po punomoćniku Tomislav Krka; MEDITERAN-TRADING d.o.o. za trgovinu, turizam i proizvodnju, Žrnovnička 6, 21000 Split zastupanog po punomoćniku Tomislav Krka; B. METAL d. o. o. za trgovinu i usluge, Trg J.B.Tita 9, 52460 Buje zastupanog po punomoćniku Duje Nazlić; IZODAL društvo s ograničenom odgovornošću za završne radove u građevinarstvu, Rimski Put 22, Kaštel Sućurac; OT-OPTIMA TELEKOM d.d. za telekomunikacije, Bani 75/a, 10000 Zagreb; PROMONA, d.o.o. za informatičke sustave, Ulica Slobode 43, Split; VIPnet, društvo s ograničenom odgovornošću za usluge javnih telekomunikacija, Vrtni put 1, 10000 Zagreb; ELEKTROKOVINA ADRIA, d.o.o. za izradu, prodaju, montažu i popravak elektrotehničkih proizvoda, Vukovarska 52 a, 21000 Split; HŽ INFRASTRUKTURA d.o.o. za upravljanje, održavanje i izgradnju željezničke infrastrukture, Mihanovićeva 12, 10000 Zagreb; VENEFICA društvo s ograničenom odgovornošću za zastupanje, Kumborski put 20, 10000 Zagreb; VERITAS, tvrtka za reviziju i konzalting d.o.o., Vinkovačka 21, 21000 Split zastupanog po punomoćniku Tomislav Krka; Hrvatski Telekom d.d., Savska cesta 32, 10000 Zagreb; MARIS EKOLOGIJA I POLJOPRIVREDA društvo s ograničenom odgovornošću za proizvodnju, trgovinu i usluge, Borajska 1, 22000 Šibenik zastupanog po punomoćniku Nediljko Ivančević; HEP-Operator prijenosnog sustava d.o.o. za prijenos električne energije, Kupska 4, 10000 Zagreb; MILS, MLJEKARA SPLIT dioničko društvo, Komulovića Put 4, 21000 Split zastupanog po punomoćniku Meri Juričko; UniCredit Leasing Croatia društvo s ograničenom odgovornošću za leasing, Heinzelova 33, 10000 Zagreb; SREDIŠNJE KLIRINŠKO DEPOZITARNO DRUŠTVO, dioničko društvo, Heinzelova 62/a, 10000 Zagreb; DALSTROJ dioničko društvo Tvornica alatnih strojeva, pribora i alata, Put Mostina bb, 21000 Split; KOMUSPROMET trgovina i reciklaža d.o.o., Cesta Plano br. 11, 21220 Trogir; ALSTOM HRVATSKA d.o.o. za proizvodnju, trgovinu, inženjering i usluge, Mala Švarča 155, 47000 Karlovac zastupanog po punomoćniku TAMARA MUŠNJAK ŠPIŠIĆ; HYPO ALPE-ADRIA-BANK dioničko društvo, Slavonska avenija 6, 10000 Zagreb; JADRAN - METAL prerada sekundarnih sirovina d. d. "u stečaju", Valica br. 2, Pula zastupanog po punomoćniku Andrej Sablić; BOA E.L.L. d.o.o. za građenje, proizvodnju, trgovinu i usluge, Dubrovačka 3/A, 21000 Split; J.A.M. GROUP d.o.o. za turizam i usluge, Cesta Sv. Nikole 19, Bogdanovići zastupanog po punomoćniku MIRKO DRAŠKOVIĆ; Agencija za upravljanje državnom imovinom, Ivana Lučića 6, 10000 Zagreb; VOLKSBANK d.d., Varšavska 9, 10000 Zagreb; ERSTE FACTORING d.o.o., Ivana Lučića 2, 10000 Zagreb; ODVODNJA d.o.o. za trgovinu i usluge, Neslanovac 13, 21000 Split; TRAST d.d.,  Gat Sv.Duje 4, 21000 Split zastupanog po punomoćniku Martina Tončić - Bota; OVV-Održavanje vučnih vozila, društvo s ograničenom odgovornošću, Strojarska cesta 13, 10000 Zagreb; PRVI FAKTOR društvo s ograničenom odgovornošću za factoring, Hektorovićeva 2/V, 10000 Zagreb; DIA-PEN d.o.o. za proizvodnju, vanjskotrgovinski promet, trgovinu na veliko i usluge, Augusta Šenoe 8, 10434 STRMEC; PROMONA, d.o.o. za informatičke sustave, Ulica Slobode 43, 21000 Split; JADRAN - METAL prerada sekundarnih sirovina d. d. "u stečaju", Valica 2, 52000 Pula; LINGUA-SOFT d.o.o., Frankopanska 5/a, 10000 Zagreb zastupanog po punomoćniku Odvjetnički ured POLDAN, GATARA, DIZDAREVIĆ; MOZAIK KNJIGA društvo s ograničenom odgovornošću za nakladničku djelatnost i turistička agencija, Karlovačka cesta 24/a, 10000 Zagreb zastupanog po punomoćniku Boris Anišić; UNIVERZAL društvo s ograničenom odgovornošću za proizvodnju, gospodarenje otpadom, trgovinu i hotelijerstvo, Cehovska  10, 42000 Varaždin zastupanog po punomoćniku Maja Špoljarić; Vinko Gulišija; I M P K - Industrija metalnih proizvoda i konstrukcija d.o.o. za proizvodnju i usluge, Industrijska cesta/bb, Ivanić-Grad; BRANIMIR-COMERCE društvo s ograničenom odgovornošću za trgovinu i usluge, Bilice II/26, 21000 Split zastupanog po punomoćniku Tomislav Krka; ŠPEDTOURS d.o.o. za unutrašnju i međunarodnu špediciju i carinsko posredovanje, Put Sjeverne Luke/bb, 21000 Split zastupanog po punomoćniku Jadranko Vidović; POTENCIJAL za inženjering i usluge društvo s ograničenom odgovornošću, Doverska 37, Split; LUŠIJA d.o.o. za instalacijske radove i trgovinu, turistička agencija, Kralja Tomislava 22, 21220 Trogir; FROM društvo s ograničenom odgovornošću za građevinarstvo, ugostiteljstvo i trgovinu, Ul. Ante Starčevića 5, 21219 Kaštel Kambelovac zastupanog po punomoćniku Darko Varnica; VISA-PROMET, d.o.o. za trgovinu i promet, Rimski Put 2/b, 21220 Trogir; Hrvatska radiotelevizija, Prisavlje 3, 10000 Zagreb; ISCAR ALATI društvo s ograničenom odgovornošću za proizvodnju i trgovinu raznim alatima, J.Jelačića  134, 10430 Samobor; Hrvatske vode, pravna osoba za upravljanje vodama, Ulica grada Vukovara 220, 10000 Zagreb; OKSID d.o.o. za proizvodnju, trgovinu i usluge, Antuna Mihanovića 10, 31326 Darda zastupanog po punomoćniku Branko Nenadić; GEOPROJEKT, dioničko društvo za geodetske poslove, građevinsko projektiranje i nadzor, Sukoišanska 43, 21000 Split zastupanog po punomoćniku Odvjetničko društvo MATULIĆ, BILIĆ I PARTNERI, j.t.d.; KPMG Croatia d.o.o. za reviziju, Ivana Lučića 2 a, 10000 Zagreb; HRVATSKI ZAVOD ZA ZDRAVSTVENO OSIGURANJE Područni ured Split, Margaretska 3, 10000 Zagreb; APO, d.o.o., usluge zaštite okoliša, Savska Cesta 41/IV, 10000 Zagreb; Ilija Matešić, Pape Ivana Pavla II, 21214 Kaštel Kambelovac zastupanog po punomoćniku Vinko Fabjanović; Jurica Škaričić, Trondheimska 3, 21000 Split; PETROKEMIJA, d.d. tvornica gnojiva, Aleja Vukovar 4, 44320 Kutina; Antonio Parancin, Pristeg 106, 23420 Benkovac; ROTERM d.o.o. za projektiranje, nadzor i izvođenje termo instalacija, zastupanje i promet robom, Marina Držića 8, 21000 Split; Marko Tešija, Donja Rupotina 5, 21210 Klis; Fond za zaštitu okoliša i energetsku učinkovitost, Ksaver 208, 10000 Zagreb; NEZAVISNI SINDIKAT BRODOSPLIT, Put Supavla 19, 21000 Split; Vlado Oštrić, Put sv. Lovre 3 b, 21214 Kaštel Lukšić; AGENCIJA ZA INTEGRALNI TRANSPORT, društvo s ograničenom odgovornošću, Heinzelova 51, 10000 Zagreb; Financijska agencija, Vrtni put 3, 10000 Zagreb; Krunoslav Cerovac, Brdo 4/B, 47000 Karlovac; Antonija Čagalj, Kučiće bb, 21208 Kučiće; Jurica Piuk, Ulica Domovinskog rata 1, 21210 Solin; ČELIĆ d.o.o. za građevinarstvo, trgovinu, turizam, cestovni promet i remont, Mosećka Ulica 42, 21000 Split; GRAD KAŠTELA, Braće Radić 1, 21212 Kaštel Sućurac; MPPR d.o.o. za projektiranje, proizvodnju, trgovinu, vanjsku trgovinu i poslovne usluge, Kukuljićeva 16/I, 21000 Split; Ante Doždor, Plemićeva 2, 10000 Zagreb; Stečajni upravitelj Vedran Šeparović, Dubrovačka, 21000 Split</izvorni_sadrzaj>
    <derivirana_varijabla naziv="DomainObject.Predmet.StrankaFormatedWithAdress_1"> HEP - Opskrba d.o.o. za opskrbu potrošača električnom, toplinskom energijom i plinom, Ulica grada Vukovara 37, 10000 Zagreb; EUROTIM d.o.o., Dubrovačka Ulica 51, 21000 Split zastupanog po punomoćniku Miroslav Šarić; CIAN društvo s ograničenom odgovornošću za sanitarnu zaštitu čovjekove okoline, Varaždinska Ulica 51, 21000 Split; VOX-VLADO d.o.o. za servis i trgovinu, Pujanke 45, 21000 Split; JELANA za trgovinu i usluge, društvo s ograničenom odgovornošću, Hercegovačka 126, 21000 Split; TEHNOMATERIJAL d.o.o. za trgovinu, građevinarstvo i usluge, Tripalov voćnjak 3, 21230 Sinj; LASTVE, d.o.o. za trgovinu i usluge, Fra Grge Martića 45, 21000 Split; ADRIATIC-BLIZNA d.o.o., Ante Starčevića  16, 21220 Trogir zastupanog po punomoćniku Mislav Milas; FAZOR za projektiranje, inženjering i proizvodnju društvo s ograničenom odgovornošću, Paštrićeva 2, 21000 Split; AGENCIJA ZA INTEGRALNI TRANSPORT, društvo s ograničenom odgovornošću, Heinzelova 51, 10000 Zagreb zastupanog po punomoćniku Odvjetničko društvo Smolčić i Partneri, d.o.o.; SVOD, d.o.o. za građenje i trgovinu, Put Radoševca 14, 21000 Split; KOMUSPROMET trgovina i reciklaža d.o.o., Plano/bb, 21222 Trogir; OT-OPTIMA TELEKOM d.d. za telekomunikacije, Bani 75/a, 10000 Zagreb; HŽ CARGO d.o.o. za prijevoz tereta, Mihanovićeva 12, 10000 Zagreb; Ustanova za zapošljavanje, rad i profesionalnu rehabilitaciju osoba s invaliditetom DES, Boktuljin Put/bb, Split zastupanog po punomoćniku Dino Puljić; MATEJ KOMERC d.o.o. za trgovinu i turizam, Put Starog Sela/bb, Podstrana zastupanog po punomoćniku Ilana Grčić; AKD-Zaštita d.o.o. za zaštitu osoba i imovine, Savska cesta 28, 10000 Zagreb zastupanog po punomoćniku Odvjetničko društvo Hanžeković &amp; Partneri društvo s ograničenom odgovornošću; MEDITERAN-TRADING d.o.o. za trgovinu, turizam i proizvodnju, Žrnovnička 6, 21000 Split zastupanog po punomoćniku Tomislav Krka; DINGO za turizam, trgovinu i proizvodnju, društvo s ograničenom odgovornošću, Žrnovnička 6, 21000 Split zastupanog po punomoćniku Tomislav Krka; VODOVOD I KANALIZACIJA, društvo s ograničenom odgovornošću za vodoopskrbu, odvodnju i pročišćavanje otpadnih voda, Biokovska 3, 21000 Split; INSTITUT IGH, dioničko društvo za istraživanje i razvoj u graditeljstvu, Janka Rakuše 1, 10000 Zagreb; VERITAS, tvrtka za reviziju i konzalting d.o.o., Vinkovačka 21, 21000 Split zastupanog po punomoćniku Tomislav Krka; GRAĐEVINSKA INDUSTRIJA-RUDARSTVO-KAMENARSTVO KALUN d.d. za proizvodnju vapna, tehničkog kamena i betona, Stjepana Radića 5, Drniš zastupanog po punomoćniku Odvjetničko društvo PRIMORAC I PARTNERI, j.t.d.; KAESER KOMPRESSOREN trgovina i usluge d. o. o., Rimski put 11 d, Sesvete; HRVATSKI ZAVOD ZA MIROVINSKO OSIGURANJE, A. Mihanovića 3, 10000 Zagreb; PETROKEMIJA, d.d. tvornica gnojiva, Aleja Vukovar 4, 44320 Kutina; PREDIKAT d.o.o. za komunikacijski menadžment, Svetog Petra Starog 36, Split zastupanog po punomoćniku DAVOR DRMIĆ; DOMIS društvo s ograničenom odgovornošću za proizvodnju, reciklažu, trgovinu i usluge, Kralja Zvonimira 14/I, 21000 Split; CIAN društvo s ograničenom odgovornošću za sanitarnu zaštitu čovjekove okoline, Varaždinska Ulica 51, 21000 Split; EURO DAUS 1963 dioničko društvo za trgovinu, servis vozila i putničke agencije, Put Mostina 1, 21000 Split; JELANA za trgovinu i usluge, društvo s ograničenom odgovornošću, Hercegovačka 126, 21000 Split; PRIMAT d.o.o. za usluge i trgovinu, Vukovarska Cesta 434, 31000 Osijek zastupanog po punomoćniku Zajednički odvjetnički ured  DARKO ŠUPER, IVICA KOVAČEVIĆ I BRANKO RABAR; C.I.O.M., društvo s ograničenom odgovornošću za proizvodnju, unutarnju i vanjsku trgovinu i usluge,, Josipa Lončara 15, 10000 Zagreb; GALEB - PROMET društvo s ograničenom odgovornošću za trgovinu, Srednjaci 16, 10000 Zagreb zastupanog po punomoćniku MANDA BANOVIĆ; ELEKTRIČAR, društvo s ograničenom odgovornošću za graditeljstvo turizam trgovinu i pružanja usluge turističke agencije, Skradinska 11, Split; ČISTOĆA društvo s ograničenom odgovornošću za obavljanje komunalnih djelatnosti održavanja čistoće i odlaganja komunaln, Put Plokita 81, 21000 Split; CROATIA osiguranje d.d., Miramarska 22, 10000 Zagreb; PRALIJA TRADE društvo s ograničenom odgovornošću za trgovinu, turizam, projektiranje i preradu industrijskih optadaka, Domovinskog rata 41, 21000 Split; ONEUMGRAF d.o.o. za grafičku djelatnost, trgovinu i usluge, Četvrt ribnjak 8, Omiš; CAPRICORNO, društvo s ograničenom odgovornošću za trgovinu, Hercegovačka 57/A, Split; HEP-Operator distribucijskog sustava d.o.o. za distribuciju i opskrbu električne energije ELEKTRODALMACIJA SPLIT, Ulica grada Vukovara 37, 10000 Zagreb; POS, društvo s ograničenom odgovornošću za informatičke usluge, Tolstojeva 32/I, Split; Zagrebačka burza d.d., Ivana Lučića 2 A, 10000 Zagreb zastupanog po punomoćniku MAĐARIĆ &amp; LUI - odvjetničko društvo d.o.o.; INTEHNA Zagreb d.o.o. za trgovinu i proizvodnju, Samoborska 255/II, 10000 Zagreb; KEMIS-TERMOCLEAN d.o.o. za industrijska čišćenja i gospodarenja otpadom, Sudišćak 3, 10000 Zagreb zastupanog po punomoćniku Davor Grgić; MESSER CROATIA PLIN Poduzeće za proizvodnju i prodaju tehničkih plinova d.o.o., Industrijska  1, 10290 Zaprešić; ADRIATIC ZAGREB d.o.o. za financijske usluge, Prilaz Gjure Deželića 52, 10000 Zagreb; BASLER OSIGURANJE ZAGREB dioničko društvo za osiguranje, Radnička ceste 37 B, 10000 Zagreb zastupanog po punomoćniku Ivo Staničić; TEXT-PAPIR d.o.o. za trgovinu i usluge, Stinice 12, 21000 Split; TRAST međunarodno otpremništvo, dioničko društvo, Gat sv. Duje 4, 21000 Split zastupanog po punomoćniku Marina Tončić - Bota; KEMOKOP društvo s ograničenom odgovornošću za specijalni transport kemikalija, Industrijska bb, 10370 Dugo Selo zastupanog po punomoćniku ODVJETNIČKO DRUŠTVO BUDIN-PENIĆ-SKERLEV javno trgovačko društva; METAL-DALMACIJA d.o.o. za proizvodnju, trgovinu i usluge, Rendićeva 20, Split; BRAMONT izrada metalnih i alu proizvoda d.o.o., Donji Muć 137, 21203 Donji Muć; MINAX d.o.o. za građenje, trgovinu i usluge, Predovečka 9, 10000 Zagreb zastupanog po punomoćniku SANJA PAIĆ; Siemens dioničko društvo za elektrotehniku, Heinzelova 70 a, 10000 Zagreb; OVV-Održavanje vučnih vozila, društvo s ograničenom odgovornošću, Strojarska bb, 10000 Zagreb; PROPLIN d.o.o. za proizvodnju i trgovinu ukapljenim naftnim plinom, Savska cesta 41/II, 10000 Zagreb; ČEPO d. o. o. za proizvodnju, montažu, trgovinu, uvoz-izvoz, M.Iličića br. 2, 35101 Slavonski Brod zastupanog po punomoćniku Zajednički odvjetnički ured odvjetnici MARIJAN BETLACH i KREŠIMIR BOGDAN; BRODOMERKUR trgovina i usluge, dioničko društvo, Poljička cesta 35, 21000 Split; PRVI FAKTOR društvo s ograničenom odgovornošću za factoring, Hektorovićeva 2, 10000 Zagreb; OTP banka Hrvatska dioničko društvo, Domovinskog rata 3, 23000 Zadar zastupanog po punomoćniku Odvjetničko društvo ŠIŠKO i partneri, j.t.d.; HYPO-LEASING KROATIEN, društvo za financiranje, d.o.o., Koranska 16, 10000 Zagreb; KONČAR - INSTITUT ZA ELEKTROTEHNIKU  d.d., Fallerovo šetalište 22, 10000 Zagreb; DIA-PEN d.o.o. za proizvodnju, vanjskotrgovinski promet, trgovinu na veliko i usluge, Augusta Šenoe 8, 10434 Strmec; DINGO za turizam, trgovinu i proizvodnju, društvo s ograničenom odgovornošću, Žrnovnička 6, 21000 Split; TIMONT društvo s ograničenom odgovornošću za proizvodnju proizvoda od metala i trgovinu, Plano/bb, 21220 Trogir zastupanog po punomoćniku Budislav Angjelinović; Ivo Župić; EMO - COMMERCE - SPLIT društvo ograničene odgovornosti za izvođenje brodograđevnih radova i usluga, Ive Tijardovića 26, 21000 Split zastupanog po punomoćniku Tomislav Krka; MEDITERAN-TRADING d.o.o. za trgovinu, turizam i proizvodnju, Žrnovnička 6, 21000 Split zastupanog po punomoćniku Tomislav Krka; B. METAL d. o. o. za trgovinu i usluge, Trg J.B.Tita 9, 52460 Buje zastupanog po punomoćniku Duje Nazlić; IZODAL društvo s ograničenom odgovornošću za završne radove u građevinarstvu, Rimski Put 22, Kaštel Sućurac; OT-OPTIMA TELEKOM d.d. za telekomunikacije, Bani 75/a, 10000 Zagreb; PROMONA, d.o.o. za informatičke sustave, Ulica Slobode 43, Split; VIPnet, društvo s ograničenom odgovornošću za usluge javnih telekomunikacija, Vrtni put 1, 10000 Zagreb; ELEKTROKOVINA ADRIA, d.o.o. za izradu, prodaju, montažu i popravak elektrotehničkih proizvoda, Vukovarska 52 a, 21000 Split; HŽ INFRASTRUKTURA d.o.o. za upravljanje, održavanje i izgradnju željezničke infrastrukture, Mihanovićeva 12, 10000 Zagreb; VENEFICA društvo s ograničenom odgovornošću za zastupanje, Kumborski put 20, 10000 Zagreb; VERITAS, tvrtka za reviziju i konzalting d.o.o., Vinkovačka 21, 21000 Split zastupanog po punomoćniku Tomislav Krka; Hrvatski Telekom d.d., Savska cesta 32, 10000 Zagreb; MARIS EKOLOGIJA I POLJOPRIVREDA društvo s ograničenom odgovornošću za proizvodnju, trgovinu i usluge, Borajska 1, 22000 Šibenik zastupanog po punomoćniku Nediljko Ivančević; HEP-Operator prijenosnog sustava d.o.o. za prijenos električne energije, Kupska 4, 10000 Zagreb; MILS, MLJEKARA SPLIT dioničko društvo, Komulovića Put 4, 21000 Split zastupanog po punomoćniku Meri Juričko; UniCredit Leasing Croatia društvo s ograničenom odgovornošću za leasing, Heinzelova 33, 10000 Zagreb; SREDIŠNJE KLIRINŠKO DEPOZITARNO DRUŠTVO, dioničko društvo, Heinzelova 62/a, 10000 Zagreb; DALSTROJ dioničko društvo Tvornica alatnih strojeva, pribora i alata, Put Mostina bb, 21000 Split; KOMUSPROMET trgovina i reciklaža d.o.o., Cesta Plano br. 11, 21220 Trogir; ALSTOM HRVATSKA d.o.o. za proizvodnju, trgovinu, inženjering i usluge, Mala Švarča 155, 47000 Karlovac zastupanog po punomoćniku TAMARA MUŠNJAK ŠPIŠIĆ; HYPO ALPE-ADRIA-BANK dioničko društvo, Slavonska avenija 6, 10000 Zagreb; JADRAN - METAL prerada sekundarnih sirovina d. d. "u stečaju", Valica br. 2, Pula zastupanog po punomoćniku Andrej Sablić; BOA E.L.L. d.o.o. za građenje, proizvodnju, trgovinu i usluge, Dubrovačka 3/A, 21000 Split; J.A.M. GROUP d.o.o. za turizam i usluge, Cesta Sv. Nikole 19, Bogdanovići zastupanog po punomoćniku MIRKO DRAŠKOVIĆ; Agencija za upravljanje državnom imovinom, Ivana Lučića 6, 10000 Zagreb; VOLKSBANK d.d., Varšavska 9, 10000 Zagreb; ERSTE FACTORING d.o.o., Ivana Lučića 2, 10000 Zagreb; ODVODNJA d.o.o. za trgovinu i usluge, Neslanovac 13, 21000 Split; TRAST d.d.,  Gat Sv.Duje 4, 21000 Split zastupanog po punomoćniku Martina Tončić - Bota; OVV-Održavanje vučnih vozila, društvo s ograničenom odgovornošću, Strojarska cesta 13, 10000 Zagreb; PRVI FAKTOR društvo s ograničenom odgovornošću za factoring, Hektorovićeva 2/V, 10000 Zagreb; DIA-PEN d.o.o. za proizvodnju, vanjskotrgovinski promet, trgovinu na veliko i usluge, Augusta Šenoe 8, 10434 STRMEC; PROMONA, d.o.o. za informatičke sustave, Ulica Slobode 43, 21000 Split; JADRAN - METAL prerada sekundarnih sirovina d. d. "u stečaju", Valica 2, 52000 Pula; LINGUA-SOFT d.o.o., Frankopanska 5/a, 10000 Zagreb zastupanog po punomoćniku Odvjetnički ured POLDAN, GATARA, DIZDAREVIĆ; MOZAIK KNJIGA društvo s ograničenom odgovornošću za nakladničku djelatnost i turistička agencija, Karlovačka cesta 24/a, 10000 Zagreb zastupanog po punomoćniku Boris Anišić; UNIVERZAL društvo s ograničenom odgovornošću za proizvodnju, gospodarenje otpadom, trgovinu i hotelijerstvo, Cehovska  10, 42000 Varaždin zastupanog po punomoćniku Maja Špoljarić; Vinko Gulišija; I M P K - Industrija metalnih proizvoda i konstrukcija d.o.o. za proizvodnju i usluge, Industrijska cesta/bb, Ivanić-Grad; BRANIMIR-COMERCE društvo s ograničenom odgovornošću za trgovinu i usluge, Bilice II/26, 21000 Split zastupanog po punomoćniku Tomislav Krka; ŠPEDTOURS d.o.o. za unutrašnju i međunarodnu špediciju i carinsko posredovanje, Put Sjeverne Luke/bb, 21000 Split zastupanog po punomoćniku Jadranko Vidović; POTENCIJAL za inženjering i usluge društvo s ograničenom odgovornošću, Doverska 37, Split; LUŠIJA d.o.o. za instalacijske radove i trgovinu, turistička agencija, Kralja Tomislava 22, 21220 Trogir; FROM društvo s ograničenom odgovornošću za građevinarstvo, ugostiteljstvo i trgovinu, Ul. Ante Starčevića 5, 21219 Kaštel Kambelovac zastupanog po punomoćniku Darko Varnica; VISA-PROMET, d.o.o. za trgovinu i promet, Rimski Put 2/b, 21220 Trogir; Hrvatska radiotelevizija, Prisavlje 3, 10000 Zagreb; ISCAR ALATI društvo s ograničenom odgovornošću za proizvodnju i trgovinu raznim alatima, J.Jelačića  134, 10430 Samobor; Hrvatske vode, pravna osoba za upravljanje vodama, Ulica grada Vukovara 220, 10000 Zagreb; OKSID d.o.o. za proizvodnju, trgovinu i usluge, Antuna Mihanovića 10, 31326 Darda zastupanog po punomoćniku Branko Nenadić; GEOPROJEKT, dioničko društvo za geodetske poslove, građevinsko projektiranje i nadzor, Sukoišanska 43, 21000 Split zastupanog po punomoćniku Odvjetničko društvo MATULIĆ, BILIĆ I PARTNERI, j.t.d.; KPMG Croatia d.o.o. za reviziju, Ivana Lučića 2 a, 10000 Zagreb; HRVATSKI ZAVOD ZA ZDRAVSTVENO OSIGURANJE Područni ured Split, Margaretska 3, 10000 Zagreb; APO, d.o.o., usluge zaštite okoliša, Savska Cesta 41/IV, 10000 Zagreb; Ilija Matešić, Pape Ivana Pavla II, 21214 Kaštel Kambelovac zastupanog po punomoćniku Vinko Fabjanović; Jurica Škaričić, Trondheimska 3, 21000 Split; PETROKEMIJA, d.d. tvornica gnojiva, Aleja Vukovar 4, 44320 Kutina; Antonio Parancin, Pristeg 106, 23420 Benkovac; ROTERM d.o.o. za projektiranje, nadzor i izvođenje termo instalacija, zastupanje i promet robom, Marina Držića 8, 21000 Split; Marko Tešija, Donja Rupotina 5, 21210 Klis; Fond za zaštitu okoliša i energetsku učinkovitost, Ksaver 208, 10000 Zagreb; NEZAVISNI SINDIKAT BRODOSPLIT, Put Supavla 19, 21000 Split; Vlado Oštrić, Put sv. Lovre 3 b, 21214 Kaštel Lukšić; AGENCIJA ZA INTEGRALNI TRANSPORT, društvo s ograničenom odgovornošću, Heinzelova 51, 10000 Zagreb; Financijska agencija, Vrtni put 3, 10000 Zagreb; Krunoslav Cerovac, Brdo 4/B, 47000 Karlovac; Antonija Čagalj, Kučiće bb, 21208 Kučiće; Jurica Piuk, Ulica Domovinskog rata 1, 21210 Solin; ČELIĆ d.o.o. za građevinarstvo, trgovinu, turizam, cestovni promet i remont, Mosećka Ulica 42, 21000 Split; GRAD KAŠTELA, Braće Radić 1, 21212 Kaštel Sućurac; MPPR d.o.o. za projektiranje, proizvodnju, trgovinu, vanjsku trgovinu i poslovne usluge, Kukuljićeva 16/I, 21000 Split; Ante Doždor, Plemićeva 2, 10000 Zagreb; Stečajni upravitelj Vedran Šeparović, Dubrovačka, 21000 Split</derivirana_varijabla>
  </DomainObject.Predmet.StrankaFormatedWithAdress>
  <DomainObject.Predmet.StrankaFormatedWithAdressOIB>
    <izvorni_sadrzaj> HEP - Opskrba d.o.o. za opskrbu potrošača električnom, toplinskom energijom i plinom, OIB 63073332379, Ulica grada Vukovara 37, 10000 Zagreb; EUROTIM d.o.o., OIB 41511343191, Dubrovačka Ulica 51, 21000 Split zastupanog po punomoćniku Miroslav Šarić; CIAN društvo s ograničenom odgovornošću za sanitarnu zaštitu čovjekove okoline, OIB 04201603871, Varaždinska Ulica 51, 21000 Split; VOX-VLADO d.o.o. za servis i trgovinu, OIB 67041271835, Pujanke 45, 21000 Split; JELANA za trgovinu i usluge, društvo s ograničenom odgovornošću, OIB 56403884393, Hercegovačka 126, 21000 Split; TEHNOMATERIJAL d.o.o. za trgovinu, građevinarstvo i usluge, OIB 00186927774, Tripalov voćnjak 3, 21230 Sinj; LASTVE, d.o.o. za trgovinu i usluge, OIB 80714087504, Fra Grge Martića 45, 21000 Split; ADRIATIC-BLIZNA d.o.o., OIB 80385679206, Ante Starčevića  16, 21220 Trogir zastupanog po punomoćniku Mislav Milas; FAZOR za projektiranje, inženjering i proizvodnju društvo s ograničenom odgovornošću, OIB 05821722044, Paštrićeva 2, 21000 Split; AGENCIJA ZA INTEGRALNI TRANSPORT, društvo s ograničenom odgovornošću, OIB 42650506038, Heinzelova 51, 10000 Zagreb zastupanog po punomoćniku Odvjetničko društvo Smolčić i Partneri, d.o.o.; SVOD, d.o.o. za građenje i trgovinu, OIB 24958826983, Put Radoševca 14, 21000 Split; KOMUSPROMET trgovina i reciklaža d.o.o., OIB 75646042222, Plano/bb, 21222 Trogir; OT-OPTIMA TELEKOM d.d. za telekomunikacije, OIB 36004425025, Bani 75/a, 10000 Zagreb; HŽ CARGO d.o.o. za prijevoz tereta, OIB 08720210702, Mihanovićeva 12, 10000 Zagreb; Ustanova za zapošljavanje, rad i profesionalnu rehabilitaciju osoba s invaliditetom DES, OIB 23754648622, Boktuljin Put/bb, Split zastupanog po punomoćniku Dino Puljić; MATEJ KOMERC d.o.o. za trgovinu i turizam, OIB 11823238996, Put Starog Sela/bb, Podstrana zastupanog po punomoćniku Ilana Grčić; AKD-Zaštita d.o.o. za zaštitu osoba i imovine, OIB 09253797076, Savska cesta 28, 10000 Zagreb zastupanog po punomoćniku Odvjetničko društvo Hanžeković &amp; Partneri društvo s ograničenom odgovornošću; MEDITERAN-TRADING d.o.o. za trgovinu, turizam i proizvodnju, OIB 51191000615, Žrnovnička 6, 21000 Split zastupanog po punomoćniku Tomislav Krka; DINGO za turizam, trgovinu i proizvodnju, društvo s ograničenom odgovornošću, OIB 99726761415, Žrnovnička 6, 21000 Split zastupanog po punomoćniku Tomislav Krka; VODOVOD I KANALIZACIJA, društvo s ograničenom odgovornošću za vodoopskrbu, odvodnju i pročišćavanje otpadnih voda, OIB 56826138353, Biokovska 3, 21000 Split; INSTITUT IGH, dioničko društvo za istraživanje i razvoj u graditeljstvu, OIB 79766124714, Janka Rakuše 1, 10000 Zagreb; VERITAS, tvrtka za reviziju i konzalting d.o.o., OIB 17196896730, Vinkovačka 21, 21000 Split zastupanog po punomoćniku Tomislav Krka; GRAĐEVINSKA INDUSTRIJA-RUDARSTVO-KAMENARSTVO KALUN d.d. za proizvodnju vapna, tehničkog kamena i betona, OIB 34158554107, Stjepana Radića 5, Drniš zastupanog po punomoćniku Odvjetničko društvo PRIMORAC I PARTNERI, j.t.d.; KAESER KOMPRESSOREN trgovina i usluge d. o. o., OIB 42572807012, Rimski put 11 d, Sesvete; HRVATSKI ZAVOD ZA MIROVINSKO OSIGURANJE, OIB 84397956623, A. Mihanovića 3, 10000 Zagreb; PETROKEMIJA, d.d. tvornica gnojiva, OIB 24503685008, Aleja Vukovar 4, 44320 Kutina; PREDIKAT d.o.o. za komunikacijski menadžment, OIB 26510647511, Svetog Petra Starog 36, Split zastupanog po punomoćniku DAVOR DRMIĆ; DOMIS društvo s ograničenom odgovornošću za proizvodnju, reciklažu, trgovinu i usluge, OIB 07253968583, Kralja Zvonimira 14/I, 21000 Split; CIAN društvo s ograničenom odgovornošću za sanitarnu zaštitu čovjekove okoline, OIB 04201603871, Varaždinska Ulica 51, 21000 Split; EURO DAUS 1963 dioničko društvo za trgovinu, servis vozila i putničke agencije, OIB 76091191033, Put Mostina 1, 21000 Split; JELANA za trgovinu i usluge, društvo s ograničenom odgovornošću, OIB 56403884393, Hercegovačka 126, 21000 Split; PRIMAT d.o.o. za usluge i trgovinu, OIB 30408759840, Vukovarska Cesta 434, 31000 Osijek zastupanog po punomoćniku Zajednički odvjetnički ured  DARKO ŠUPER, IVICA KOVAČEVIĆ I BRANKO RABAR; C.I.O.M., društvo s ograničenom odgovornošću za proizvodnju, unutarnju i vanjsku trgovinu i usluge,, OIB 32900007680, Josipa Lončara 15, 10000 Zagreb; GALEB - PROMET društvo s ograničenom odgovornošću za trgovinu, OIB 96627817240, Srednjaci 16, 10000 Zagreb zastupanog po punomoćniku MANDA BANOVIĆ; ELEKTRIČAR, društvo s ograničenom odgovornošću za graditeljstvo turizam trgovinu i pružanja usluge turističke agencije, OIB 49718474285, Skradinska 11, Split; ČISTOĆA društvo s ograničenom odgovornošću za obavljanje komunalnih djelatnosti održavanja čistoće i odlaganja komunaln, OIB 38812451417, Put Plokita 81, 21000 Split; CROATIA osiguranje d.d., OIB 26187994862, Miramarska 22, 10000 Zagreb; PRALIJA TRADE društvo s ograničenom odgovornošću za trgovinu, turizam, projektiranje i preradu industrijskih optadaka, OIB 67216723026, Domovinskog rata 41, 21000 Split; ONEUMGRAF d.o.o. za grafičku djelatnost, trgovinu i usluge, OIB 92725885469, Četvrt ribnjak 8, Omiš; CAPRICORNO, društvo s ograničenom odgovornošću za trgovinu, OIB 09517317411, Hercegovačka 57/A, Split; HEP-Operator distribucijskog sustava d.o.o. za distribuciju i opskrbu električne energije ELEKTRODALMACIJA SPLIT, OIB 46830600751, Ulica grada Vukovara 37, 10000 Zagreb; POS, društvo s ograničenom odgovornošću za informatičke usluge, OIB 84938865556, Tolstojeva 32/I, Split; Zagrebačka burza d.d., OIB 84368186611, Ivana Lučića 2 A, 10000 Zagreb zastupanog po punomoćniku MAĐARIĆ &amp; LUI - odvjetničko društvo d.o.o.; INTEHNA Zagreb d.o.o. za trgovinu i proizvodnju, OIB 37327565128, Samoborska 255/II, 10000 Zagreb; KEMIS-TERMOCLEAN d.o.o. za industrijska čišćenja i gospodarenja otpadom, OIB 47719259482, Sudišćak 3, 10000 Zagreb zastupanog po punomoćniku Davor Grgić; MESSER CROATIA PLIN Poduzeće za proizvodnju i prodaju tehničkih plinova d.o.o., OIB 32179081874, Industrijska  1, 10290 Zaprešić; ADRIATIC ZAGREB d.o.o. za financijske usluge, OIB 36856583241, Prilaz Gjure Deželića 52, 10000 Zagreb; BASLER OSIGURANJE ZAGREB dioničko društvo za osiguranje, OIB 59706054982, Radnička ceste 37 B, 10000 Zagreb zastupanog po punomoćniku Ivo Staničić; TEXT-PAPIR d.o.o. za trgovinu i usluge, OIB 45878059290, Stinice 12, 21000 Split; TRAST međunarodno otpremništvo, dioničko društvo, OIB 93225891495, Gat sv. Duje 4, 21000 Split zastupanog po punomoćniku Marina Tončić - Bota; KEMOKOP društvo s ograničenom odgovornošću za specijalni transport kemikalija, OIB 12916703731, Industrijska bb, 10370 Dugo Selo zastupanog po punomoćniku ODVJETNIČKO DRUŠTVO BUDIN-PENIĆ-SKERLEV javno trgovačko društva; METAL-DALMACIJA d.o.o. za proizvodnju, trgovinu i usluge, OIB 43296402613, Rendićeva 20, Split; BRAMONT izrada metalnih i alu proizvoda d.o.o., OIB 66705884086, Donji Muć 137, 21203 Donji Muć; MINAX d.o.o. za građenje, trgovinu i usluge, OIB 03335759746, Predovečka 9, 10000 Zagreb zastupanog po punomoćniku SANJA PAIĆ; Siemens dioničko društvo za elektrotehniku, OIB 12673471493, Heinzelova 70 a, 10000 Zagreb; OVV-Održavanje vučnih vozila, društvo s ograničenom odgovornošću, OIB 32246690065, Strojarska bb, 10000 Zagreb; PROPLIN d.o.o. za proizvodnju i trgovinu ukapljenim naftnim plinom, OIB 69737351025, Savska cesta 41/II, 10000 Zagreb; ČEPO d. o. o. za proizvodnju, montažu, trgovinu, uvoz-izvoz, OIB 51141867905, M.Iličića br. 2, 35101 Slavonski Brod zastupanog po punomoćniku Zajednički odvjetnički ured odvjetnici MARIJAN BETLACH i KREŠIMIR BOGDAN; BRODOMERKUR trgovina i usluge, dioničko društvo, OIB 33956120458, Poljička cesta 35, 21000 Split; PRVI FAKTOR društvo s ograničenom odgovornošću za factoring, OIB 63278028623, Hektorovićeva 2, 10000 Zagreb; OTP banka Hrvatska dioničko društvo, OIB 52508873833, Domovinskog rata 3, 23000 Zadar zastupanog po punomoćniku Odvjetničko društvo ŠIŠKO i partneri, j.t.d.; HYPO-LEASING KROATIEN, društvo za financiranje, d.o.o., OIB 87064273078, Koranska 16, 10000 Zagreb; KONČAR - INSTITUT ZA ELEKTROTEHNIKU  d.d., OIB 37724368086, Fallerovo šetalište 22, 10000 Zagreb; DIA-PEN d.o.o. za proizvodnju, vanjskotrgovinski promet, trgovinu na veliko i usluge, OIB 43318080627, Augusta Šenoe 8, 10434 Strmec; DINGO za turizam, trgovinu i proizvodnju, društvo s ograničenom odgovornošću, OIB 99726761415, Žrnovnička 6, 21000 Split; TIMONT društvo s ograničenom odgovornošću za proizvodnju proizvoda od metala i trgovinu, OIB 04115350526, Plano/bb, 21220 Trogir zastupanog po punomoćniku Budislav Angjelinović; Ivo Župić; EMO - COMMERCE - SPLIT društvo ograničene odgovornosti za izvođenje brodograđevnih radova i usluga, OIB 15289050579, Ive Tijardovića 26, 21000 Split zastupanog po punomoćniku Tomislav Krka; MEDITERAN-TRADING d.o.o. za trgovinu, turizam i proizvodnju, OIB 51191000615, Žrnovnička 6, 21000 Split zastupanog po punomoćniku Tomislav Krka; B. METAL d. o. o. za trgovinu i usluge, OIB 81035113337, Trg J.B.Tita 9, 52460 Buje zastupanog po punomoćniku Duje Nazlić; IZODAL društvo s ograničenom odgovornošću za završne radove u građevinarstvu, OIB 07085868781, Rimski Put 22, Kaštel Sućurac; OT-OPTIMA TELEKOM d.d. za telekomunikacije, OIB 36004425025, Bani 75/a, 10000 Zagreb; PROMONA, d.o.o. za informatičke sustave, OIB 96037409876, Ulica Slobode 43, Split; VIPnet, društvo s ograničenom odgovornošću za usluge javnih telekomunikacija, OIB 29524210204, Vrtni put 1, 10000 Zagreb; ELEKTROKOVINA ADRIA, d.o.o. za izradu, prodaju, montažu i popravak elektrotehničkih proizvoda, OIB 86742905038, Vukovarska 52 a, 21000 Split; HŽ INFRASTRUKTURA d.o.o. za upravljanje, održavanje i izgradnju željezničke infrastrukture, OIB 39901919995, Mihanovićeva 12, 10000 Zagreb; VENEFICA društvo s ograničenom odgovornošću za zastupanje, OIB 69175273177, Kumborski put 20, 10000 Zagreb; VERITAS, tvrtka za reviziju i konzalting d.o.o., OIB 17196896730, Vinkovačka 21, 21000 Split zastupanog po punomoćniku Tomislav Krka; Hrvatski Telekom d.d., OIB 81793146560, Savska cesta 32, 10000 Zagreb; MARIS EKOLOGIJA I POLJOPRIVREDA društvo s ograničenom odgovornošću za proizvodnju, trgovinu i usluge, OIB 88835556414, Borajska 1, 22000 Šibenik zastupanog po punomoćniku Nediljko Ivančević; HEP-Operator prijenosnog sustava d.o.o. za prijenos električne energije, OIB 13148821633, Kupska 4, 10000 Zagreb; MILS, MLJEKARA SPLIT dioničko društvo, OIB 08214458449, Komulovića Put 4, 21000 Split zastupanog po punomoćniku Meri Juričko; UniCredit Leasing Croatia društvo s ograničenom odgovornošću za leasing, OIB 18736141210, Heinzelova 33, 10000 Zagreb; SREDIŠNJE KLIRINŠKO DEPOZITARNO DRUŠTVO, dioničko društvo, OIB 64406809162, Heinzelova 62/a, 10000 Zagreb; DALSTROJ dioničko društvo Tvornica alatnih strojeva, pribora i alata, OIB 43458781581, Put Mostina bb, 21000 Split; KOMUSPROMET trgovina i reciklaža d.o.o., OIB 75646042222, Cesta Plano br. 11, 21220 Trogir; ALSTOM HRVATSKA d.o.o. za proizvodnju, trgovinu, inženjering i usluge, OIB 80201809377, Mala Švarča 155, 47000 Karlovac zastupanog po punomoćniku TAMARA MUŠNJAK ŠPIŠIĆ; HYPO ALPE-ADRIA-BANK dioničko društvo, OIB 14036333877, Slavonska avenija 6, 10000 Zagreb; JADRAN - METAL prerada sekundarnih sirovina d. d. "u stečaju", OIB 75144446829, Valica br. 2, Pula zastupanog po punomoćniku Andrej Sablić; BOA E.L.L. d.o.o. za građenje, proizvodnju, trgovinu i usluge, OIB 48182689327, Dubrovačka 3/A, 21000 Split; J.A.M. GROUP d.o.o. za turizam i usluge, OIB 84961446693, Cesta Sv. Nikole 19, Bogdanovići zastupanog po punomoćniku MIRKO DRAŠKOVIĆ; Agencija za upravljanje državnom imovinom, OIB 75666130770, Ivana Lučića 6, 10000 Zagreb; VOLKSBANK d.d., OIB 78427478595, Varšavska 9, 10000 Zagreb; ERSTE FACTORING d.o.o., OIB 10194059689, Ivana Lučića 2, 10000 Zagreb; ODVODNJA d.o.o. za trgovinu i usluge, OIB 17323637115, Neslanovac 13, 21000 Split; TRAST d.d., OIB 93225891495,  Gat Sv.Duje 4, 21000 Split zastupanog po punomoćniku Martina Tončić - Bota; OVV-Održavanje vučnih vozila, društvo s ograničenom odgovornošću, OIB 32246690065, Strojarska cesta 13, 10000 Zagreb; PRVI FAKTOR društvo s ograničenom odgovornošću za factoring, OIB 63278028623, Hektorovićeva 2/V, 10000 Zagreb; DIA-PEN d.o.o. za proizvodnju, vanjskotrgovinski promet, trgovinu na veliko i usluge, OIB 43318080627, Augusta Šenoe 8, 10434 STRMEC; PROMONA, d.o.o. za informatičke sustave, OIB 96037409876, Ulica Slobode 43, 21000 Split; JADRAN - METAL prerada sekundarnih sirovina d. d. "u stečaju", OIB 75144446829, Valica 2, 52000 Pula; LINGUA-SOFT d.o.o., OIB 57552096233, Frankopanska 5/a, 10000 Zagreb zastupanog po punomoćniku Odvjetnički ured POLDAN, GATARA, DIZDAREVIĆ; MOZAIK KNJIGA društvo s ograničenom odgovornošću za nakladničku djelatnost i turistička agencija, OIB 57010186553, Karlovačka cesta 24/a, 10000 Zagreb zastupanog po punomoćniku Boris Anišić; UNIVERZAL društvo s ograničenom odgovornošću za proizvodnju, gospodarenje otpadom, trgovinu i hotelijerstvo, OIB 71843925886, Cehovska  10, 42000 Varaždin zastupanog po punomoćniku Maja Špoljarić; Vinko Gulišija; I M P K - Industrija metalnih proizvoda i konstrukcija d.o.o. za proizvodnju i usluge, OIB 79967698402, Industrijska cesta/bb, Ivanić-Grad; BRANIMIR-COMERCE društvo s ograničenom odgovornošću za trgovinu i usluge, OIB 65894377902, Bilice II/26, 21000 Split zastupanog po punomoćniku Tomislav Krka; ŠPEDTOURS d.o.o. za unutrašnju i međunarodnu špediciju i carinsko posredovanje, OIB 31430550836, Put Sjeverne Luke/bb, 21000 Split zastupanog po punomoćniku Jadranko Vidović; POTENCIJAL za inženjering i usluge društvo s ograničenom odgovornošću, OIB 80072940561, Doverska 37, Split; LUŠIJA d.o.o. za instalacijske radove i trgovinu, turistička agencija, OIB 23986299087, Kralja Tomislava 22, 21220 Trogir; FROM društvo s ograničenom odgovornošću za građevinarstvo, ugostiteljstvo i trgovinu, OIB 02187261231, Ul. Ante Starčevića 5, 21219 Kaštel Kambelovac zastupanog po punomoćniku Darko Varnica; VISA-PROMET, d.o.o. za trgovinu i promet, OIB 68171831849, Rimski Put 2/b, 21220 Trogir; Hrvatska radiotelevizija, OIB 68419124305, Prisavlje 3, 10000 Zagreb; ISCAR ALATI društvo s ograničenom odgovornošću za proizvodnju i trgovinu raznim alatima, OIB 42440962203, J.Jelačića  134, 10430 Samobor; Hrvatske vode, pravna osoba za upravljanje vodama, OIB 28921383001, Ulica grada Vukovara 220, 10000 Zagreb; OKSID d.o.o. za proizvodnju, trgovinu i usluge, OIB 45126648126, Antuna Mihanovića 10, 31326 Darda zastupanog po punomoćniku Branko Nenadić; GEOPROJEKT, dioničko društvo za geodetske poslove, građevinsko projektiranje i nadzor, OIB 25623466485, Sukoišanska 43, 21000 Split zastupanog po punomoćniku Odvjetničko društvo MATULIĆ, BILIĆ I PARTNERI, j.t.d.; KPMG Croatia d.o.o. za reviziju, OIB 20963249418, Ivana Lučića 2 a, 10000 Zagreb; HRVATSKI ZAVOD ZA ZDRAVSTVENO OSIGURANJE Područni ured Split, OIB 02958272670, Margaretska 3, 10000 Zagreb; APO, d.o.o., usluge zaštite okoliša, OIB 83995348543, Savska Cesta 41/IV, 10000 Zagreb; Ilija Matešić, OIB 67923994403, Pape Ivana Pavla II, 21214 Kaštel Kambelovac zastupanog po punomoćniku Vinko Fabjanović; Jurica Škaričić, OIB 52263340680, Trondheimska 3, 21000 Split; PETROKEMIJA, d.d. tvornica gnojiva, OIB 24503685008, Aleja Vukovar 4, 44320 Kutina; Antonio Parancin, OIB 04347855676, Pristeg 106, 23420 Benkovac; ROTERM d.o.o. za projektiranje, nadzor i izvođenje termo instalacija, zastupanje i promet robom, OIB 79948849024, Marina Držića 8, 21000 Split; Marko Tešija, OIB 90391121566, Donja Rupotina 5, 21210 Klis; Fond za zaštitu okoliša i energetsku učinkovitost, OIB 85828625994, Ksaver 208, 10000 Zagreb; NEZAVISNI SINDIKAT BRODOSPLIT, OIB 14234539944, Put Supavla 19, 21000 Split; Vlado Oštrić, OIB 38746001159, Put sv. Lovre 3 b, 21214 Kaštel Lukšić; AGENCIJA ZA INTEGRALNI TRANSPORT, društvo s ograničenom odgovornošću, OIB 42650506038, Heinzelova 51, 10000 Zagreb; Financijska agencija, OIB 85821130368, Vrtni put 3, 10000 Zagreb; Krunoslav Cerovac, OIB 41815715157, Brdo 4/B, 47000 Karlovac; Antonija Čagalj, OIB 63512530777, Kučiće bb, 21208 Kučiće; Jurica Piuk, OIB 62591097525, Ulica Domovinskog rata 1, 21210 Solin; ČELIĆ d.o.o. za građevinarstvo, trgovinu, turizam, cestovni promet i remont, OIB 99049666260, Mosećka Ulica 42, 21000 Split; GRAD KAŠTELA, OIB 08727843572, Braće Radić 1, 21212 Kaštel Sućurac; MPPR d.o.o. za projektiranje, proizvodnju, trgovinu, vanjsku trgovinu i poslovne usluge, OIB 03517829065, Kukuljićeva 16/I, 21000 Split; Ante Doždor, OIB 78860880233, Plemićeva 2, 10000 Zagreb; Stečajni upravitelj Vedran Šeparović, OIB , Dubrovačka, 21000 Split</izvorni_sadrzaj>
    <derivirana_varijabla naziv="DomainObject.Predmet.StrankaFormatedWithAdressOIB_1"> HEP - Opskrba d.o.o. za opskrbu potrošača električnom, toplinskom energijom i plinom, OIB 63073332379, Ulica grada Vukovara 37, 10000 Zagreb; EUROTIM d.o.o., OIB 41511343191, Dubrovačka Ulica 51, 21000 Split zastupanog po punomoćniku Miroslav Šarić; CIAN društvo s ograničenom odgovornošću za sanitarnu zaštitu čovjekove okoline, OIB 04201603871, Varaždinska Ulica 51, 21000 Split; VOX-VLADO d.o.o. za servis i trgovinu, OIB 67041271835, Pujanke 45, 21000 Split; JELANA za trgovinu i usluge, društvo s ograničenom odgovornošću, OIB 56403884393, Hercegovačka 126, 21000 Split; TEHNOMATERIJAL d.o.o. za trgovinu, građevinarstvo i usluge, OIB 00186927774, Tripalov voćnjak 3, 21230 Sinj; LASTVE, d.o.o. za trgovinu i usluge, OIB 80714087504, Fra Grge Martića 45, 21000 Split; ADRIATIC-BLIZNA d.o.o., OIB 80385679206, Ante Starčevića  16, 21220 Trogir zastupanog po punomoćniku Mislav Milas; FAZOR za projektiranje, inženjering i proizvodnju društvo s ograničenom odgovornošću, OIB 05821722044, Paštrićeva 2, 21000 Split; AGENCIJA ZA INTEGRALNI TRANSPORT, društvo s ograničenom odgovornošću, OIB 42650506038, Heinzelova 51, 10000 Zagreb zastupanog po punomoćniku Odvjetničko društvo Smolčić i Partneri, d.o.o.; SVOD, d.o.o. za građenje i trgovinu, OIB 24958826983, Put Radoševca 14, 21000 Split; KOMUSPROMET trgovina i reciklaža d.o.o., OIB 75646042222, Plano/bb, 21222 Trogir; OT-OPTIMA TELEKOM d.d. za telekomunikacije, OIB 36004425025, Bani 75/a, 10000 Zagreb; HŽ CARGO d.o.o. za prijevoz tereta, OIB 08720210702, Mihanovićeva 12, 10000 Zagreb; Ustanova za zapošljavanje, rad i profesionalnu rehabilitaciju osoba s invaliditetom DES, OIB 23754648622, Boktuljin Put/bb, Split zastupanog po punomoćniku Dino Puljić; MATEJ KOMERC d.o.o. za trgovinu i turizam, OIB 11823238996, Put Starog Sela/bb, Podstrana zastupanog po punomoćniku Ilana Grčić; AKD-Zaštita d.o.o. za zaštitu osoba i imovine, OIB 09253797076, Savska cesta 28, 10000 Zagreb zastupanog po punomoćniku Odvjetničko društvo Hanžeković &amp; Partneri društvo s ograničenom odgovornošću; MEDITERAN-TRADING d.o.o. za trgovinu, turizam i proizvodnju, OIB 51191000615, Žrnovnička 6, 21000 Split zastupanog po punomoćniku Tomislav Krka; DINGO za turizam, trgovinu i proizvodnju, društvo s ograničenom odgovornošću, OIB 99726761415, Žrnovnička 6, 21000 Split zastupanog po punomoćniku Tomislav Krka; VODOVOD I KANALIZACIJA, društvo s ograničenom odgovornošću za vodoopskrbu, odvodnju i pročišćavanje otpadnih voda, OIB 56826138353, Biokovska 3, 21000 Split; INSTITUT IGH, dioničko društvo za istraživanje i razvoj u graditeljstvu, OIB 79766124714, Janka Rakuše 1, 10000 Zagreb; VERITAS, tvrtka za reviziju i konzalting d.o.o., OIB 17196896730, Vinkovačka 21, 21000 Split zastupanog po punomoćniku Tomislav Krka; GRAĐEVINSKA INDUSTRIJA-RUDARSTVO-KAMENARSTVO KALUN d.d. za proizvodnju vapna, tehničkog kamena i betona, OIB 34158554107, Stjepana Radića 5, Drniš zastupanog po punomoćniku Odvjetničko društvo PRIMORAC I PARTNERI, j.t.d.; KAESER KOMPRESSOREN trgovina i usluge d. o. o., OIB 42572807012, Rimski put 11 d, Sesvete; HRVATSKI ZAVOD ZA MIROVINSKO OSIGURANJE, OIB 84397956623, A. Mihanovića 3, 10000 Zagreb; PETROKEMIJA, d.d. tvornica gnojiva, OIB 24503685008, Aleja Vukovar 4, 44320 Kutina; PREDIKAT d.o.o. za komunikacijski menadžment, OIB 26510647511, Svetog Petra Starog 36, Split zastupanog po punomoćniku DAVOR DRMIĆ; DOMIS društvo s ograničenom odgovornošću za proizvodnju, reciklažu, trgovinu i usluge, OIB 07253968583, Kralja Zvonimira 14/I, 21000 Split; CIAN društvo s ograničenom odgovornošću za sanitarnu zaštitu čovjekove okoline, OIB 04201603871, Varaždinska Ulica 51, 21000 Split; EURO DAUS 1963 dioničko društvo za trgovinu, servis vozila i putničke agencije, OIB 76091191033, Put Mostina 1, 21000 Split; JELANA za trgovinu i usluge, društvo s ograničenom odgovornošću, OIB 56403884393, Hercegovačka 126, 21000 Split; PRIMAT d.o.o. za usluge i trgovinu, OIB 30408759840, Vukovarska Cesta 434, 31000 Osijek zastupanog po punomoćniku Zajednički odvjetnički ured  DARKO ŠUPER, IVICA KOVAČEVIĆ I BRANKO RABAR; C.I.O.M., društvo s ograničenom odgovornošću za proizvodnju, unutarnju i vanjsku trgovinu i usluge,, OIB 32900007680, Josipa Lončara 15, 10000 Zagreb; GALEB - PROMET društvo s ograničenom odgovornošću za trgovinu, OIB 96627817240, Srednjaci 16, 10000 Zagreb zastupanog po punomoćniku MANDA BANOVIĆ; ELEKTRIČAR, društvo s ograničenom odgovornošću za graditeljstvo turizam trgovinu i pružanja usluge turističke agencije, OIB 49718474285, Skradinska 11, Split; ČISTOĆA društvo s ograničenom odgovornošću za obavljanje komunalnih djelatnosti održavanja čistoće i odlaganja komunaln, OIB 38812451417, Put Plokita 81, 21000 Split; CROATIA osiguranje d.d., OIB 26187994862, Miramarska 22, 10000 Zagreb; PRALIJA TRADE društvo s ograničenom odgovornošću za trgovinu, turizam, projektiranje i preradu industrijskih optadaka, OIB 67216723026, Domovinskog rata 41, 21000 Split; ONEUMGRAF d.o.o. za grafičku djelatnost, trgovinu i usluge, OIB 92725885469, Četvrt ribnjak 8, Omiš; CAPRICORNO, društvo s ograničenom odgovornošću za trgovinu, OIB 09517317411, Hercegovačka 57/A, Split; HEP-Operator distribucijskog sustava d.o.o. za distribuciju i opskrbu električne energije ELEKTRODALMACIJA SPLIT, OIB 46830600751, Ulica grada Vukovara 37, 10000 Zagreb; POS, društvo s ograničenom odgovornošću za informatičke usluge, OIB 84938865556, Tolstojeva 32/I, Split; Zagrebačka burza d.d., OIB 84368186611, Ivana Lučića 2 A, 10000 Zagreb zastupanog po punomoćniku MAĐARIĆ &amp; LUI - odvjetničko društvo d.o.o.; INTEHNA Zagreb d.o.o. za trgovinu i proizvodnju, OIB 37327565128, Samoborska 255/II, 10000 Zagreb; KEMIS-TERMOCLEAN d.o.o. za industrijska čišćenja i gospodarenja otpadom, OIB 47719259482, Sudišćak 3, 10000 Zagreb zastupanog po punomoćniku Davor Grgić; MESSER CROATIA PLIN Poduzeće za proizvodnju i prodaju tehničkih plinova d.o.o., OIB 32179081874, Industrijska  1, 10290 Zaprešić; ADRIATIC ZAGREB d.o.o. za financijske usluge, OIB 36856583241, Prilaz Gjure Deželića 52, 10000 Zagreb; BASLER OSIGURANJE ZAGREB dioničko društvo za osiguranje, OIB 59706054982, Radnička ceste 37 B, 10000 Zagreb zastupanog po punomoćniku Ivo Staničić; TEXT-PAPIR d.o.o. za trgovinu i usluge, OIB 45878059290, Stinice 12, 21000 Split; TRAST međunarodno otpremništvo, dioničko društvo, OIB 93225891495, Gat sv. Duje 4, 21000 Split zastupanog po punomoćniku Marina Tončić - Bota; KEMOKOP društvo s ograničenom odgovornošću za specijalni transport kemikalija, OIB 12916703731, Industrijska bb, 10370 Dugo Selo zastupanog po punomoćniku ODVJETNIČKO DRUŠTVO BUDIN-PENIĆ-SKERLEV javno trgovačko društva; METAL-DALMACIJA d.o.o. za proizvodnju, trgovinu i usluge, OIB 43296402613, Rendićeva 20, Split; BRAMONT izrada metalnih i alu proizvoda d.o.o., OIB 66705884086, Donji Muć 137, 21203 Donji Muć; MINAX d.o.o. za građenje, trgovinu i usluge, OIB 03335759746, Predovečka 9, 10000 Zagreb zastupanog po punomoćniku SANJA PAIĆ; Siemens dioničko društvo za elektrotehniku, OIB 12673471493, Heinzelova 70 a, 10000 Zagreb; OVV-Održavanje vučnih vozila, društvo s ograničenom odgovornošću, OIB 32246690065, Strojarska bb, 10000 Zagreb; PROPLIN d.o.o. za proizvodnju i trgovinu ukapljenim naftnim plinom, OIB 69737351025, Savska cesta 41/II, 10000 Zagreb; ČEPO d. o. o. za proizvodnju, montažu, trgovinu, uvoz-izvoz, OIB 51141867905, M.Iličića br. 2, 35101 Slavonski Brod zastupanog po punomoćniku Zajednički odvjetnički ured odvjetnici MARIJAN BETLACH i KREŠIMIR BOGDAN; BRODOMERKUR trgovina i usluge, dioničko društvo, OIB 33956120458, Poljička cesta 35, 21000 Split; PRVI FAKTOR društvo s ograničenom odgovornošću za factoring, OIB 63278028623, Hektorovićeva 2, 10000 Zagreb; OTP banka Hrvatska dioničko društvo, OIB 52508873833, Domovinskog rata 3, 23000 Zadar zastupanog po punomoćniku Odvjetničko društvo ŠIŠKO i partneri, j.t.d.; HYPO-LEASING KROATIEN, društvo za financiranje, d.o.o., OIB 87064273078, Koranska 16, 10000 Zagreb; KONČAR - INSTITUT ZA ELEKTROTEHNIKU  d.d., OIB 37724368086, Fallerovo šetalište 22, 10000 Zagreb; DIA-PEN d.o.o. za proizvodnju, vanjskotrgovinski promet, trgovinu na veliko i usluge, OIB 43318080627, Augusta Šenoe 8, 10434 Strmec; DINGO za turizam, trgovinu i proizvodnju, društvo s ograničenom odgovornošću, OIB 99726761415, Žrnovnička 6, 21000 Split; TIMONT društvo s ograničenom odgovornošću za proizvodnju proizvoda od metala i trgovinu, OIB 04115350526, Plano/bb, 21220 Trogir zastupanog po punomoćniku Budislav Angjelinović; Ivo Župić; EMO - COMMERCE - SPLIT društvo ograničene odgovornosti za izvođenje brodograđevnih radova i usluga, OIB 15289050579, Ive Tijardovića 26, 21000 Split zastupanog po punomoćniku Tomislav Krka; MEDITERAN-TRADING d.o.o. za trgovinu, turizam i proizvodnju, OIB 51191000615, Žrnovnička 6, 21000 Split zastupanog po punomoćniku Tomislav Krka; B. METAL d. o. o. za trgovinu i usluge, OIB 81035113337, Trg J.B.Tita 9, 52460 Buje zastupanog po punomoćniku Duje Nazlić; IZODAL društvo s ograničenom odgovornošću za završne radove u građevinarstvu, OIB 07085868781, Rimski Put 22, Kaštel Sućurac; OT-OPTIMA TELEKOM d.d. za telekomunikacije, OIB 36004425025, Bani 75/a, 10000 Zagreb; PROMONA, d.o.o. za informatičke sustave, OIB 96037409876, Ulica Slobode 43, Split; VIPnet, društvo s ograničenom odgovornošću za usluge javnih telekomunikacija, OIB 29524210204, Vrtni put 1, 10000 Zagreb; ELEKTROKOVINA ADRIA, d.o.o. za izradu, prodaju, montažu i popravak elektrotehničkih proizvoda, OIB 86742905038, Vukovarska 52 a, 21000 Split; HŽ INFRASTRUKTURA d.o.o. za upravljanje, održavanje i izgradnju željezničke infrastrukture, OIB 39901919995, Mihanovićeva 12, 10000 Zagreb; VENEFICA društvo s ograničenom odgovornošću za zastupanje, OIB 69175273177, Kumborski put 20, 10000 Zagreb; VERITAS, tvrtka za reviziju i konzalting d.o.o., OIB 17196896730, Vinkovačka 21, 21000 Split zastupanog po punomoćniku Tomislav Krka; Hrvatski Telekom d.d., OIB 81793146560, Savska cesta 32, 10000 Zagreb; MARIS EKOLOGIJA I POLJOPRIVREDA društvo s ograničenom odgovornošću za proizvodnju, trgovinu i usluge, OIB 88835556414, Borajska 1, 22000 Šibenik zastupanog po punomoćniku Nediljko Ivančević; HEP-Operator prijenosnog sustava d.o.o. za prijenos električne energije, OIB 13148821633, Kupska 4, 10000 Zagreb; MILS, MLJEKARA SPLIT dioničko društvo, OIB 08214458449, Komulovića Put 4, 21000 Split zastupanog po punomoćniku Meri Juričko; UniCredit Leasing Croatia društvo s ograničenom odgovornošću za leasing, OIB 18736141210, Heinzelova 33, 10000 Zagreb; SREDIŠNJE KLIRINŠKO DEPOZITARNO DRUŠTVO, dioničko društvo, OIB 64406809162, Heinzelova 62/a, 10000 Zagreb; DALSTROJ dioničko društvo Tvornica alatnih strojeva, pribora i alata, OIB 43458781581, Put Mostina bb, 21000 Split; KOMUSPROMET trgovina i reciklaža d.o.o., OIB 75646042222, Cesta Plano br. 11, 21220 Trogir; ALSTOM HRVATSKA d.o.o. za proizvodnju, trgovinu, inženjering i usluge, OIB 80201809377, Mala Švarča 155, 47000 Karlovac zastupanog po punomoćniku TAMARA MUŠNJAK ŠPIŠIĆ; HYPO ALPE-ADRIA-BANK dioničko društvo, OIB 14036333877, Slavonska avenija 6, 10000 Zagreb; JADRAN - METAL prerada sekundarnih sirovina d. d. "u stečaju", OIB 75144446829, Valica br. 2, Pula zastupanog po punomoćniku Andrej Sablić; BOA E.L.L. d.o.o. za građenje, proizvodnju, trgovinu i usluge, OIB 48182689327, Dubrovačka 3/A, 21000 Split; J.A.M. GROUP d.o.o. za turizam i usluge, OIB 84961446693, Cesta Sv. Nikole 19, Bogdanovići zastupanog po punomoćniku MIRKO DRAŠKOVIĆ; Agencija za upravljanje državnom imovinom, OIB 75666130770, Ivana Lučića 6, 10000 Zagreb; VOLKSBANK d.d., OIB 78427478595, Varšavska 9, 10000 Zagreb; ERSTE FACTORING d.o.o., OIB 10194059689, Ivana Lučića 2, 10000 Zagreb; ODVODNJA d.o.o. za trgovinu i usluge, OIB 17323637115, Neslanovac 13, 21000 Split; TRAST d.d., OIB 93225891495,  Gat Sv.Duje 4, 21000 Split zastupanog po punomoćniku Martina Tončić - Bota; OVV-Održavanje vučnih vozila, društvo s ograničenom odgovornošću, OIB 32246690065, Strojarska cesta 13, 10000 Zagreb; PRVI FAKTOR društvo s ograničenom odgovornošću za factoring, OIB 63278028623, Hektorovićeva 2/V, 10000 Zagreb; DIA-PEN d.o.o. za proizvodnju, vanjskotrgovinski promet, trgovinu na veliko i usluge, OIB 43318080627, Augusta Šenoe 8, 10434 STRMEC; PROMONA, d.o.o. za informatičke sustave, OIB 96037409876, Ulica Slobode 43, 21000 Split; JADRAN - METAL prerada sekundarnih sirovina d. d. "u stečaju", OIB 75144446829, Valica 2, 52000 Pula; LINGUA-SOFT d.o.o., OIB 57552096233, Frankopanska 5/a, 10000 Zagreb zastupanog po punomoćniku Odvjetnički ured POLDAN, GATARA, DIZDAREVIĆ; MOZAIK KNJIGA društvo s ograničenom odgovornošću za nakladničku djelatnost i turistička agencija, OIB 57010186553, Karlovačka cesta 24/a, 10000 Zagreb zastupanog po punomoćniku Boris Anišić; UNIVERZAL društvo s ograničenom odgovornošću za proizvodnju, gospodarenje otpadom, trgovinu i hotelijerstvo, OIB 71843925886, Cehovska  10, 42000 Varaždin zastupanog po punomoćniku Maja Špoljarić; Vinko Gulišija; I M P K - Industrija metalnih proizvoda i konstrukcija d.o.o. za proizvodnju i usluge, OIB 79967698402, Industrijska cesta/bb, Ivanić-Grad; BRANIMIR-COMERCE društvo s ograničenom odgovornošću za trgovinu i usluge, OIB 65894377902, Bilice II/26, 21000 Split zastupanog po punomoćniku Tomislav Krka; ŠPEDTOURS d.o.o. za unutrašnju i međunarodnu špediciju i carinsko posredovanje, OIB 31430550836, Put Sjeverne Luke/bb, 21000 Split zastupanog po punomoćniku Jadranko Vidović; POTENCIJAL za inženjering i usluge društvo s ograničenom odgovornošću, OIB 80072940561, Doverska 37, Split; LUŠIJA d.o.o. za instalacijske radove i trgovinu, turistička agencija, OIB 23986299087, Kralja Tomislava 22, 21220 Trogir; FROM društvo s ograničenom odgovornošću za građevinarstvo, ugostiteljstvo i trgovinu, OIB 02187261231, Ul. Ante Starčevića 5, 21219 Kaštel Kambelovac zastupanog po punomoćniku Darko Varnica; VISA-PROMET, d.o.o. za trgovinu i promet, OIB 68171831849, Rimski Put 2/b, 21220 Trogir; Hrvatska radiotelevizija, OIB 68419124305, Prisavlje 3, 10000 Zagreb; ISCAR ALATI društvo s ograničenom odgovornošću za proizvodnju i trgovinu raznim alatima, OIB 42440962203, J.Jelačića  134, 10430 Samobor; Hrvatske vode, pravna osoba za upravljanje vodama, OIB 28921383001, Ulica grada Vukovara 220, 10000 Zagreb; OKSID d.o.o. za proizvodnju, trgovinu i usluge, OIB 45126648126, Antuna Mihanovića 10, 31326 Darda zastupanog po punomoćniku Branko Nenadić; GEOPROJEKT, dioničko društvo za geodetske poslove, građevinsko projektiranje i nadzor, OIB 25623466485, Sukoišanska 43, 21000 Split zastupanog po punomoćniku Odvjetničko društvo MATULIĆ, BILIĆ I PARTNERI, j.t.d.; KPMG Croatia d.o.o. za reviziju, OIB 20963249418, Ivana Lučića 2 a, 10000 Zagreb; HRVATSKI ZAVOD ZA ZDRAVSTVENO OSIGURANJE Područni ured Split, OIB 02958272670, Margaretska 3, 10000 Zagreb; APO, d.o.o., usluge zaštite okoliša, OIB 83995348543, Savska Cesta 41/IV, 10000 Zagreb; Ilija Matešić, OIB 67923994403, Pape Ivana Pavla II, 21214 Kaštel Kambelovac zastupanog po punomoćniku Vinko Fabjanović; Jurica Škaričić, OIB 52263340680, Trondheimska 3, 21000 Split; PETROKEMIJA, d.d. tvornica gnojiva, OIB 24503685008, Aleja Vukovar 4, 44320 Kutina; Antonio Parancin, OIB 04347855676, Pristeg 106, 23420 Benkovac; ROTERM d.o.o. za projektiranje, nadzor i izvođenje termo instalacija, zastupanje i promet robom, OIB 79948849024, Marina Držića 8, 21000 Split; Marko Tešija, OIB 90391121566, Donja Rupotina 5, 21210 Klis; Fond za zaštitu okoliša i energetsku učinkovitost, OIB 85828625994, Ksaver 208, 10000 Zagreb; NEZAVISNI SINDIKAT BRODOSPLIT, OIB 14234539944, Put Supavla 19, 21000 Split; Vlado Oštrić, OIB 38746001159, Put sv. Lovre 3 b, 21214 Kaštel Lukšić; AGENCIJA ZA INTEGRALNI TRANSPORT, društvo s ograničenom odgovornošću, OIB 42650506038, Heinzelova 51, 10000 Zagreb; Financijska agencija, OIB 85821130368, Vrtni put 3, 10000 Zagreb; Krunoslav Cerovac, OIB 41815715157, Brdo 4/B, 47000 Karlovac; Antonija Čagalj, OIB 63512530777, Kučiće bb, 21208 Kučiće; Jurica Piuk, OIB 62591097525, Ulica Domovinskog rata 1, 21210 Solin; ČELIĆ d.o.o. za građevinarstvo, trgovinu, turizam, cestovni promet i remont, OIB 99049666260, Mosećka Ulica 42, 21000 Split; GRAD KAŠTELA, OIB 08727843572, Braće Radić 1, 21212 Kaštel Sućurac; MPPR d.o.o. za projektiranje, proizvodnju, trgovinu, vanjsku trgovinu i poslovne usluge, OIB 03517829065, Kukuljićeva 16/I, 21000 Split; Ante Doždor, OIB 78860880233, Plemićeva 2, 10000 Zagreb; Stečajni upravitelj Vedran Šeparović, OIB , Dubrovačka, 21000 Split</derivirana_varijabla>
  </DomainObject.Predmet.StrankaFormatedWithAdressOIB>
  <DomainObject.Predmet.StrankaWithAdress>
    <izvorni_sadrzaj>HEP - Opskrba d.o.o. za opskrbu potrošača električnom, toplinskom energijom i plinom Ulica grada Vukovara 37,10000 Zagreb,EUROTIM d.o.o. Dubrovačka Ulica 51,21000 Split,CIAN društvo s ograničenom odgovornošću za sanitarnu zaštitu čovjekove okoline Varaždinska Ulica 51,21000 Split,VOX-VLADO d.o.o. za servis i trgovinu Pujanke 45,21000 Split,JELANA za trgovinu i usluge, društvo s ograničenom odgovornošću Hercegovačka 126,21000 Split,TEHNOMATERIJAL d.o.o. za trgovinu, građevinarstvo i usluge Tripalov voćnjak 3,21230 Sinj,LASTVE, d.o.o. za trgovinu i usluge Fra Grge Martića 45,21000 Split,ADRIATIC-BLIZNA d.o.o. Ante Starčevića  16,21220 Trogir,FAZOR za projektiranje, inženjering i proizvodnju društvo s ograničenom odgovornošću Paštrićeva 2,21000 Split,AGENCIJA ZA INTEGRALNI TRANSPORT, društvo s ograničenom odgovornošću Heinzelova 51,10000 Zagreb,SVOD, d.o.o. za građenje i trgovinu Put Radoševca 14,21000 Split,KOMUSPROMET trgovina i reciklaža d.o.o. Plano/bb,21222 Trogir,OT-OPTIMA TELEKOM d.d. za telekomunikacije Bani 75/a,10000 Zagreb,HŽ CARGO d.o.o. za prijevoz tereta Mihanovićeva 12,10000 Zagreb,Ustanova za zapošljavanje, rad i profesionalnu rehabilitaciju osoba s invaliditetom DES Boktuljin Put/bb,Split,MATEJ KOMERC d.o.o. za trgovinu i turizam Put Starog Sela/bb,Podstrana,AKD-Zaštita d.o.o. za zaštitu osoba i imovine Savska cesta 28,10000 Zagreb,MEDITERAN-TRADING d.o.o. za trgovinu, turizam i proizvodnju Žrnovnička 6,21000 Split,DINGO za turizam, trgovinu i proizvodnju, društvo s ograničenom odgovornošću Žrnovnička 6,21000 Split,VODOVOD I KANALIZACIJA, društvo s ograničenom odgovornošću za vodoopskrbu, odvodnju i pročišćavanje otpadnih voda Biokovska 3,21000 Split,INSTITUT IGH, dioničko društvo za istraživanje i razvoj u graditeljstvu Janka Rakuše 1,10000 Zagreb,VERITAS, tvrtka za reviziju i konzalting d.o.o. Vinkovačka 21,21000 Split,GRAĐEVINSKA INDUSTRIJA-RUDARSTVO-KAMENARSTVO KALUN d.d. za proizvodnju vapna, tehničkog kamena i betona Stjepana Radića 5,Drniš,KAESER KOMPRESSOREN trgovina i usluge d. o. o. Rimski put 11 d,Sesvete,HRVATSKI ZAVOD ZA MIROVINSKO OSIGURANJE A. Mihanovića 3,10000 Zagreb,PETROKEMIJA, d.d. tvornica gnojiva Aleja Vukovar 4,44320 Kutina,PREDIKAT d.o.o. za komunikacijski menadžment Svetog Petra Starog 36,Split,DOMIS društvo s ograničenom odgovornošću za proizvodnju, reciklažu, trgovinu i usluge Kralja Zvonimira 14/I,21000 Split,CIAN društvo s ograničenom odgovornošću za sanitarnu zaštitu čovjekove okoline Varaždinska Ulica 51,21000 Split,EURO DAUS 1963 dioničko društvo za trgovinu, servis vozila i putničke agencije Put Mostina 1,21000 Split,JELANA za trgovinu i usluge, društvo s ograničenom odgovornošću Hercegovačka 126,21000 Split,PRIMAT d.o.o. za usluge i trgovinu Vukovarska Cesta 434,31000 Osijek,C.I.O.M., društvo s ograničenom odgovornošću za proizvodnju, unutarnju i vanjsku trgovinu i usluge, Josipa Lončara 15,10000 Zagreb,GALEB - PROMET društvo s ograničenom odgovornošću za trgovinu Srednjaci 16,10000 Zagreb,ELEKTRIČAR, društvo s ograničenom odgovornošću za graditeljstvo turizam trgovinu i pružanja usluge turističke agencije Skradinska 11,Split,ČISTOĆA društvo s ograničenom odgovornošću za obavljanje komunalnih djelatnosti održavanja čistoće i odlaganja komunaln Put Plokita 81,21000 Split,CROATIA osiguranje d.d. Miramarska 22,10000 Zagreb,PRALIJA TRADE društvo s ograničenom odgovornošću za trgovinu, turizam, projektiranje i preradu industrijskih optadaka Domovinskog rata 41,21000 Split,ONEUMGRAF d.o.o. za grafičku djelatnost, trgovinu i usluge Četvrt ribnjak 8,Omiš,CAPRICORNO, društvo s ograničenom odgovornošću za trgovinu Hercegovačka 57/A,Split,HEP-Operator distribucijskog sustava d.o.o. za distribuciju i opskrbu električne energije ELEKTRODALMACIJA SPLIT Ulica grada Vukovara 37,10000 Zagreb,POS, društvo s ograničenom odgovornošću za informatičke usluge Tolstojeva 32/I,Split,Zagrebačka burza d.d. Ivana Lučića 2 A,10000 Zagreb,INTEHNA Zagreb d.o.o. za trgovinu i proizvodnju Samoborska 255/II,10000 Zagreb,KEMIS-TERMOCLEAN d.o.o. za industrijska čišćenja i gospodarenja otpadom Sudišćak 3,10000 Zagreb,MESSER CROATIA PLIN Poduzeće za proizvodnju i prodaju tehničkih plinova d.o.o. Industrijska  1,10290 Zaprešić,ADRIATIC ZAGREB d.o.o. za financijske usluge Prilaz Gjure Deželića 52,10000 Zagreb,BASLER OSIGURANJE ZAGREB dioničko društvo za osiguranje Radnička ceste 37 B,10000 Zagreb,TEXT-PAPIR d.o.o. za trgovinu i usluge Stinice 12,21000 Split,TRAST međunarodno otpremništvo, dioničko društvo Gat sv. Duje 4,21000 Split,KEMOKOP društvo s ograničenom odgovornošću za specijalni transport kemikalija Industrijska bb,10370 Dugo Selo,METAL-DALMACIJA d.o.o. za proizvodnju, trgovinu i usluge Rendićeva 20,Split,BRAMONT izrada metalnih i alu proizvoda d.o.o. Donji Muć 137,21203 Donji Muć,MINAX d.o.o. za građenje, trgovinu i usluge Predovečka 9,10000 Zagreb,Siemens dioničko društvo za elektrotehniku Heinzelova 70 a,10000 Zagreb,OVV-Održavanje vučnih vozila, društvo s ograničenom odgovornošću Strojarska bb,10000 Zagreb,PROPLIN d.o.o. za proizvodnju i trgovinu ukapljenim naftnim plinom Savska cesta 41/II,10000 Zagreb,ČEPO d. o. o. za proizvodnju, montažu, trgovinu, uvoz-izvoz M.Iličića br. 2,35101 Slavonski Brod,BRODOMERKUR trgovina i usluge, dioničko društvo Poljička cesta 35,21000 Split,PRVI FAKTOR društvo s ograničenom odgovornošću za factoring Hektorovićeva 2,10000 Zagreb,OTP banka Hrvatska dioničko društvo Domovinskog rata 3,23000 Zadar,HYPO-LEASING KROATIEN, društvo za financiranje, d.o.o. Koranska 16,10000 Zagreb,KONČAR - INSTITUT ZA ELEKTROTEHNIKU  d.d. Fallerovo šetalište 22,10000 Zagreb,DIA-PEN d.o.o. za proizvodnju, vanjskotrgovinski promet, trgovinu na veliko i usluge Augusta Šenoe 8,10434 Strmec,DINGO za turizam, trgovinu i proizvodnju, društvo s ograničenom odgovornošću Žrnovnička 6,21000 Split,TIMONT društvo s ograničenom odgovornošću za proizvodnju proizvoda od metala i trgovinu Plano/bb,21220 Trogir,EMO - COMMERCE - SPLIT društvo ograničene odgovornosti za izvođenje brodograđevnih radova i usluga Ive Tijardovića 26,21000 Split,MEDITERAN-TRADING d.o.o. za trgovinu, turizam i proizvodnju Žrnovnička 6,21000 Split,B. METAL d. o. o. za trgovinu i usluge Trg J.B.Tita 9,52460 Buje,IZODAL društvo s ograničenom odgovornošću za završne radove u građevinarstvu Rimski Put 22,Kaštel Sućurac,OT-OPTIMA TELEKOM d.d. za telekomunikacije Bani 75/a,10000 Zagreb,PROMONA, d.o.o. za informatičke sustave Ulica Slobode 43,Split,VIPnet, društvo s ograničenom odgovornošću za usluge javnih telekomunikacija Vrtni put 1,10000 Zagreb,ELEKTROKOVINA ADRIA, d.o.o. za izradu, prodaju, montažu i popravak elektrotehničkih proizvoda Vukovarska 52 a,21000 Split,HŽ INFRASTRUKTURA d.o.o. za upravljanje, održavanje i izgradnju željezničke infrastrukture Mihanovićeva 12,10000 Zagreb,VENEFICA društvo s ograničenom odgovornošću za zastupanje Kumborski put 20,10000 Zagreb,VERITAS, tvrtka za reviziju i konzalting d.o.o. Vinkovačka 21,21000 Split,Hrvatski Telekom d.d. Savska cesta 32,10000 Zagreb,MARIS EKOLOGIJA I POLJOPRIVREDA društvo s ograničenom odgovornošću za proizvodnju, trgovinu i usluge Borajska 1,22000 Šibenik,HEP-Operator prijenosnog sustava d.o.o. za prijenos električne energije Kupska 4,10000 Zagreb,MILS, MLJEKARA SPLIT dioničko društvo Komulovića Put 4,21000 Split,UniCredit Leasing Croatia društvo s ograničenom odgovornošću za leasing Heinzelova 33,10000 Zagreb,SREDIŠNJE KLIRINŠKO DEPOZITARNO DRUŠTVO, dioničko društvo Heinzelova 62/a,10000 Zagreb,DALSTROJ dioničko društvo Tvornica alatnih strojeva, pribora i alata Put Mostina bb,21000 Split,KOMUSPROMET trgovina i reciklaža d.o.o. Cesta Plano br. 11,21220 Trogir,ALSTOM HRVATSKA d.o.o. za proizvodnju, trgovinu, inženjering i usluge Mala Švarča 155,47000 Karlovac,HYPO ALPE-ADRIA-BANK dioničko društvo Slavonska avenija 6,10000 Zagreb,JADRAN - METAL prerada sekundarnih sirovina d. d. "u stečaju" Valica br. 2,Pula,BOA E.L.L. d.o.o. za građenje, proizvodnju, trgovinu i usluge Dubrovačka 3/A,21000 Split,J.A.M. GROUP d.o.o. za turizam i usluge Cesta Sv. Nikole 19,Bogdanovići,Agencija za upravljanje državnom imovinom Ivana Lučića 6,10000 Zagreb,VOLKSBANK d.d. Varšavska 9,10000 Zagreb,ERSTE FACTORING d.o.o. Ivana Lučića 2,10000 Zagreb,ODVODNJA d.o.o. za trgovinu i usluge Neslanovac 13,21000 Split,TRAST d.d.  Gat Sv.Duje 4,21000 Split,OVV-Održavanje vučnih vozila, društvo s ograničenom odgovornošću Strojarska cesta 13,10000 Zagreb,PRVI FAKTOR društvo s ograničenom odgovornošću za factoring Hektorovićeva 2/V,10000 Zagreb,DIA-PEN d.o.o. za proizvodnju, vanjskotrgovinski promet, trgovinu na veliko i usluge Augusta Šenoe 8,10434 STRMEC,PROMONA, d.o.o. za informatičke sustave Ulica Slobode 43,21000 Split,JADRAN - METAL prerada sekundarnih sirovina d. d. "u stečaju" Valica 2,52000 Pula,LINGUA-SOFT d.o.o. Frankopanska 5/a,10000 Zagreb,MOZAIK KNJIGA društvo s ograničenom odgovornošću za nakladničku djelatnost i turistička agencija Karlovačka cesta 24/a,10000 Zagreb,UNIVERZAL društvo s ograničenom odgovornošću za proizvodnju, gospodarenje otpadom, trgovinu i hotelijerstvo Cehovska  10,42000 Varaždin,I M P K - Industrija metalnih proizvoda i konstrukcija d.o.o. za proizvodnju i usluge Industrijska cesta/bb,Ivanić-Grad,BRANIMIR-COMERCE društvo s ograničenom odgovornošću za trgovinu i usluge Bilice II/26,21000 Split,ŠPEDTOURS d.o.o. za unutrašnju i međunarodnu špediciju i carinsko posredovanje Put Sjeverne Luke/bb,21000 Split,POTENCIJAL za inženjering i usluge društvo s ograničenom odgovornošću Doverska 37,Split,LUŠIJA d.o.o. za instalacijske radove i trgovinu, turistička agencija Kralja Tomislava 22,21220 Trogir,FROM društvo s ograničenom odgovornošću za građevinarstvo, ugostiteljstvo i trgovinu Ul. Ante Starčevića 5,21219 Kaštel Kambelovac,VISA-PROMET, d.o.o. za trgovinu i promet Rimski Put 2/b,21220 Trogir,Hrvatska radiotelevizija Prisavlje 3,10000 Zagreb,ISCAR ALATI društvo s ograničenom odgovornošću za proizvodnju i trgovinu raznim alatima J.Jelačića  134,10430 Samobor,Hrvatske vode, pravna osoba za upravljanje vodama Ulica grada Vukovara 220,10000 Zagreb,OKSID d.o.o. za proizvodnju, trgovinu i usluge Antuna Mihanovića 10,31326 Darda,GEOPROJEKT, dioničko društvo za geodetske poslove, građevinsko projektiranje i nadzor Sukoišanska 43,21000 Split,KPMG Croatia d.o.o. za reviziju Ivana Lučića 2 a,10000 Zagreb,HRVATSKI ZAVOD ZA ZDRAVSTVENO OSIGURANJE Područni ured Split Margaretska 3,10000 Zagreb,APO, d.o.o., usluge zaštite okoliša Savska Cesta 41/IV,10000 Zagreb,Ilija Matešić Pape Ivana Pavla II,21214 Kaštel Kambelovac,Jurica Škaričić Trondheimska 3,21000 Split,PETROKEMIJA, d.d. tvornica gnojiva Aleja Vukovar 4,44320 Kutina,Antonio Parancin Pristeg 106,23420 Benkovac,ROTERM d.o.o. za projektiranje, nadzor i izvođenje termo instalacija, zastupanje i promet robom Marina Držića 8,21000 Split,Marko Tešija Donja Rupotina 5,21210 Klis,Fond za zaštitu okoliša i energetsku učinkovitost Ksaver 208,10000 Zagreb,NEZAVISNI SINDIKAT BRODOSPLIT Put Supavla 19,21000 Split,Vlado Oštrić Put sv. Lovre 3 b,21214 Kaštel Lukšić,AGENCIJA ZA INTEGRALNI TRANSPORT, društvo s ograničenom odgovornošću Heinzelova 51,10000 Zagreb,Financijska agencija Vrtni put 3,10000 Zagreb,Krunoslav Cerovac Brdo 4/B,47000 Karlovac,Antonija Čagalj Kučiće bb,21208 Kučiće,Jurica Piuk Ulica Domovinskog rata 1,21210 Solin,ČELIĆ d.o.o. za građevinarstvo, trgovinu, turizam, cestovni promet i remont Mosećka Ulica 42,21000 Split,GRAD KAŠTELA Braće Radić 1,21212 Kaštel Sućurac,MPPR d.o.o. za projektiranje, proizvodnju, trgovinu, vanjsku trgovinu i poslovne usluge Kukuljićeva 16/I,21000 Split,Ante Doždor Plemićeva 2,10000 Zagreb,Stečajni upravitelj Vedran Šeparović Dubrovačka,21000 Split</izvorni_sadrzaj>
    <derivirana_varijabla naziv="DomainObject.Predmet.StrankaWithAdress_1">HEP - Opskrba d.o.o. za opskrbu potrošača električnom, toplinskom energijom i plinom Ulica grada Vukovara 37,10000 Zagreb,EUROTIM d.o.o. Dubrovačka Ulica 51,21000 Split,CIAN društvo s ograničenom odgovornošću za sanitarnu zaštitu čovjekove okoline Varaždinska Ulica 51,21000 Split,VOX-VLADO d.o.o. za servis i trgovinu Pujanke 45,21000 Split,JELANA za trgovinu i usluge, društvo s ograničenom odgovornošću Hercegovačka 126,21000 Split,TEHNOMATERIJAL d.o.o. za trgovinu, građevinarstvo i usluge Tripalov voćnjak 3,21230 Sinj,LASTVE, d.o.o. za trgovinu i usluge Fra Grge Martića 45,21000 Split,ADRIATIC-BLIZNA d.o.o. Ante Starčevića  16,21220 Trogir,FAZOR za projektiranje, inženjering i proizvodnju društvo s ograničenom odgovornošću Paštrićeva 2,21000 Split,AGENCIJA ZA INTEGRALNI TRANSPORT, društvo s ograničenom odgovornošću Heinzelova 51,10000 Zagreb,SVOD, d.o.o. za građenje i trgovinu Put Radoševca 14,21000 Split,KOMUSPROMET trgovina i reciklaža d.o.o. Plano/bb,21222 Trogir,OT-OPTIMA TELEKOM d.d. za telekomunikacije Bani 75/a,10000 Zagreb,HŽ CARGO d.o.o. za prijevoz tereta Mihanovićeva 12,10000 Zagreb,Ustanova za zapošljavanje, rad i profesionalnu rehabilitaciju osoba s invaliditetom DES Boktuljin Put/bb,Split,MATEJ KOMERC d.o.o. za trgovinu i turizam Put Starog Sela/bb,Podstrana,AKD-Zaštita d.o.o. za zaštitu osoba i imovine Savska cesta 28,10000 Zagreb,MEDITERAN-TRADING d.o.o. za trgovinu, turizam i proizvodnju Žrnovnička 6,21000 Split,DINGO za turizam, trgovinu i proizvodnju, društvo s ograničenom odgovornošću Žrnovnička 6,21000 Split,VODOVOD I KANALIZACIJA, društvo s ograničenom odgovornošću za vodoopskrbu, odvodnju i pročišćavanje otpadnih voda Biokovska 3,21000 Split,INSTITUT IGH, dioničko društvo za istraživanje i razvoj u graditeljstvu Janka Rakuše 1,10000 Zagreb,VERITAS, tvrtka za reviziju i konzalting d.o.o. Vinkovačka 21,21000 Split,GRAĐEVINSKA INDUSTRIJA-RUDARSTVO-KAMENARSTVO KALUN d.d. za proizvodnju vapna, tehničkog kamena i betona Stjepana Radića 5,Drniš,KAESER KOMPRESSOREN trgovina i usluge d. o. o. Rimski put 11 d,Sesvete,HRVATSKI ZAVOD ZA MIROVINSKO OSIGURANJE A. Mihanovića 3,10000 Zagreb,PETROKEMIJA, d.d. tvornica gnojiva Aleja Vukovar 4,44320 Kutina,PREDIKAT d.o.o. za komunikacijski menadžment Svetog Petra Starog 36,Split,DOMIS društvo s ograničenom odgovornošću za proizvodnju, reciklažu, trgovinu i usluge Kralja Zvonimira 14/I,21000 Split,CIAN društvo s ograničenom odgovornošću za sanitarnu zaštitu čovjekove okoline Varaždinska Ulica 51,21000 Split,EURO DAUS 1963 dioničko društvo za trgovinu, servis vozila i putničke agencije Put Mostina 1,21000 Split,JELANA za trgovinu i usluge, društvo s ograničenom odgovornošću Hercegovačka 126,21000 Split,PRIMAT d.o.o. za usluge i trgovinu Vukovarska Cesta 434,31000 Osijek,C.I.O.M., društvo s ograničenom odgovornošću za proizvodnju, unutarnju i vanjsku trgovinu i usluge, Josipa Lončara 15,10000 Zagreb,GALEB - PROMET društvo s ograničenom odgovornošću za trgovinu Srednjaci 16,10000 Zagreb,ELEKTRIČAR, društvo s ograničenom odgovornošću za graditeljstvo turizam trgovinu i pružanja usluge turističke agencije Skradinska 11,Split,ČISTOĆA društvo s ograničenom odgovornošću za obavljanje komunalnih djelatnosti održavanja čistoće i odlaganja komunaln Put Plokita 81,21000 Split,CROATIA osiguranje d.d. Miramarska 22,10000 Zagreb,PRALIJA TRADE društvo s ograničenom odgovornošću za trgovinu, turizam, projektiranje i preradu industrijskih optadaka Domovinskog rata 41,21000 Split,ONEUMGRAF d.o.o. za grafičku djelatnost, trgovinu i usluge Četvrt ribnjak 8,Omiš,CAPRICORNO, društvo s ograničenom odgovornošću za trgovinu Hercegovačka 57/A,Split,HEP-Operator distribucijskog sustava d.o.o. za distribuciju i opskrbu električne energije ELEKTRODALMACIJA SPLIT Ulica grada Vukovara 37,10000 Zagreb,POS, društvo s ograničenom odgovornošću za informatičke usluge Tolstojeva 32/I,Split,Zagrebačka burza d.d. Ivana Lučića 2 A,10000 Zagreb,INTEHNA Zagreb d.o.o. za trgovinu i proizvodnju Samoborska 255/II,10000 Zagreb,KEMIS-TERMOCLEAN d.o.o. za industrijska čišćenja i gospodarenja otpadom Sudišćak 3,10000 Zagreb,MESSER CROATIA PLIN Poduzeće za proizvodnju i prodaju tehničkih plinova d.o.o. Industrijska  1,10290 Zaprešić,ADRIATIC ZAGREB d.o.o. za financijske usluge Prilaz Gjure Deželića 52,10000 Zagreb,BASLER OSIGURANJE ZAGREB dioničko društvo za osiguranje Radnička ceste 37 B,10000 Zagreb,TEXT-PAPIR d.o.o. za trgovinu i usluge Stinice 12,21000 Split,TRAST međunarodno otpremništvo, dioničko društvo Gat sv. Duje 4,21000 Split,KEMOKOP društvo s ograničenom odgovornošću za specijalni transport kemikalija Industrijska bb,10370 Dugo Selo,METAL-DALMACIJA d.o.o. za proizvodnju, trgovinu i usluge Rendićeva 20,Split,BRAMONT izrada metalnih i alu proizvoda d.o.o. Donji Muć 137,21203 Donji Muć,MINAX d.o.o. za građenje, trgovinu i usluge Predovečka 9,10000 Zagreb,Siemens dioničko društvo za elektrotehniku Heinzelova 70 a,10000 Zagreb,OVV-Održavanje vučnih vozila, društvo s ograničenom odgovornošću Strojarska bb,10000 Zagreb,PROPLIN d.o.o. za proizvodnju i trgovinu ukapljenim naftnim plinom Savska cesta 41/II,10000 Zagreb,ČEPO d. o. o. za proizvodnju, montažu, trgovinu, uvoz-izvoz M.Iličića br. 2,35101 Slavonski Brod,BRODOMERKUR trgovina i usluge, dioničko društvo Poljička cesta 35,21000 Split,PRVI FAKTOR društvo s ograničenom odgovornošću za factoring Hektorovićeva 2,10000 Zagreb,OTP banka Hrvatska dioničko društvo Domovinskog rata 3,23000 Zadar,HYPO-LEASING KROATIEN, društvo za financiranje, d.o.o. Koranska 16,10000 Zagreb,KONČAR - INSTITUT ZA ELEKTROTEHNIKU  d.d. Fallerovo šetalište 22,10000 Zagreb,DIA-PEN d.o.o. za proizvodnju, vanjskotrgovinski promet, trgovinu na veliko i usluge Augusta Šenoe 8,10434 Strmec,DINGO za turizam, trgovinu i proizvodnju, društvo s ograničenom odgovornošću Žrnovnička 6,21000 Split,TIMONT društvo s ograničenom odgovornošću za proizvodnju proizvoda od metala i trgovinu Plano/bb,21220 Trogir,EMO - COMMERCE - SPLIT društvo ograničene odgovornosti za izvođenje brodograđevnih radova i usluga Ive Tijardovića 26,21000 Split,MEDITERAN-TRADING d.o.o. za trgovinu, turizam i proizvodnju Žrnovnička 6,21000 Split,B. METAL d. o. o. za trgovinu i usluge Trg J.B.Tita 9,52460 Buje,IZODAL društvo s ograničenom odgovornošću za završne radove u građevinarstvu Rimski Put 22,Kaštel Sućurac,OT-OPTIMA TELEKOM d.d. za telekomunikacije Bani 75/a,10000 Zagreb,PROMONA, d.o.o. za informatičke sustave Ulica Slobode 43,Split,VIPnet, društvo s ograničenom odgovornošću za usluge javnih telekomunikacija Vrtni put 1,10000 Zagreb,ELEKTROKOVINA ADRIA, d.o.o. za izradu, prodaju, montažu i popravak elektrotehničkih proizvoda Vukovarska 52 a,21000 Split,HŽ INFRASTRUKTURA d.o.o. za upravljanje, održavanje i izgradnju željezničke infrastrukture Mihanovićeva 12,10000 Zagreb,VENEFICA društvo s ograničenom odgovornošću za zastupanje Kumborski put 20,10000 Zagreb,VERITAS, tvrtka za reviziju i konzalting d.o.o. Vinkovačka 21,21000 Split,Hrvatski Telekom d.d. Savska cesta 32,10000 Zagreb,MARIS EKOLOGIJA I POLJOPRIVREDA društvo s ograničenom odgovornošću za proizvodnju, trgovinu i usluge Borajska 1,22000 Šibenik,HEP-Operator prijenosnog sustava d.o.o. za prijenos električne energije Kupska 4,10000 Zagreb,MILS, MLJEKARA SPLIT dioničko društvo Komulovića Put 4,21000 Split,UniCredit Leasing Croatia društvo s ograničenom odgovornošću za leasing Heinzelova 33,10000 Zagreb,SREDIŠNJE KLIRINŠKO DEPOZITARNO DRUŠTVO, dioničko društvo Heinzelova 62/a,10000 Zagreb,DALSTROJ dioničko društvo Tvornica alatnih strojeva, pribora i alata Put Mostina bb,21000 Split,KOMUSPROMET trgovina i reciklaža d.o.o. Cesta Plano br. 11,21220 Trogir,ALSTOM HRVATSKA d.o.o. za proizvodnju, trgovinu, inženjering i usluge Mala Švarča 155,47000 Karlovac,HYPO ALPE-ADRIA-BANK dioničko društvo Slavonska avenija 6,10000 Zagreb,JADRAN - METAL prerada sekundarnih sirovina d. d. "u stečaju" Valica br. 2,Pula,BOA E.L.L. d.o.o. za građenje, proizvodnju, trgovinu i usluge Dubrovačka 3/A,21000 Split,J.A.M. GROUP d.o.o. za turizam i usluge Cesta Sv. Nikole 19,Bogdanovići,Agencija za upravljanje državnom imovinom Ivana Lučića 6,10000 Zagreb,VOLKSBANK d.d. Varšavska 9,10000 Zagreb,ERSTE FACTORING d.o.o. Ivana Lučića 2,10000 Zagreb,ODVODNJA d.o.o. za trgovinu i usluge Neslanovac 13,21000 Split,TRAST d.d.  Gat Sv.Duje 4,21000 Split,OVV-Održavanje vučnih vozila, društvo s ograničenom odgovornošću Strojarska cesta 13,10000 Zagreb,PRVI FAKTOR društvo s ograničenom odgovornošću za factoring Hektorovićeva 2/V,10000 Zagreb,DIA-PEN d.o.o. za proizvodnju, vanjskotrgovinski promet, trgovinu na veliko i usluge Augusta Šenoe 8,10434 STRMEC,PROMONA, d.o.o. za informatičke sustave Ulica Slobode 43,21000 Split,JADRAN - METAL prerada sekundarnih sirovina d. d. "u stečaju" Valica 2,52000 Pula,LINGUA-SOFT d.o.o. Frankopanska 5/a,10000 Zagreb,MOZAIK KNJIGA društvo s ograničenom odgovornošću za nakladničku djelatnost i turistička agencija Karlovačka cesta 24/a,10000 Zagreb,UNIVERZAL društvo s ograničenom odgovornošću za proizvodnju, gospodarenje otpadom, trgovinu i hotelijerstvo Cehovska  10,42000 Varaždin,I M P K - Industrija metalnih proizvoda i konstrukcija d.o.o. za proizvodnju i usluge Industrijska cesta/bb,Ivanić-Grad,BRANIMIR-COMERCE društvo s ograničenom odgovornošću za trgovinu i usluge Bilice II/26,21000 Split,ŠPEDTOURS d.o.o. za unutrašnju i međunarodnu špediciju i carinsko posredovanje Put Sjeverne Luke/bb,21000 Split,POTENCIJAL za inženjering i usluge društvo s ograničenom odgovornošću Doverska 37,Split,LUŠIJA d.o.o. za instalacijske radove i trgovinu, turistička agencija Kralja Tomislava 22,21220 Trogir,FROM društvo s ograničenom odgovornošću za građevinarstvo, ugostiteljstvo i trgovinu Ul. Ante Starčevića 5,21219 Kaštel Kambelovac,VISA-PROMET, d.o.o. za trgovinu i promet Rimski Put 2/b,21220 Trogir,Hrvatska radiotelevizija Prisavlje 3,10000 Zagreb,ISCAR ALATI društvo s ograničenom odgovornošću za proizvodnju i trgovinu raznim alatima J.Jelačića  134,10430 Samobor,Hrvatske vode, pravna osoba za upravljanje vodama Ulica grada Vukovara 220,10000 Zagreb,OKSID d.o.o. za proizvodnju, trgovinu i usluge Antuna Mihanovića 10,31326 Darda,GEOPROJEKT, dioničko društvo za geodetske poslove, građevinsko projektiranje i nadzor Sukoišanska 43,21000 Split,KPMG Croatia d.o.o. za reviziju Ivana Lučića 2 a,10000 Zagreb,HRVATSKI ZAVOD ZA ZDRAVSTVENO OSIGURANJE Područni ured Split Margaretska 3,10000 Zagreb,APO, d.o.o., usluge zaštite okoliša Savska Cesta 41/IV,10000 Zagreb,Ilija Matešić Pape Ivana Pavla II,21214 Kaštel Kambelovac,Jurica Škaričić Trondheimska 3,21000 Split,PETROKEMIJA, d.d. tvornica gnojiva Aleja Vukovar 4,44320 Kutina,Antonio Parancin Pristeg 106,23420 Benkovac,ROTERM d.o.o. za projektiranje, nadzor i izvođenje termo instalacija, zastupanje i promet robom Marina Držića 8,21000 Split,Marko Tešija Donja Rupotina 5,21210 Klis,Fond za zaštitu okoliša i energetsku učinkovitost Ksaver 208,10000 Zagreb,NEZAVISNI SINDIKAT BRODOSPLIT Put Supavla 19,21000 Split,Vlado Oštrić Put sv. Lovre 3 b,21214 Kaštel Lukšić,AGENCIJA ZA INTEGRALNI TRANSPORT, društvo s ograničenom odgovornošću Heinzelova 51,10000 Zagreb,Financijska agencija Vrtni put 3,10000 Zagreb,Krunoslav Cerovac Brdo 4/B,47000 Karlovac,Antonija Čagalj Kučiće bb,21208 Kučiće,Jurica Piuk Ulica Domovinskog rata 1,21210 Solin,ČELIĆ d.o.o. za građevinarstvo, trgovinu, turizam, cestovni promet i remont Mosećka Ulica 42,21000 Split,GRAD KAŠTELA Braće Radić 1,21212 Kaštel Sućurac,MPPR d.o.o. za projektiranje, proizvodnju, trgovinu, vanjsku trgovinu i poslovne usluge Kukuljićeva 16/I,21000 Split,Ante Doždor Plemićeva 2,10000 Zagreb,Stečajni upravitelj Vedran Šeparović Dubrovačka,21000 Split</derivirana_varijabla>
  </DomainObject.Predmet.StrankaWithAdress>
  <DomainObject.Predmet.StrankaWithAdressOIB>
    <izvorni_sadrzaj>HEP - Opskrba d.o.o. za opskrbu potrošača električnom, toplinskom energijom i plinom, OIB 63073332379, Ulica grada Vukovara 37,10000 Zagreb,EUROTIM d.o.o., OIB 41511343191, Dubrovačka Ulica 51,21000 Split,CIAN društvo s ograničenom odgovornošću za sanitarnu zaštitu čovjekove okoline, OIB 04201603871, Varaždinska Ulica 51,21000 Split,VOX-VLADO d.o.o. za servis i trgovinu, OIB 67041271835, Pujanke 45,21000 Split,JELANA za trgovinu i usluge, društvo s ograničenom odgovornošću, OIB 56403884393, Hercegovačka 126,21000 Split,TEHNOMATERIJAL d.o.o. za trgovinu, građevinarstvo i usluge, OIB 00186927774, Tripalov voćnjak 3,21230 Sinj,LASTVE, d.o.o. za trgovinu i usluge, OIB 80714087504, Fra Grge Martića 45,21000 Split,ADRIATIC-BLIZNA d.o.o., OIB 80385679206, Ante Starčevića  16,21220 Trogir,FAZOR za projektiranje, inženjering i proizvodnju društvo s ograničenom odgovornošću, OIB 05821722044, Paštrićeva 2,21000 Split,AGENCIJA ZA INTEGRALNI TRANSPORT, društvo s ograničenom odgovornošću, OIB 42650506038, Heinzelova 51,10000 Zagreb,SVOD, d.o.o. za građenje i trgovinu, OIB 24958826983, Put Radoševca 14,21000 Split,KOMUSPROMET trgovina i reciklaža d.o.o., OIB 75646042222, Plano/bb,21222 Trogir,OT-OPTIMA TELEKOM d.d. za telekomunikacije, OIB 36004425025, Bani 75/a,10000 Zagreb,HŽ CARGO d.o.o. za prijevoz tereta, OIB 08720210702, Mihanovićeva 12,10000 Zagreb,Ustanova za zapošljavanje, rad i profesionalnu rehabilitaciju osoba s invaliditetom DES, OIB 23754648622, Boktuljin Put/bb,Split,MATEJ KOMERC d.o.o. za trgovinu i turizam, OIB 11823238996, Put Starog Sela/bb,Podstrana,AKD-Zaštita d.o.o. za zaštitu osoba i imovine, OIB 09253797076, Savska cesta 28,10000 Zagreb,MEDITERAN-TRADING d.o.o. za trgovinu, turizam i proizvodnju, OIB 51191000615, Žrnovnička 6,21000 Split,DINGO za turizam, trgovinu i proizvodnju, društvo s ograničenom odgovornošću, OIB 99726761415, Žrnovnička 6,21000 Split,VODOVOD I KANALIZACIJA, društvo s ograničenom odgovornošću za vodoopskrbu, odvodnju i pročišćavanje otpadnih voda, OIB 56826138353, Biokovska 3,21000 Split,INSTITUT IGH, dioničko društvo za istraživanje i razvoj u graditeljstvu, OIB 79766124714, Janka Rakuše 1,10000 Zagreb,VERITAS, tvrtka za reviziju i konzalting d.o.o., OIB 17196896730, Vinkovačka 21,21000 Split,GRAĐEVINSKA INDUSTRIJA-RUDARSTVO-KAMENARSTVO KALUN d.d. za proizvodnju vapna, tehničkog kamena i betona, OIB 34158554107, Stjepana Radića 5,Drniš,KAESER KOMPRESSOREN trgovina i usluge d. o. o., OIB 42572807012, Rimski put 11 d,Sesvete,HRVATSKI ZAVOD ZA MIROVINSKO OSIGURANJE, OIB 84397956623, A. Mihanovića 3,10000 Zagreb,PETROKEMIJA, d.d. tvornica gnojiva, OIB 24503685008, Aleja Vukovar 4,44320 Kutina,PREDIKAT d.o.o. za komunikacijski menadžment, OIB 26510647511, Svetog Petra Starog 36,Split,DOMIS društvo s ograničenom odgovornošću za proizvodnju, reciklažu, trgovinu i usluge, OIB 07253968583, Kralja Zvonimira 14/I,21000 Split,CIAN društvo s ograničenom odgovornošću za sanitarnu zaštitu čovjekove okoline, OIB 04201603871, Varaždinska Ulica 51,21000 Split,EURO DAUS 1963 dioničko društvo za trgovinu, servis vozila i putničke agencije, OIB 76091191033, Put Mostina 1,21000 Split,JELANA za trgovinu i usluge, društvo s ograničenom odgovornošću, OIB 56403884393, Hercegovačka 126,21000 Split,PRIMAT d.o.o. za usluge i trgovinu, OIB 30408759840, Vukovarska Cesta 434,31000 Osijek,C.I.O.M., društvo s ograničenom odgovornošću za proizvodnju, unutarnju i vanjsku trgovinu i usluge,, OIB 32900007680, Josipa Lončara 15,10000 Zagreb,GALEB - PROMET društvo s ograničenom odgovornošću za trgovinu, OIB 96627817240, Srednjaci 16,10000 Zagreb,ELEKTRIČAR, društvo s ograničenom odgovornošću za graditeljstvo turizam trgovinu i pružanja usluge turističke agencije, OIB 49718474285, Skradinska 11,Split,ČISTOĆA društvo s ograničenom odgovornošću za obavljanje komunalnih djelatnosti održavanja čistoće i odlaganja komunaln, OIB 38812451417, Put Plokita 81,21000 Split,CROATIA osiguranje d.d., OIB 26187994862, Miramarska 22,10000 Zagreb,PRALIJA TRADE društvo s ograničenom odgovornošću za trgovinu, turizam, projektiranje i preradu industrijskih optadaka, OIB 67216723026, Domovinskog rata 41,21000 Split,ONEUMGRAF d.o.o. za grafičku djelatnost, trgovinu i usluge, OIB 92725885469, Četvrt ribnjak 8,Omiš,CAPRICORNO, društvo s ograničenom odgovornošću za trgovinu, OIB 09517317411, Hercegovačka 57/A,Split,HEP-Operator distribucijskog sustava d.o.o. za distribuciju i opskrbu električne energije ELEKTRODALMACIJA SPLIT, OIB 46830600751, Ulica grada Vukovara 37,10000 Zagreb,POS, društvo s ograničenom odgovornošću za informatičke usluge, OIB 84938865556, Tolstojeva 32/I,Split,Zagrebačka burza d.d., OIB 84368186611, Ivana Lučića 2 A,10000 Zagreb,INTEHNA Zagreb d.o.o. za trgovinu i proizvodnju, OIB 37327565128, Samoborska 255/II,10000 Zagreb,KEMIS-TERMOCLEAN d.o.o. za industrijska čišćenja i gospodarenja otpadom, OIB 47719259482, Sudišćak 3,10000 Zagreb,MESSER CROATIA PLIN Poduzeće za proizvodnju i prodaju tehničkih plinova d.o.o., OIB 32179081874, Industrijska  1,10290 Zaprešić,ADRIATIC ZAGREB d.o.o. za financijske usluge, OIB 36856583241, Prilaz Gjure Deželića 52,10000 Zagreb,BASLER OSIGURANJE ZAGREB dioničko društvo za osiguranje, OIB 59706054982, Radnička ceste 37 B,10000 Zagreb,TEXT-PAPIR d.o.o. za trgovinu i usluge, OIB 45878059290, Stinice 12,21000 Split,TRAST međunarodno otpremništvo, dioničko društvo, OIB 93225891495, Gat sv. Duje 4,21000 Split,KEMOKOP društvo s ograničenom odgovornošću za specijalni transport kemikalija, OIB 12916703731, Industrijska bb,10370 Dugo Selo,METAL-DALMACIJA d.o.o. za proizvodnju, trgovinu i usluge, OIB 43296402613, Rendićeva 20,Split,BRAMONT izrada metalnih i alu proizvoda d.o.o., OIB 66705884086, Donji Muć 137,21203 Donji Muć,MINAX d.o.o. za građenje, trgovinu i usluge, OIB 03335759746, Predovečka 9,10000 Zagreb,Siemens dioničko društvo za elektrotehniku, OIB 12673471493, Heinzelova 70 a,10000 Zagreb,OVV-Održavanje vučnih vozila, društvo s ograničenom odgovornošću, OIB 32246690065, Strojarska bb,10000 Zagreb,PROPLIN d.o.o. za proizvodnju i trgovinu ukapljenim naftnim plinom, OIB 69737351025, Savska cesta 41/II,10000 Zagreb,ČEPO d. o. o. za proizvodnju, montažu, trgovinu, uvoz-izvoz, OIB 51141867905, M.Iličića br. 2,35101 Slavonski Brod,BRODOMERKUR trgovina i usluge, dioničko društvo, OIB 33956120458, Poljička cesta 35,21000 Split,PRVI FAKTOR društvo s ograničenom odgovornošću za factoring, OIB 63278028623, Hektorovićeva 2,10000 Zagreb,OTP banka Hrvatska dioničko društvo, OIB 52508873833, Domovinskog rata 3,23000 Zadar,HYPO-LEASING KROATIEN, društvo za financiranje, d.o.o., OIB 87064273078, Koranska 16,10000 Zagreb,KONČAR - INSTITUT ZA ELEKTROTEHNIKU  d.d., OIB 37724368086, Fallerovo šetalište 22,10000 Zagreb,DIA-PEN d.o.o. za proizvodnju, vanjskotrgovinski promet, trgovinu na veliko i usluge, OIB 43318080627, Augusta Šenoe 8,10434 Strmec,DINGO za turizam, trgovinu i proizvodnju, društvo s ograničenom odgovornošću, OIB 99726761415, Žrnovnička 6,21000 Split,TIMONT društvo s ograničenom odgovornošću za proizvodnju proizvoda od metala i trgovinu, OIB 04115350526, Plano/bb,21220 Trogir,EMO - COMMERCE - SPLIT društvo ograničene odgovornosti za izvođenje brodograđevnih radova i usluga, OIB 15289050579, Ive Tijardovića 26,21000 Split,MEDITERAN-TRADING d.o.o. za trgovinu, turizam i proizvodnju, OIB 51191000615, Žrnovnička 6,21000 Split,B. METAL d. o. o. za trgovinu i usluge, OIB 81035113337, Trg J.B.Tita 9,52460 Buje,IZODAL društvo s ograničenom odgovornošću za završne radove u građevinarstvu, OIB 07085868781, Rimski Put 22,Kaštel Sućurac,OT-OPTIMA TELEKOM d.d. za telekomunikacije, OIB 36004425025, Bani 75/a,10000 Zagreb,PROMONA, d.o.o. za informatičke sustave, OIB 96037409876, Ulica Slobode 43,Split,VIPnet, društvo s ograničenom odgovornošću za usluge javnih telekomunikacija, OIB 29524210204, Vrtni put 1,10000 Zagreb,ELEKTROKOVINA ADRIA, d.o.o. za izradu, prodaju, montažu i popravak elektrotehničkih proizvoda, OIB 86742905038, Vukovarska 52 a,21000 Split,HŽ INFRASTRUKTURA d.o.o. za upravljanje, održavanje i izgradnju željezničke infrastrukture, OIB 39901919995, Mihanovićeva 12,10000 Zagreb,VENEFICA društvo s ograničenom odgovornošću za zastupanje, OIB 69175273177, Kumborski put 20,10000 Zagreb,VERITAS, tvrtka za reviziju i konzalting d.o.o., OIB 17196896730, Vinkovačka 21,21000 Split,Hrvatski Telekom d.d., OIB 81793146560, Savska cesta 32,10000 Zagreb,MARIS EKOLOGIJA I POLJOPRIVREDA društvo s ograničenom odgovornošću za proizvodnju, trgovinu i usluge, OIB 88835556414, Borajska 1,22000 Šibenik,HEP-Operator prijenosnog sustava d.o.o. za prijenos električne energije, OIB 13148821633, Kupska 4,10000 Zagreb,MILS, MLJEKARA SPLIT dioničko društvo, OIB 08214458449, Komulovića Put 4,21000 Split,UniCredit Leasing Croatia društvo s ograničenom odgovornošću za leasing, OIB 18736141210, Heinzelova 33,10000 Zagreb,SREDIŠNJE KLIRINŠKO DEPOZITARNO DRUŠTVO, dioničko društvo, OIB 64406809162, Heinzelova 62/a,10000 Zagreb,DALSTROJ dioničko društvo Tvornica alatnih strojeva, pribora i alata, OIB 43458781581, Put Mostina bb,21000 Split,KOMUSPROMET trgovina i reciklaža d.o.o., OIB 75646042222, Cesta Plano br. 11,21220 Trogir,ALSTOM HRVATSKA d.o.o. za proizvodnju, trgovinu, inženjering i usluge, OIB 80201809377, Mala Švarča 155,47000 Karlovac,HYPO ALPE-ADRIA-BANK dioničko društvo, OIB 14036333877, Slavonska avenija 6,10000 Zagreb,JADRAN - METAL prerada sekundarnih sirovina d. d. "u stečaju", OIB 75144446829, Valica br. 2,Pula,BOA E.L.L. d.o.o. za građenje, proizvodnju, trgovinu i usluge, OIB 48182689327, Dubrovačka 3/A,21000 Split,J.A.M. GROUP d.o.o. za turizam i usluge, OIB 84961446693, Cesta Sv. Nikole 19,Bogdanovići,Agencija za upravljanje državnom imovinom, OIB 75666130770, Ivana Lučića 6,10000 Zagreb,VOLKSBANK d.d., OIB 78427478595, Varšavska 9,10000 Zagreb,ERSTE FACTORING d.o.o., OIB 10194059689, Ivana Lučića 2,10000 Zagreb,ODVODNJA d.o.o. za trgovinu i usluge, OIB 17323637115, Neslanovac 13,21000 Split,TRAST d.d., OIB 93225891495,  Gat Sv.Duje 4,21000 Split,OVV-Održavanje vučnih vozila, društvo s ograničenom odgovornošću, OIB 32246690065, Strojarska cesta 13,10000 Zagreb,PRVI FAKTOR društvo s ograničenom odgovornošću za factoring, OIB 63278028623, Hektorovićeva 2/V,10000 Zagreb,DIA-PEN d.o.o. za proizvodnju, vanjskotrgovinski promet, trgovinu na veliko i usluge, OIB 43318080627, Augusta Šenoe 8,10434 STRMEC,PROMONA, d.o.o. za informatičke sustave, OIB 96037409876, Ulica Slobode 43,21000 Split,JADRAN - METAL prerada sekundarnih sirovina d. d. "u stečaju", OIB 75144446829, Valica 2,52000 Pula,LINGUA-SOFT d.o.o., OIB 57552096233, Frankopanska 5/a,10000 Zagreb,MOZAIK KNJIGA društvo s ograničenom odgovornošću za nakladničku djelatnost i turistička agencija, OIB 57010186553, Karlovačka cesta 24/a,10000 Zagreb,UNIVERZAL društvo s ograničenom odgovornošću za proizvodnju, gospodarenje otpadom, trgovinu i hotelijerstvo, OIB 71843925886, Cehovska  10,42000 Varaždin,I M P K - Industrija metalnih proizvoda i konstrukcija d.o.o. za proizvodnju i usluge, OIB 79967698402, Industrijska cesta/bb,Ivanić-Grad,BRANIMIR-COMERCE društvo s ograničenom odgovornošću za trgovinu i usluge, OIB 65894377902, Bilice II/26,21000 Split,ŠPEDTOURS d.o.o. za unutrašnju i međunarodnu špediciju i carinsko posredovanje, OIB 31430550836, Put Sjeverne Luke/bb,21000 Split,POTENCIJAL za inženjering i usluge društvo s ograničenom odgovornošću, OIB 80072940561, Doverska 37,Split,LUŠIJA d.o.o. za instalacijske radove i trgovinu, turistička agencija, OIB 23986299087, Kralja Tomislava 22,21220 Trogir,FROM društvo s ograničenom odgovornošću za građevinarstvo, ugostiteljstvo i trgovinu, OIB 02187261231, Ul. Ante Starčevića 5,21219 Kaštel Kambelovac,VISA-PROMET, d.o.o. za trgovinu i promet, OIB 68171831849, Rimski Put 2/b,21220 Trogir,Hrvatska radiotelevizija, OIB 68419124305, Prisavlje 3,10000 Zagreb,ISCAR ALATI društvo s ograničenom odgovornošću za proizvodnju i trgovinu raznim alatima, OIB 42440962203, J.Jelačića  134,10430 Samobor,Hrvatske vode, pravna osoba za upravljanje vodama, OIB 28921383001, Ulica grada Vukovara 220,10000 Zagreb,OKSID d.o.o. za proizvodnju, trgovinu i usluge, OIB 45126648126, Antuna Mihanovića 10,31326 Darda,GEOPROJEKT, dioničko društvo za geodetske poslove, građevinsko projektiranje i nadzor, OIB 25623466485, Sukoišanska 43,21000 Split,KPMG Croatia d.o.o. za reviziju, OIB 20963249418, Ivana Lučića 2 a,10000 Zagreb,HRVATSKI ZAVOD ZA ZDRAVSTVENO OSIGURANJE Područni ured Split, OIB 02958272670, Margaretska 3,10000 Zagreb,APO, d.o.o., usluge zaštite okoliša, OIB 83995348543, Savska Cesta 41/IV,10000 Zagreb,Ilija Matešić, OIB 67923994403, Pape Ivana Pavla II,21214 Kaštel Kambelovac,Jurica Škaričić, OIB 52263340680, Trondheimska 3,21000 Split,PETROKEMIJA, d.d. tvornica gnojiva, OIB 24503685008, Aleja Vukovar 4,44320 Kutina,Antonio Parancin, OIB 04347855676, Pristeg 106,23420 Benkovac,ROTERM d.o.o. za projektiranje, nadzor i izvođenje termo instalacija, zastupanje i promet robom, OIB 79948849024, Marina Držića 8,21000 Split,Marko Tešija, OIB 90391121566, Donja Rupotina 5,21210 Klis,Fond za zaštitu okoliša i energetsku učinkovitost, OIB 85828625994, Ksaver 208,10000 Zagreb,NEZAVISNI SINDIKAT BRODOSPLIT, OIB 14234539944, Put Supavla 19,21000 Split,Vlado Oštrić, OIB 38746001159, Put sv. Lovre 3 b,21214 Kaštel Lukšić,AGENCIJA ZA INTEGRALNI TRANSPORT, društvo s ograničenom odgovornošću, OIB 42650506038, Heinzelova 51,10000 Zagreb,Financijska agencija, OIB 85821130368, Vrtni put 3,10000 Zagreb,Krunoslav Cerovac, OIB 41815715157, Brdo 4/B,47000 Karlovac,Antonija Čagalj, OIB 63512530777, Kučiće bb,21208 Kučiće,Jurica Piuk, OIB 62591097525, Ulica Domovinskog rata 1,21210 Solin,ČELIĆ d.o.o. za građevinarstvo, trgovinu, turizam, cestovni promet i remont, OIB 99049666260, Mosećka Ulica 42,21000 Split,GRAD KAŠTELA, OIB 08727843572, Braće Radić 1,21212 Kaštel Sućurac,MPPR d.o.o. za projektiranje, proizvodnju, trgovinu, vanjsku trgovinu i poslovne usluge, OIB 03517829065, Kukuljićeva 16/I,21000 Split,Ante Doždor, OIB 78860880233, Plemićeva 2,10000 Zagreb,Stečajni upravitelj Vedran Šeparović, OIB , Dubrovačka,21000 Split</izvorni_sadrzaj>
    <derivirana_varijabla naziv="DomainObject.Predmet.StrankaWithAdressOIB_1">HEP - Opskrba d.o.o. za opskrbu potrošača električnom, toplinskom energijom i plinom, OIB 63073332379, Ulica grada Vukovara 37,10000 Zagreb,EUROTIM d.o.o., OIB 41511343191, Dubrovačka Ulica 51,21000 Split,CIAN društvo s ograničenom odgovornošću za sanitarnu zaštitu čovjekove okoline, OIB 04201603871, Varaždinska Ulica 51,21000 Split,VOX-VLADO d.o.o. za servis i trgovinu, OIB 67041271835, Pujanke 45,21000 Split,JELANA za trgovinu i usluge, društvo s ograničenom odgovornošću, OIB 56403884393, Hercegovačka 126,21000 Split,TEHNOMATERIJAL d.o.o. za trgovinu, građevinarstvo i usluge, OIB 00186927774, Tripalov voćnjak 3,21230 Sinj,LASTVE, d.o.o. za trgovinu i usluge, OIB 80714087504, Fra Grge Martića 45,21000 Split,ADRIATIC-BLIZNA d.o.o., OIB 80385679206, Ante Starčevića  16,21220 Trogir,FAZOR za projektiranje, inženjering i proizvodnju društvo s ograničenom odgovornošću, OIB 05821722044, Paštrićeva 2,21000 Split,AGENCIJA ZA INTEGRALNI TRANSPORT, društvo s ograničenom odgovornošću, OIB 42650506038, Heinzelova 51,10000 Zagreb,SVOD, d.o.o. za građenje i trgovinu, OIB 24958826983, Put Radoševca 14,21000 Split,KOMUSPROMET trgovina i reciklaža d.o.o., OIB 75646042222, Plano/bb,21222 Trogir,OT-OPTIMA TELEKOM d.d. za telekomunikacije, OIB 36004425025, Bani 75/a,10000 Zagreb,HŽ CARGO d.o.o. za prijevoz tereta, OIB 08720210702, Mihanovićeva 12,10000 Zagreb,Ustanova za zapošljavanje, rad i profesionalnu rehabilitaciju osoba s invaliditetom DES, OIB 23754648622, Boktuljin Put/bb,Split,MATEJ KOMERC d.o.o. za trgovinu i turizam, OIB 11823238996, Put Starog Sela/bb,Podstrana,AKD-Zaštita d.o.o. za zaštitu osoba i imovine, OIB 09253797076, Savska cesta 28,10000 Zagreb,MEDITERAN-TRADING d.o.o. za trgovinu, turizam i proizvodnju, OIB 51191000615, Žrnovnička 6,21000 Split,DINGO za turizam, trgovinu i proizvodnju, društvo s ograničenom odgovornošću, OIB 99726761415, Žrnovnička 6,21000 Split,VODOVOD I KANALIZACIJA, društvo s ograničenom odgovornošću za vodoopskrbu, odvodnju i pročišćavanje otpadnih voda, OIB 56826138353, Biokovska 3,21000 Split,INSTITUT IGH, dioničko društvo za istraživanje i razvoj u graditeljstvu, OIB 79766124714, Janka Rakuše 1,10000 Zagreb,VERITAS, tvrtka za reviziju i konzalting d.o.o., OIB 17196896730, Vinkovačka 21,21000 Split,GRAĐEVINSKA INDUSTRIJA-RUDARSTVO-KAMENARSTVO KALUN d.d. za proizvodnju vapna, tehničkog kamena i betona, OIB 34158554107, Stjepana Radića 5,Drniš,KAESER KOMPRESSOREN trgovina i usluge d. o. o., OIB 42572807012, Rimski put 11 d,Sesvete,HRVATSKI ZAVOD ZA MIROVINSKO OSIGURANJE, OIB 84397956623, A. Mihanovića 3,10000 Zagreb,PETROKEMIJA, d.d. tvornica gnojiva, OIB 24503685008, Aleja Vukovar 4,44320 Kutina,PREDIKAT d.o.o. za komunikacijski menadžment, OIB 26510647511, Svetog Petra Starog 36,Split,DOMIS društvo s ograničenom odgovornošću za proizvodnju, reciklažu, trgovinu i usluge, OIB 07253968583, Kralja Zvonimira 14/I,21000 Split,CIAN društvo s ograničenom odgovornošću za sanitarnu zaštitu čovjekove okoline, OIB 04201603871, Varaždinska Ulica 51,21000 Split,EURO DAUS 1963 dioničko društvo za trgovinu, servis vozila i putničke agencije, OIB 76091191033, Put Mostina 1,21000 Split,JELANA za trgovinu i usluge, društvo s ograničenom odgovornošću, OIB 56403884393, Hercegovačka 126,21000 Split,PRIMAT d.o.o. za usluge i trgovinu, OIB 30408759840, Vukovarska Cesta 434,31000 Osijek,C.I.O.M., društvo s ograničenom odgovornošću za proizvodnju, unutarnju i vanjsku trgovinu i usluge,, OIB 32900007680, Josipa Lončara 15,10000 Zagreb,GALEB - PROMET društvo s ograničenom odgovornošću za trgovinu, OIB 96627817240, Srednjaci 16,10000 Zagreb,ELEKTRIČAR, društvo s ograničenom odgovornošću za graditeljstvo turizam trgovinu i pružanja usluge turističke agencije, OIB 49718474285, Skradinska 11,Split,ČISTOĆA društvo s ograničenom odgovornošću za obavljanje komunalnih djelatnosti održavanja čistoće i odlaganja komunaln, OIB 38812451417, Put Plokita 81,21000 Split,CROATIA osiguranje d.d., OIB 26187994862, Miramarska 22,10000 Zagreb,PRALIJA TRADE društvo s ograničenom odgovornošću za trgovinu, turizam, projektiranje i preradu industrijskih optadaka, OIB 67216723026, Domovinskog rata 41,21000 Split,ONEUMGRAF d.o.o. za grafičku djelatnost, trgovinu i usluge, OIB 92725885469, Četvrt ribnjak 8,Omiš,CAPRICORNO, društvo s ograničenom odgovornošću za trgovinu, OIB 09517317411, Hercegovačka 57/A,Split,HEP-Operator distribucijskog sustava d.o.o. za distribuciju i opskrbu električne energije ELEKTRODALMACIJA SPLIT, OIB 46830600751, Ulica grada Vukovara 37,10000 Zagreb,POS, društvo s ograničenom odgovornošću za informatičke usluge, OIB 84938865556, Tolstojeva 32/I,Split,Zagrebačka burza d.d., OIB 84368186611, Ivana Lučića 2 A,10000 Zagreb,INTEHNA Zagreb d.o.o. za trgovinu i proizvodnju, OIB 37327565128, Samoborska 255/II,10000 Zagreb,KEMIS-TERMOCLEAN d.o.o. za industrijska čišćenja i gospodarenja otpadom, OIB 47719259482, Sudišćak 3,10000 Zagreb,MESSER CROATIA PLIN Poduzeće za proizvodnju i prodaju tehničkih plinova d.o.o., OIB 32179081874, Industrijska  1,10290 Zaprešić,ADRIATIC ZAGREB d.o.o. za financijske usluge, OIB 36856583241, Prilaz Gjure Deželića 52,10000 Zagreb,BASLER OSIGURANJE ZAGREB dioničko društvo za osiguranje, OIB 59706054982, Radnička ceste 37 B,10000 Zagreb,TEXT-PAPIR d.o.o. za trgovinu i usluge, OIB 45878059290, Stinice 12,21000 Split,TRAST međunarodno otpremništvo, dioničko društvo, OIB 93225891495, Gat sv. Duje 4,21000 Split,KEMOKOP društvo s ograničenom odgovornošću za specijalni transport kemikalija, OIB 12916703731, Industrijska bb,10370 Dugo Selo,METAL-DALMACIJA d.o.o. za proizvodnju, trgovinu i usluge, OIB 43296402613, Rendićeva 20,Split,BRAMONT izrada metalnih i alu proizvoda d.o.o., OIB 66705884086, Donji Muć 137,21203 Donji Muć,MINAX d.o.o. za građenje, trgovinu i usluge, OIB 03335759746, Predovečka 9,10000 Zagreb,Siemens dioničko društvo za elektrotehniku, OIB 12673471493, Heinzelova 70 a,10000 Zagreb,OVV-Održavanje vučnih vozila, društvo s ograničenom odgovornošću, OIB 32246690065, Strojarska bb,10000 Zagreb,PROPLIN d.o.o. za proizvodnju i trgovinu ukapljenim naftnim plinom, OIB 69737351025, Savska cesta 41/II,10000 Zagreb,ČEPO d. o. o. za proizvodnju, montažu, trgovinu, uvoz-izvoz, OIB 51141867905, M.Iličića br. 2,35101 Slavonski Brod,BRODOMERKUR trgovina i usluge, dioničko društvo, OIB 33956120458, Poljička cesta 35,21000 Split,PRVI FAKTOR društvo s ograničenom odgovornošću za factoring, OIB 63278028623, Hektorovićeva 2,10000 Zagreb,OTP banka Hrvatska dioničko društvo, OIB 52508873833, Domovinskog rata 3,23000 Zadar,HYPO-LEASING KROATIEN, društvo za financiranje, d.o.o., OIB 87064273078, Koranska 16,10000 Zagreb,KONČAR - INSTITUT ZA ELEKTROTEHNIKU  d.d., OIB 37724368086, Fallerovo šetalište 22,10000 Zagreb,DIA-PEN d.o.o. za proizvodnju, vanjskotrgovinski promet, trgovinu na veliko i usluge, OIB 43318080627, Augusta Šenoe 8,10434 Strmec,DINGO za turizam, trgovinu i proizvodnju, društvo s ograničenom odgovornošću, OIB 99726761415, Žrnovnička 6,21000 Split,TIMONT društvo s ograničenom odgovornošću za proizvodnju proizvoda od metala i trgovinu, OIB 04115350526, Plano/bb,21220 Trogir,EMO - COMMERCE - SPLIT društvo ograničene odgovornosti za izvođenje brodograđevnih radova i usluga, OIB 15289050579, Ive Tijardovića 26,21000 Split,MEDITERAN-TRADING d.o.o. za trgovinu, turizam i proizvodnju, OIB 51191000615, Žrnovnička 6,21000 Split,B. METAL d. o. o. za trgovinu i usluge, OIB 81035113337, Trg J.B.Tita 9,52460 Buje,IZODAL društvo s ograničenom odgovornošću za završne radove u građevinarstvu, OIB 07085868781, Rimski Put 22,Kaštel Sućurac,OT-OPTIMA TELEKOM d.d. za telekomunikacije, OIB 36004425025, Bani 75/a,10000 Zagreb,PROMONA, d.o.o. za informatičke sustave, OIB 96037409876, Ulica Slobode 43,Split,VIPnet, društvo s ograničenom odgovornošću za usluge javnih telekomunikacija, OIB 29524210204, Vrtni put 1,10000 Zagreb,ELEKTROKOVINA ADRIA, d.o.o. za izradu, prodaju, montažu i popravak elektrotehničkih proizvoda, OIB 86742905038, Vukovarska 52 a,21000 Split,HŽ INFRASTRUKTURA d.o.o. za upravljanje, održavanje i izgradnju željezničke infrastrukture, OIB 39901919995, Mihanovićeva 12,10000 Zagreb,VENEFICA društvo s ograničenom odgovornošću za zastupanje, OIB 69175273177, Kumborski put 20,10000 Zagreb,VERITAS, tvrtka za reviziju i konzalting d.o.o., OIB 17196896730, Vinkovačka 21,21000 Split,Hrvatski Telekom d.d., OIB 81793146560, Savska cesta 32,10000 Zagreb,MARIS EKOLOGIJA I POLJOPRIVREDA društvo s ograničenom odgovornošću za proizvodnju, trgovinu i usluge, OIB 88835556414, Borajska 1,22000 Šibenik,HEP-Operator prijenosnog sustava d.o.o. za prijenos električne energije, OIB 13148821633, Kupska 4,10000 Zagreb,MILS, MLJEKARA SPLIT dioničko društvo, OIB 08214458449, Komulovića Put 4,21000 Split,UniCredit Leasing Croatia društvo s ograničenom odgovornošću za leasing, OIB 18736141210, Heinzelova 33,10000 Zagreb,SREDIŠNJE KLIRINŠKO DEPOZITARNO DRUŠTVO, dioničko društvo, OIB 64406809162, Heinzelova 62/a,10000 Zagreb,DALSTROJ dioničko društvo Tvornica alatnih strojeva, pribora i alata, OIB 43458781581, Put Mostina bb,21000 Split,KOMUSPROMET trgovina i reciklaža d.o.o., OIB 75646042222, Cesta Plano br. 11,21220 Trogir,ALSTOM HRVATSKA d.o.o. za proizvodnju, trgovinu, inženjering i usluge, OIB 80201809377, Mala Švarča 155,47000 Karlovac,HYPO ALPE-ADRIA-BANK dioničko društvo, OIB 14036333877, Slavonska avenija 6,10000 Zagreb,JADRAN - METAL prerada sekundarnih sirovina d. d. "u stečaju", OIB 75144446829, Valica br. 2,Pula,BOA E.L.L. d.o.o. za građenje, proizvodnju, trgovinu i usluge, OIB 48182689327, Dubrovačka 3/A,21000 Split,J.A.M. GROUP d.o.o. za turizam i usluge, OIB 84961446693, Cesta Sv. Nikole 19,Bogdanovići,Agencija za upravljanje državnom imovinom, OIB 75666130770, Ivana Lučića 6,10000 Zagreb,VOLKSBANK d.d., OIB 78427478595, Varšavska 9,10000 Zagreb,ERSTE FACTORING d.o.o., OIB 10194059689, Ivana Lučića 2,10000 Zagreb,ODVODNJA d.o.o. za trgovinu i usluge, OIB 17323637115, Neslanovac 13,21000 Split,TRAST d.d., OIB 93225891495,  Gat Sv.Duje 4,21000 Split,OVV-Održavanje vučnih vozila, društvo s ograničenom odgovornošću, OIB 32246690065, Strojarska cesta 13,10000 Zagreb,PRVI FAKTOR društvo s ograničenom odgovornošću za factoring, OIB 63278028623, Hektorovićeva 2/V,10000 Zagreb,DIA-PEN d.o.o. za proizvodnju, vanjskotrgovinski promet, trgovinu na veliko i usluge, OIB 43318080627, Augusta Šenoe 8,10434 STRMEC,PROMONA, d.o.o. za informatičke sustave, OIB 96037409876, Ulica Slobode 43,21000 Split,JADRAN - METAL prerada sekundarnih sirovina d. d. "u stečaju", OIB 75144446829, Valica 2,52000 Pula,LINGUA-SOFT d.o.o., OIB 57552096233, Frankopanska 5/a,10000 Zagreb,MOZAIK KNJIGA društvo s ograničenom odgovornošću za nakladničku djelatnost i turistička agencija, OIB 57010186553, Karlovačka cesta 24/a,10000 Zagreb,UNIVERZAL društvo s ograničenom odgovornošću za proizvodnju, gospodarenje otpadom, trgovinu i hotelijerstvo, OIB 71843925886, Cehovska  10,42000 Varaždin,I M P K - Industrija metalnih proizvoda i konstrukcija d.o.o. za proizvodnju i usluge, OIB 79967698402, Industrijska cesta/bb,Ivanić-Grad,BRANIMIR-COMERCE društvo s ograničenom odgovornošću za trgovinu i usluge, OIB 65894377902, Bilice II/26,21000 Split,ŠPEDTOURS d.o.o. za unutrašnju i međunarodnu špediciju i carinsko posredovanje, OIB 31430550836, Put Sjeverne Luke/bb,21000 Split,POTENCIJAL za inženjering i usluge društvo s ograničenom odgovornošću, OIB 80072940561, Doverska 37,Split,LUŠIJA d.o.o. za instalacijske radove i trgovinu, turistička agencija, OIB 23986299087, Kralja Tomislava 22,21220 Trogir,FROM društvo s ograničenom odgovornošću za građevinarstvo, ugostiteljstvo i trgovinu, OIB 02187261231, Ul. Ante Starčevića 5,21219 Kaštel Kambelovac,VISA-PROMET, d.o.o. za trgovinu i promet, OIB 68171831849, Rimski Put 2/b,21220 Trogir,Hrvatska radiotelevizija, OIB 68419124305, Prisavlje 3,10000 Zagreb,ISCAR ALATI društvo s ograničenom odgovornošću za proizvodnju i trgovinu raznim alatima, OIB 42440962203, J.Jelačića  134,10430 Samobor,Hrvatske vode, pravna osoba za upravljanje vodama, OIB 28921383001, Ulica grada Vukovara 220,10000 Zagreb,OKSID d.o.o. za proizvodnju, trgovinu i usluge, OIB 45126648126, Antuna Mihanovića 10,31326 Darda,GEOPROJEKT, dioničko društvo za geodetske poslove, građevinsko projektiranje i nadzor, OIB 25623466485, Sukoišanska 43,21000 Split,KPMG Croatia d.o.o. za reviziju, OIB 20963249418, Ivana Lučića 2 a,10000 Zagreb,HRVATSKI ZAVOD ZA ZDRAVSTVENO OSIGURANJE Područni ured Split, OIB 02958272670, Margaretska 3,10000 Zagreb,APO, d.o.o., usluge zaštite okoliša, OIB 83995348543, Savska Cesta 41/IV,10000 Zagreb,Ilija Matešić, OIB 67923994403, Pape Ivana Pavla II,21214 Kaštel Kambelovac,Jurica Škaričić, OIB 52263340680, Trondheimska 3,21000 Split,PETROKEMIJA, d.d. tvornica gnojiva, OIB 24503685008, Aleja Vukovar 4,44320 Kutina,Antonio Parancin, OIB 04347855676, Pristeg 106,23420 Benkovac,ROTERM d.o.o. za projektiranje, nadzor i izvođenje termo instalacija, zastupanje i promet robom, OIB 79948849024, Marina Držića 8,21000 Split,Marko Tešija, OIB 90391121566, Donja Rupotina 5,21210 Klis,Fond za zaštitu okoliša i energetsku učinkovitost, OIB 85828625994, Ksaver 208,10000 Zagreb,NEZAVISNI SINDIKAT BRODOSPLIT, OIB 14234539944, Put Supavla 19,21000 Split,Vlado Oštrić, OIB 38746001159, Put sv. Lovre 3 b,21214 Kaštel Lukšić,AGENCIJA ZA INTEGRALNI TRANSPORT, društvo s ograničenom odgovornošću, OIB 42650506038, Heinzelova 51,10000 Zagreb,Financijska agencija, OIB 85821130368, Vrtni put 3,10000 Zagreb,Krunoslav Cerovac, OIB 41815715157, Brdo 4/B,47000 Karlovac,Antonija Čagalj, OIB 63512530777, Kučiće bb,21208 Kučiće,Jurica Piuk, OIB 62591097525, Ulica Domovinskog rata 1,21210 Solin,ČELIĆ d.o.o. za građevinarstvo, trgovinu, turizam, cestovni promet i remont, OIB 99049666260, Mosećka Ulica 42,21000 Split,GRAD KAŠTELA, OIB 08727843572, Braće Radić 1,21212 Kaštel Sućurac,MPPR d.o.o. za projektiranje, proizvodnju, trgovinu, vanjsku trgovinu i poslovne usluge, OIB 03517829065, Kukuljićeva 16/I,21000 Split,Ante Doždor, OIB 78860880233, Plemićeva 2,10000 Zagreb,Stečajni upravitelj Vedran Šeparović, OIB , Dubrovačka,21000 Split</derivirana_varijabla>
  </DomainObject.Predmet.StrankaWithAdressOIB>
  <DomainObject.Predmet.StrankaNazivFormated>
    <izvorni_sadrzaj>HEP - Opskrba d.o.o. za opskrbu potrošača električnom, toplinskom energijom i plinom,EUROTIM d.o.o.,CIAN društvo s ograničenom odgovornošću za sanitarnu zaštitu čovjekove okoline,VOX-VLADO d.o.o. za servis i trgovinu,JELANA za trgovinu i usluge, društvo s ograničenom odgovornošću,TEHNOMATERIJAL d.o.o. za trgovinu, građevinarstvo i usluge,LASTVE, d.o.o. za trgovinu i usluge,ADRIATIC-BLIZNA d.o.o.,FAZOR za projektiranje, inženjering i proizvodnju društvo s ograničenom odgovornošću,AGENCIJA ZA INTEGRALNI TRANSPORT, društvo s ograničenom odgovornošću,SVOD, d.o.o. za građenje i trgovinu,KOMUSPROMET trgovina i reciklaža d.o.o.,OT-OPTIMA TELEKOM d.d. za telekomunikacije,HŽ CARGO d.o.o. za prijevoz tereta,Ustanova za zapošljavanje, rad i profesionalnu rehabilitaciju osoba s invaliditetom DES,MATEJ KOMERC d.o.o. za trgovinu i turizam,AKD-Zaštita d.o.o. za zaštitu osoba i imovine,MEDITERAN-TRADING d.o.o. za trgovinu, turizam i proizvodnju,DINGO za turizam, trgovinu i proizvodnju, društvo s ograničenom odgovornošću,VODOVOD I KANALIZACIJA, društvo s ograničenom odgovornošću za vodoopskrbu, odvodnju i pročišćavanje otpadnih voda,INSTITUT IGH, dioničko društvo za istraživanje i razvoj u graditeljstvu,VERITAS, tvrtka za reviziju i konzalting d.o.o.,GRAĐEVINSKA INDUSTRIJA-RUDARSTVO-KAMENARSTVO KALUN d.d. za proizvodnju vapna, tehničkog kamena i betona,KAESER KOMPRESSOREN trgovina i usluge d. o. o.,HRVATSKI ZAVOD ZA MIROVINSKO OSIGURANJE,PETROKEMIJA, d.d. tvornica gnojiva,PREDIKAT d.o.o. za komunikacijski menadžment,DOMIS društvo s ograničenom odgovornošću za proizvodnju, reciklažu, trgovinu i usluge,CIAN društvo s ograničenom odgovornošću za sanitarnu zaštitu čovjekove okoline,EURO DAUS 1963 dioničko društvo za trgovinu, servis vozila i putničke agencije,JELANA za trgovinu i usluge, društvo s ograničenom odgovornošću,PRIMAT d.o.o. za usluge i trgovinu,C.I.O.M., društvo s ograničenom odgovornošću za proizvodnju, unutarnju i vanjsku trgovinu i usluge,,GALEB - PROMET društvo s ograničenom odgovornošću za trgovinu,ELEKTRIČAR, društvo s ograničenom odgovornošću za graditeljstvo turizam trgovinu i pružanja usluge turističke agencije,ČISTOĆA društvo s ograničenom odgovornošću za obavljanje komunalnih djelatnosti održavanja čistoće i odlaganja komunaln,CROATIA osiguranje d.d.,PRALIJA TRADE društvo s ograničenom odgovornošću za trgovinu, turizam, projektiranje i preradu industrijskih optadaka,ONEUMGRAF d.o.o. za grafičku djelatnost, trgovinu i usluge,CAPRICORNO, društvo s ograničenom odgovornošću za trgovinu,HEP-Operator distribucijskog sustava d.o.o. za distribuciju i opskrbu električne energije ELEKTRODALMACIJA SPLIT,POS, društvo s ograničenom odgovornošću za informatičke usluge,Zagrebačka burza d.d.,INTEHNA Zagreb d.o.o. za trgovinu i proizvodnju,KEMIS-TERMOCLEAN d.o.o. za industrijska čišćenja i gospodarenja otpadom,MESSER CROATIA PLIN Poduzeće za proizvodnju i prodaju tehničkih plinova d.o.o.,ADRIATIC ZAGREB d.o.o. za financijske usluge,BASLER OSIGURANJE ZAGREB dioničko društvo za osiguranje,TEXT-PAPIR d.o.o. za trgovinu i usluge,TRAST međunarodno otpremništvo, dioničko društvo,KEMOKOP društvo s ograničenom odgovornošću za specijalni transport kemikalija,METAL-DALMACIJA d.o.o. za proizvodnju, trgovinu i usluge,BRAMONT izrada metalnih i alu proizvoda d.o.o.,MINAX d.o.o. za građenje, trgovinu i usluge,Siemens dioničko društvo za elektrotehniku,OVV-Održavanje vučnih vozila, društvo s ograničenom odgovornošću,PROPLIN d.o.o. za proizvodnju i trgovinu ukapljenim naftnim plinom,ČEPO d. o. o. za proizvodnju, montažu, trgovinu, uvoz-izvoz,BRODOMERKUR trgovina i usluge, dioničko društvo,PRVI FAKTOR društvo s ograničenom odgovornošću za factoring,OTP banka Hrvatska dioničko društvo,HYPO-LEASING KROATIEN, društvo za financiranje, d.o.o.,KONČAR - INSTITUT ZA ELEKTROTEHNIKU  d.d.,DIA-PEN d.o.o. za proizvodnju, vanjskotrgovinski promet, trgovinu na veliko i usluge,DINGO za turizam, trgovinu i proizvodnju, društvo s ograničenom odgovornošću,TIMONT društvo s ograničenom odgovornošću za proizvodnju proizvoda od metala i trgovinu,EMO - COMMERCE - SPLIT društvo ograničene odgovornosti za izvođenje brodograđevnih radova i usluga,MEDITERAN-TRADING d.o.o. za trgovinu, turizam i proizvodnju,B. METAL d. o. o. za trgovinu i usluge,IZODAL društvo s ograničenom odgovornošću za završne radove u građevinarstvu,OT-OPTIMA TELEKOM d.d. za telekomunikacije,PROMONA, d.o.o. za informatičke sustave,VIPnet, društvo s ograničenom odgovornošću za usluge javnih telekomunikacija,ELEKTROKOVINA ADRIA, d.o.o. za izradu, prodaju, montažu i popravak elektrotehničkih proizvoda,HŽ INFRASTRUKTURA d.o.o. za upravljanje, održavanje i izgradnju željezničke infrastrukture,VENEFICA društvo s ograničenom odgovornošću za zastupanje,VERITAS, tvrtka za reviziju i konzalting d.o.o.,Hrvatski Telekom d.d.,MARIS EKOLOGIJA I POLJOPRIVREDA društvo s ograničenom odgovornošću za proizvodnju, trgovinu i usluge,HEP-Operator prijenosnog sustava d.o.o. za prijenos električne energije,MILS, MLJEKARA SPLIT dioničko društvo,UniCredit Leasing Croatia društvo s ograničenom odgovornošću za leasing,SREDIŠNJE KLIRINŠKO DEPOZITARNO DRUŠTVO, dioničko društvo,DALSTROJ dioničko društvo Tvornica alatnih strojeva, pribora i alata,KOMUSPROMET trgovina i reciklaža d.o.o.,ALSTOM HRVATSKA d.o.o. za proizvodnju, trgovinu, inženjering i usluge,HYPO ALPE-ADRIA-BANK dioničko društvo,JADRAN - METAL prerada sekundarnih sirovina d. d. "u stečaju",BOA E.L.L. d.o.o. za građenje, proizvodnju, trgovinu i usluge,J.A.M. GROUP d.o.o. za turizam i usluge,Agencija za upravljanje državnom imovinom,VOLKSBANK d.d.,ERSTE FACTORING d.o.o.,ODVODNJA d.o.o. za trgovinu i usluge,TRAST d.d.,OVV-Održavanje vučnih vozila, društvo s ograničenom odgovornošću,PRVI FAKTOR društvo s ograničenom odgovornošću za factoring,DIA-PEN d.o.o. za proizvodnju, vanjskotrgovinski promet, trgovinu na veliko i usluge,PROMONA, d.o.o. za informatičke sustave,JADRAN - METAL prerada sekundarnih sirovina d. d. "u stečaju",LINGUA-SOFT d.o.o.,MOZAIK KNJIGA društvo s ograničenom odgovornošću za nakladničku djelatnost i turistička agencija,UNIVERZAL društvo s ograničenom odgovornošću za proizvodnju, gospodarenje otpadom, trgovinu i hotelijerstvo,I M P K - Industrija metalnih proizvoda i konstrukcija d.o.o. za proizvodnju i usluge,BRANIMIR-COMERCE društvo s ograničenom odgovornošću za trgovinu i usluge,ŠPEDTOURS d.o.o. za unutrašnju i međunarodnu špediciju i carinsko posredovanje,POTENCIJAL za inženjering i usluge društvo s ograničenom odgovornošću,LUŠIJA d.o.o. za instalacijske radove i trgovinu, turistička agencija,FROM društvo s ograničenom odgovornošću za građevinarstvo, ugostiteljstvo i trgovinu,VISA-PROMET, d.o.o. za trgovinu i promet,Hrvatska radiotelevizija,ISCAR ALATI društvo s ograničenom odgovornošću za proizvodnju i trgovinu raznim alatima,Hrvatske vode, pravna osoba za upravljanje vodama,OKSID d.o.o. za proizvodnju, trgovinu i usluge,GEOPROJEKT, dioničko društvo za geodetske poslove, građevinsko projektiranje i nadzor,KPMG Croatia d.o.o. za reviziju,HRVATSKI ZAVOD ZA ZDRAVSTVENO OSIGURANJE Područni ured Split,APO, d.o.o., usluge zaštite okoliša,Ilija Matešić,Jurica Škaričić,PETROKEMIJA, d.d. tvornica gnojiva,Antonio Parancin,ROTERM d.o.o. za projektiranje, nadzor i izvođenje termo instalacija, zastupanje i promet robom,Marko Tešija,Fond za zaštitu okoliša i energetsku učinkovitost,NEZAVISNI SINDIKAT BRODOSPLIT,Vlado Oštrić,AGENCIJA ZA INTEGRALNI TRANSPORT, društvo s ograničenom odgovornošću,Financijska agencija,Krunoslav Cerovac,Antonija Čagalj,Jurica Piuk,ČELIĆ d.o.o. za građevinarstvo, trgovinu, turizam, cestovni promet i remont,GRAD KAŠTELA,MPPR d.o.o. za projektiranje, proizvodnju, trgovinu, vanjsku trgovinu i poslovne usluge,Ante Doždor,Stečajni upravitelj Vedran Šeparović</izvorni_sadrzaj>
    <derivirana_varijabla naziv="DomainObject.Predmet.StrankaNazivFormated_1">HEP - Opskrba d.o.o. za opskrbu potrošača električnom, toplinskom energijom i plinom,EUROTIM d.o.o.,CIAN društvo s ograničenom odgovornošću za sanitarnu zaštitu čovjekove okoline,VOX-VLADO d.o.o. za servis i trgovinu,JELANA za trgovinu i usluge, društvo s ograničenom odgovornošću,TEHNOMATERIJAL d.o.o. za trgovinu, građevinarstvo i usluge,LASTVE, d.o.o. za trgovinu i usluge,ADRIATIC-BLIZNA d.o.o.,FAZOR za projektiranje, inženjering i proizvodnju društvo s ograničenom odgovornošću,AGENCIJA ZA INTEGRALNI TRANSPORT, društvo s ograničenom odgovornošću,SVOD, d.o.o. za građenje i trgovinu,KOMUSPROMET trgovina i reciklaža d.o.o.,OT-OPTIMA TELEKOM d.d. za telekomunikacije,HŽ CARGO d.o.o. za prijevoz tereta,Ustanova za zapošljavanje, rad i profesionalnu rehabilitaciju osoba s invaliditetom DES,MATEJ KOMERC d.o.o. za trgovinu i turizam,AKD-Zaštita d.o.o. za zaštitu osoba i imovine,MEDITERAN-TRADING d.o.o. za trgovinu, turizam i proizvodnju,DINGO za turizam, trgovinu i proizvodnju, društvo s ograničenom odgovornošću,VODOVOD I KANALIZACIJA, društvo s ograničenom odgovornošću za vodoopskrbu, odvodnju i pročišćavanje otpadnih voda,INSTITUT IGH, dioničko društvo za istraživanje i razvoj u graditeljstvu,VERITAS, tvrtka za reviziju i konzalting d.o.o.,GRAĐEVINSKA INDUSTRIJA-RUDARSTVO-KAMENARSTVO KALUN d.d. za proizvodnju vapna, tehničkog kamena i betona,KAESER KOMPRESSOREN trgovina i usluge d. o. o.,HRVATSKI ZAVOD ZA MIROVINSKO OSIGURANJE,PETROKEMIJA, d.d. tvornica gnojiva,PREDIKAT d.o.o. za komunikacijski menadžment,DOMIS društvo s ograničenom odgovornošću za proizvodnju, reciklažu, trgovinu i usluge,CIAN društvo s ograničenom odgovornošću za sanitarnu zaštitu čovjekove okoline,EURO DAUS 1963 dioničko društvo za trgovinu, servis vozila i putničke agencije,JELANA za trgovinu i usluge, društvo s ograničenom odgovornošću,PRIMAT d.o.o. za usluge i trgovinu,C.I.O.M., društvo s ograničenom odgovornošću za proizvodnju, unutarnju i vanjsku trgovinu i usluge,,GALEB - PROMET društvo s ograničenom odgovornošću za trgovinu,ELEKTRIČAR, društvo s ograničenom odgovornošću za graditeljstvo turizam trgovinu i pružanja usluge turističke agencije,ČISTOĆA društvo s ograničenom odgovornošću za obavljanje komunalnih djelatnosti održavanja čistoće i odlaganja komunaln,CROATIA osiguranje d.d.,PRALIJA TRADE društvo s ograničenom odgovornošću za trgovinu, turizam, projektiranje i preradu industrijskih optadaka,ONEUMGRAF d.o.o. za grafičku djelatnost, trgovinu i usluge,CAPRICORNO, društvo s ograničenom odgovornošću za trgovinu,HEP-Operator distribucijskog sustava d.o.o. za distribuciju i opskrbu električne energije ELEKTRODALMACIJA SPLIT,POS, društvo s ograničenom odgovornošću za informatičke usluge,Zagrebačka burza d.d.,INTEHNA Zagreb d.o.o. za trgovinu i proizvodnju,KEMIS-TERMOCLEAN d.o.o. za industrijska čišćenja i gospodarenja otpadom,MESSER CROATIA PLIN Poduzeće za proizvodnju i prodaju tehničkih plinova d.o.o.,ADRIATIC ZAGREB d.o.o. za financijske usluge,BASLER OSIGURANJE ZAGREB dioničko društvo za osiguranje,TEXT-PAPIR d.o.o. za trgovinu i usluge,TRAST međunarodno otpremništvo, dioničko društvo,KEMOKOP društvo s ograničenom odgovornošću za specijalni transport kemikalija,METAL-DALMACIJA d.o.o. za proizvodnju, trgovinu i usluge,BRAMONT izrada metalnih i alu proizvoda d.o.o.,MINAX d.o.o. za građenje, trgovinu i usluge,Siemens dioničko društvo za elektrotehniku,OVV-Održavanje vučnih vozila, društvo s ograničenom odgovornošću,PROPLIN d.o.o. za proizvodnju i trgovinu ukapljenim naftnim plinom,ČEPO d. o. o. za proizvodnju, montažu, trgovinu, uvoz-izvoz,BRODOMERKUR trgovina i usluge, dioničko društvo,PRVI FAKTOR društvo s ograničenom odgovornošću za factoring,OTP banka Hrvatska dioničko društvo,HYPO-LEASING KROATIEN, društvo za financiranje, d.o.o.,KONČAR - INSTITUT ZA ELEKTROTEHNIKU  d.d.,DIA-PEN d.o.o. za proizvodnju, vanjskotrgovinski promet, trgovinu na veliko i usluge,DINGO za turizam, trgovinu i proizvodnju, društvo s ograničenom odgovornošću,TIMONT društvo s ograničenom odgovornošću za proizvodnju proizvoda od metala i trgovinu,EMO - COMMERCE - SPLIT društvo ograničene odgovornosti za izvođenje brodograđevnih radova i usluga,MEDITERAN-TRADING d.o.o. za trgovinu, turizam i proizvodnju,B. METAL d. o. o. za trgovinu i usluge,IZODAL društvo s ograničenom odgovornošću za završne radove u građevinarstvu,OT-OPTIMA TELEKOM d.d. za telekomunikacije,PROMONA, d.o.o. za informatičke sustave,VIPnet, društvo s ograničenom odgovornošću za usluge javnih telekomunikacija,ELEKTROKOVINA ADRIA, d.o.o. za izradu, prodaju, montažu i popravak elektrotehničkih proizvoda,HŽ INFRASTRUKTURA d.o.o. za upravljanje, održavanje i izgradnju željezničke infrastrukture,VENEFICA društvo s ograničenom odgovornošću za zastupanje,VERITAS, tvrtka za reviziju i konzalting d.o.o.,Hrvatski Telekom d.d.,MARIS EKOLOGIJA I POLJOPRIVREDA društvo s ograničenom odgovornošću za proizvodnju, trgovinu i usluge,HEP-Operator prijenosnog sustava d.o.o. za prijenos električne energije,MILS, MLJEKARA SPLIT dioničko društvo,UniCredit Leasing Croatia društvo s ograničenom odgovornošću za leasing,SREDIŠNJE KLIRINŠKO DEPOZITARNO DRUŠTVO, dioničko društvo,DALSTROJ dioničko društvo Tvornica alatnih strojeva, pribora i alata,KOMUSPROMET trgovina i reciklaža d.o.o.,ALSTOM HRVATSKA d.o.o. za proizvodnju, trgovinu, inženjering i usluge,HYPO ALPE-ADRIA-BANK dioničko društvo,JADRAN - METAL prerada sekundarnih sirovina d. d. "u stečaju",BOA E.L.L. d.o.o. za građenje, proizvodnju, trgovinu i usluge,J.A.M. GROUP d.o.o. za turizam i usluge,Agencija za upravljanje državnom imovinom,VOLKSBANK d.d.,ERSTE FACTORING d.o.o.,ODVODNJA d.o.o. za trgovinu i usluge,TRAST d.d.,OVV-Održavanje vučnih vozila, društvo s ograničenom odgovornošću,PRVI FAKTOR društvo s ograničenom odgovornošću za factoring,DIA-PEN d.o.o. za proizvodnju, vanjskotrgovinski promet, trgovinu na veliko i usluge,PROMONA, d.o.o. za informatičke sustave,JADRAN - METAL prerada sekundarnih sirovina d. d. "u stečaju",LINGUA-SOFT d.o.o.,MOZAIK KNJIGA društvo s ograničenom odgovornošću za nakladničku djelatnost i turistička agencija,UNIVERZAL društvo s ograničenom odgovornošću za proizvodnju, gospodarenje otpadom, trgovinu i hotelijerstvo,I M P K - Industrija metalnih proizvoda i konstrukcija d.o.o. za proizvodnju i usluge,BRANIMIR-COMERCE društvo s ograničenom odgovornošću za trgovinu i usluge,ŠPEDTOURS d.o.o. za unutrašnju i međunarodnu špediciju i carinsko posredovanje,POTENCIJAL za inženjering i usluge društvo s ograničenom odgovornošću,LUŠIJA d.o.o. za instalacijske radove i trgovinu, turistička agencija,FROM društvo s ograničenom odgovornošću za građevinarstvo, ugostiteljstvo i trgovinu,VISA-PROMET, d.o.o. za trgovinu i promet,Hrvatska radiotelevizija,ISCAR ALATI društvo s ograničenom odgovornošću za proizvodnju i trgovinu raznim alatima,Hrvatske vode, pravna osoba za upravljanje vodama,OKSID d.o.o. za proizvodnju, trgovinu i usluge,GEOPROJEKT, dioničko društvo za geodetske poslove, građevinsko projektiranje i nadzor,KPMG Croatia d.o.o. za reviziju,HRVATSKI ZAVOD ZA ZDRAVSTVENO OSIGURANJE Područni ured Split,APO, d.o.o., usluge zaštite okoliša,Ilija Matešić,Jurica Škaričić,PETROKEMIJA, d.d. tvornica gnojiva,Antonio Parancin,ROTERM d.o.o. za projektiranje, nadzor i izvođenje termo instalacija, zastupanje i promet robom,Marko Tešija,Fond za zaštitu okoliša i energetsku učinkovitost,NEZAVISNI SINDIKAT BRODOSPLIT,Vlado Oštrić,AGENCIJA ZA INTEGRALNI TRANSPORT, društvo s ograničenom odgovornošću,Financijska agencija,Krunoslav Cerovac,Antonija Čagalj,Jurica Piuk,ČELIĆ d.o.o. za građevinarstvo, trgovinu, turizam, cestovni promet i remont,GRAD KAŠTELA,MPPR d.o.o. za projektiranje, proizvodnju, trgovinu, vanjsku trgovinu i poslovne usluge,Ante Doždor,Stečajni upravitelj Vedran Šeparović</derivirana_varijabla>
  </DomainObject.Predmet.StrankaNazivFormated>
  <DomainObject.Predmet.StrankaNazivFormatedOIB>
    <izvorni_sadrzaj>HEP - Opskrba d.o.o. za opskrbu potrošača električnom, toplinskom energijom i plinom, OIB 63073332379,EUROTIM d.o.o., OIB 41511343191,CIAN društvo s ograničenom odgovornošću za sanitarnu zaštitu čovjekove okoline, OIB 04201603871,VOX-VLADO d.o.o. za servis i trgovinu, OIB 67041271835,JELANA za trgovinu i usluge, društvo s ograničenom odgovornošću, OIB 56403884393,TEHNOMATERIJAL d.o.o. za trgovinu, građevinarstvo i usluge, OIB 00186927774,LASTVE, d.o.o. za trgovinu i usluge, OIB 80714087504,ADRIATIC-BLIZNA d.o.o., OIB 80385679206,FAZOR za projektiranje, inženjering i proizvodnju društvo s ograničenom odgovornošću, OIB 05821722044,AGENCIJA ZA INTEGRALNI TRANSPORT, društvo s ograničenom odgovornošću, OIB 42650506038,SVOD, d.o.o. za građenje i trgovinu, OIB 24958826983,KOMUSPROMET trgovina i reciklaža d.o.o., OIB 75646042222,OT-OPTIMA TELEKOM d.d. za telekomunikacije, OIB 36004425025,HŽ CARGO d.o.o. za prijevoz tereta, OIB 08720210702,Ustanova za zapošljavanje, rad i profesionalnu rehabilitaciju osoba s invaliditetom DES, OIB 23754648622,MATEJ KOMERC d.o.o. za trgovinu i turizam, OIB 11823238996,AKD-Zaštita d.o.o. za zaštitu osoba i imovine, OIB 09253797076,MEDITERAN-TRADING d.o.o. za trgovinu, turizam i proizvodnju, OIB 51191000615,DINGO za turizam, trgovinu i proizvodnju, društvo s ograničenom odgovornošću, OIB 99726761415,VODOVOD I KANALIZACIJA, društvo s ograničenom odgovornošću za vodoopskrbu, odvodnju i pročišćavanje otpadnih voda, OIB 56826138353,INSTITUT IGH, dioničko društvo za istraživanje i razvoj u graditeljstvu, OIB 79766124714,VERITAS, tvrtka za reviziju i konzalting d.o.o., OIB 17196896730,GRAĐEVINSKA INDUSTRIJA-RUDARSTVO-KAMENARSTVO KALUN d.d. za proizvodnju vapna, tehničkog kamena i betona, OIB 34158554107,KAESER KOMPRESSOREN trgovina i usluge d. o. o., OIB 42572807012,HRVATSKI ZAVOD ZA MIROVINSKO OSIGURANJE, OIB 84397956623,PETROKEMIJA, d.d. tvornica gnojiva, OIB 24503685008,PREDIKAT d.o.o. za komunikacijski menadžment, OIB 26510647511,DOMIS društvo s ograničenom odgovornošću za proizvodnju, reciklažu, trgovinu i usluge, OIB 07253968583,CIAN društvo s ograničenom odgovornošću za sanitarnu zaštitu čovjekove okoline, OIB 04201603871,EURO DAUS 1963 dioničko društvo za trgovinu, servis vozila i putničke agencije, OIB 76091191033,JELANA za trgovinu i usluge, društvo s ograničenom odgovornošću, OIB 56403884393,PRIMAT d.o.o. za usluge i trgovinu, OIB 30408759840,C.I.O.M., društvo s ograničenom odgovornošću za proizvodnju, unutarnju i vanjsku trgovinu i usluge,, OIB 32900007680,GALEB - PROMET društvo s ograničenom odgovornošću za trgovinu, OIB 96627817240,ELEKTRIČAR, društvo s ograničenom odgovornošću za graditeljstvo turizam trgovinu i pružanja usluge turističke agencije, OIB 49718474285,ČISTOĆA društvo s ograničenom odgovornošću za obavljanje komunalnih djelatnosti održavanja čistoće i odlaganja komunaln, OIB 38812451417,CROATIA osiguranje d.d., OIB 26187994862,PRALIJA TRADE društvo s ograničenom odgovornošću za trgovinu, turizam, projektiranje i preradu industrijskih optadaka, OIB 67216723026,ONEUMGRAF d.o.o. za grafičku djelatnost, trgovinu i usluge, OIB 92725885469,CAPRICORNO, društvo s ograničenom odgovornošću za trgovinu, OIB 09517317411,HEP-Operator distribucijskog sustava d.o.o. za distribuciju i opskrbu električne energije ELEKTRODALMACIJA SPLIT, OIB 46830600751,POS, društvo s ograničenom odgovornošću za informatičke usluge, OIB 84938865556,Zagrebačka burza d.d., OIB 84368186611,INTEHNA Zagreb d.o.o. za trgovinu i proizvodnju, OIB 37327565128,KEMIS-TERMOCLEAN d.o.o. za industrijska čišćenja i gospodarenja otpadom, OIB 47719259482,MESSER CROATIA PLIN Poduzeće za proizvodnju i prodaju tehničkih plinova d.o.o., OIB 32179081874,ADRIATIC ZAGREB d.o.o. za financijske usluge, OIB 36856583241,BASLER OSIGURANJE ZAGREB dioničko društvo za osiguranje, OIB 59706054982,TEXT-PAPIR d.o.o. za trgovinu i usluge, OIB 45878059290,TRAST međunarodno otpremništvo, dioničko društvo, OIB 93225891495,KEMOKOP društvo s ograničenom odgovornošću za specijalni transport kemikalija, OIB 12916703731,METAL-DALMACIJA d.o.o. za proizvodnju, trgovinu i usluge, OIB 43296402613,BRAMONT izrada metalnih i alu proizvoda d.o.o., OIB 66705884086,MINAX d.o.o. za građenje, trgovinu i usluge, OIB 03335759746,Siemens dioničko društvo za elektrotehniku, OIB 12673471493,OVV-Održavanje vučnih vozila, društvo s ograničenom odgovornošću, OIB 32246690065,PROPLIN d.o.o. za proizvodnju i trgovinu ukapljenim naftnim plinom, OIB 69737351025,ČEPO d. o. o. za proizvodnju, montažu, trgovinu, uvoz-izvoz, OIB 51141867905,BRODOMERKUR trgovina i usluge, dioničko društvo, OIB 33956120458,PRVI FAKTOR društvo s ograničenom odgovornošću za factoring, OIB 63278028623,OTP banka Hrvatska dioničko društvo, OIB 52508873833,HYPO-LEASING KROATIEN, društvo za financiranje, d.o.o., OIB 87064273078,KONČAR - INSTITUT ZA ELEKTROTEHNIKU  d.d., OIB 37724368086,DIA-PEN d.o.o. za proizvodnju, vanjskotrgovinski promet, trgovinu na veliko i usluge, OIB 43318080627,DINGO za turizam, trgovinu i proizvodnju, društvo s ograničenom odgovornošću, OIB 99726761415,TIMONT društvo s ograničenom odgovornošću za proizvodnju proizvoda od metala i trgovinu, OIB 04115350526,EMO - COMMERCE - SPLIT društvo ograničene odgovornosti za izvođenje brodograđevnih radova i usluga, OIB 15289050579,MEDITERAN-TRADING d.o.o. za trgovinu, turizam i proizvodnju, OIB 51191000615,B. METAL d. o. o. za trgovinu i usluge, OIB 81035113337,IZODAL društvo s ograničenom odgovornošću za završne radove u građevinarstvu, OIB 07085868781,OT-OPTIMA TELEKOM d.d. za telekomunikacije, OIB 36004425025,PROMONA, d.o.o. za informatičke sustave, OIB 96037409876,VIPnet, društvo s ograničenom odgovornošću za usluge javnih telekomunikacija, OIB 29524210204,ELEKTROKOVINA ADRIA, d.o.o. za izradu, prodaju, montažu i popravak elektrotehničkih proizvoda, OIB 86742905038,HŽ INFRASTRUKTURA d.o.o. za upravljanje, održavanje i izgradnju željezničke infrastrukture, OIB 39901919995,VENEFICA društvo s ograničenom odgovornošću za zastupanje, OIB 69175273177,VERITAS, tvrtka za reviziju i konzalting d.o.o., OIB 17196896730,Hrvatski Telekom d.d., OIB 81793146560,MARIS EKOLOGIJA I POLJOPRIVREDA društvo s ograničenom odgovornošću za proizvodnju, trgovinu i usluge, OIB 88835556414,HEP-Operator prijenosnog sustava d.o.o. za prijenos električne energije, OIB 13148821633,MILS, MLJEKARA SPLIT dioničko društvo, OIB 08214458449,UniCredit Leasing Croatia društvo s ograničenom odgovornošću za leasing, OIB 18736141210,SREDIŠNJE KLIRINŠKO DEPOZITARNO DRUŠTVO, dioničko društvo, OIB 64406809162,DALSTROJ dioničko društvo Tvornica alatnih strojeva, pribora i alata, OIB 43458781581,KOMUSPROMET trgovina i reciklaža d.o.o., OIB 75646042222,ALSTOM HRVATSKA d.o.o. za proizvodnju, trgovinu, inženjering i usluge, OIB 80201809377,HYPO ALPE-ADRIA-BANK dioničko društvo, OIB 14036333877,JADRAN - METAL prerada sekundarnih sirovina d. d. "u stečaju", OIB 75144446829,BOA E.L.L. d.o.o. za građenje, proizvodnju, trgovinu i usluge, OIB 48182689327,J.A.M. GROUP d.o.o. za turizam i usluge, OIB 84961446693,Agencija za upravljanje državnom imovinom, OIB 75666130770,VOLKSBANK d.d., OIB 78427478595,ERSTE FACTORING d.o.o., OIB 10194059689,ODVODNJA d.o.o. za trgovinu i usluge, OIB 17323637115,TRAST d.d., OIB 93225891495,OVV-Održavanje vučnih vozila, društvo s ograničenom odgovornošću, OIB 32246690065,PRVI FAKTOR društvo s ograničenom odgovornošću za factoring, OIB 63278028623,DIA-PEN d.o.o. za proizvodnju, vanjskotrgovinski promet, trgovinu na veliko i usluge, OIB 43318080627,PROMONA, d.o.o. za informatičke sustave, OIB 96037409876,JADRAN - METAL prerada sekundarnih sirovina d. d. "u stečaju", OIB 75144446829,LINGUA-SOFT d.o.o., OIB 57552096233,MOZAIK KNJIGA društvo s ograničenom odgovornošću za nakladničku djelatnost i turistička agencija, OIB 57010186553,UNIVERZAL društvo s ograničenom odgovornošću za proizvodnju, gospodarenje otpadom, trgovinu i hotelijerstvo, OIB 71843925886,I M P K - Industrija metalnih proizvoda i konstrukcija d.o.o. za proizvodnju i usluge, OIB 79967698402,BRANIMIR-COMERCE društvo s ograničenom odgovornošću za trgovinu i usluge, OIB 65894377902,ŠPEDTOURS d.o.o. za unutrašnju i međunarodnu špediciju i carinsko posredovanje, OIB 31430550836,POTENCIJAL za inženjering i usluge društvo s ograničenom odgovornošću, OIB 80072940561,LUŠIJA d.o.o. za instalacijske radove i trgovinu, turistička agencija, OIB 23986299087,FROM društvo s ograničenom odgovornošću za građevinarstvo, ugostiteljstvo i trgovinu, OIB 02187261231,VISA-PROMET, d.o.o. za trgovinu i promet, OIB 68171831849,Hrvatska radiotelevizija, OIB 68419124305,ISCAR ALATI društvo s ograničenom odgovornošću za proizvodnju i trgovinu raznim alatima, OIB 42440962203,Hrvatske vode, pravna osoba za upravljanje vodama, OIB 28921383001,OKSID d.o.o. za proizvodnju, trgovinu i usluge, OIB 45126648126,GEOPROJEKT, dioničko društvo za geodetske poslove, građevinsko projektiranje i nadzor, OIB 25623466485,KPMG Croatia d.o.o. za reviziju, OIB 20963249418,HRVATSKI ZAVOD ZA ZDRAVSTVENO OSIGURANJE Područni ured Split, OIB 02958272670,APO, d.o.o., usluge zaštite okoliša, OIB 83995348543,Ilija Matešić, OIB 67923994403,Jurica Škaričić, OIB 52263340680,PETROKEMIJA, d.d. tvornica gnojiva, OIB 24503685008,Antonio Parancin, OIB 04347855676,ROTERM d.o.o. za projektiranje, nadzor i izvođenje termo instalacija, zastupanje i promet robom, OIB 79948849024,Marko Tešija, OIB 90391121566,Fond za zaštitu okoliša i energetsku učinkovitost, OIB 85828625994,NEZAVISNI SINDIKAT BRODOSPLIT, OIB 14234539944,Vlado Oštrić, OIB 38746001159,AGENCIJA ZA INTEGRALNI TRANSPORT, društvo s ograničenom odgovornošću, OIB 42650506038,Financijska agencija, OIB 85821130368,Krunoslav Cerovac, OIB 41815715157,Antonija Čagalj, OIB 63512530777,Jurica Piuk, OIB 62591097525,ČELIĆ d.o.o. za građevinarstvo, trgovinu, turizam, cestovni promet i remont, OIB 99049666260,GRAD KAŠTELA, OIB 08727843572,MPPR d.o.o. za projektiranje, proizvodnju, trgovinu, vanjsku trgovinu i poslovne usluge, OIB 03517829065,Ante Doždor, OIB 78860880233,Stečajni upravitelj Vedran Šeparović, OIB </izvorni_sadrzaj>
    <derivirana_varijabla naziv="DomainObject.Predmet.StrankaNazivFormatedOIB_1">HEP - Opskrba d.o.o. za opskrbu potrošača električnom, toplinskom energijom i plinom, OIB 63073332379,EUROTIM d.o.o., OIB 41511343191,CIAN društvo s ograničenom odgovornošću za sanitarnu zaštitu čovjekove okoline, OIB 04201603871,VOX-VLADO d.o.o. za servis i trgovinu, OIB 67041271835,JELANA za trgovinu i usluge, društvo s ograničenom odgovornošću, OIB 56403884393,TEHNOMATERIJAL d.o.o. za trgovinu, građevinarstvo i usluge, OIB 00186927774,LASTVE, d.o.o. za trgovinu i usluge, OIB 80714087504,ADRIATIC-BLIZNA d.o.o., OIB 80385679206,FAZOR za projektiranje, inženjering i proizvodnju društvo s ograničenom odgovornošću, OIB 05821722044,AGENCIJA ZA INTEGRALNI TRANSPORT, društvo s ograničenom odgovornošću, OIB 42650506038,SVOD, d.o.o. za građenje i trgovinu, OIB 24958826983,KOMUSPROMET trgovina i reciklaža d.o.o., OIB 75646042222,OT-OPTIMA TELEKOM d.d. za telekomunikacije, OIB 36004425025,HŽ CARGO d.o.o. za prijevoz tereta, OIB 08720210702,Ustanova za zapošljavanje, rad i profesionalnu rehabilitaciju osoba s invaliditetom DES, OIB 23754648622,MATEJ KOMERC d.o.o. za trgovinu i turizam, OIB 11823238996,AKD-Zaštita d.o.o. za zaštitu osoba i imovine, OIB 09253797076,MEDITERAN-TRADING d.o.o. za trgovinu, turizam i proizvodnju, OIB 51191000615,DINGO za turizam, trgovinu i proizvodnju, društvo s ograničenom odgovornošću, OIB 99726761415,VODOVOD I KANALIZACIJA, društvo s ograničenom odgovornošću za vodoopskrbu, odvodnju i pročišćavanje otpadnih voda, OIB 56826138353,INSTITUT IGH, dioničko društvo za istraživanje i razvoj u graditeljstvu, OIB 79766124714,VERITAS, tvrtka za reviziju i konzalting d.o.o., OIB 17196896730,GRAĐEVINSKA INDUSTRIJA-RUDARSTVO-KAMENARSTVO KALUN d.d. za proizvodnju vapna, tehničkog kamena i betona, OIB 34158554107,KAESER KOMPRESSOREN trgovina i usluge d. o. o., OIB 42572807012,HRVATSKI ZAVOD ZA MIROVINSKO OSIGURANJE, OIB 84397956623,PETROKEMIJA, d.d. tvornica gnojiva, OIB 24503685008,PREDIKAT d.o.o. za komunikacijski menadžment, OIB 26510647511,DOMIS društvo s ograničenom odgovornošću za proizvodnju, reciklažu, trgovinu i usluge, OIB 07253968583,CIAN društvo s ograničenom odgovornošću za sanitarnu zaštitu čovjekove okoline, OIB 04201603871,EURO DAUS 1963 dioničko društvo za trgovinu, servis vozila i putničke agencije, OIB 76091191033,JELANA za trgovinu i usluge, društvo s ograničenom odgovornošću, OIB 56403884393,PRIMAT d.o.o. za usluge i trgovinu, OIB 30408759840,C.I.O.M., društvo s ograničenom odgovornošću za proizvodnju, unutarnju i vanjsku trgovinu i usluge,, OIB 32900007680,GALEB - PROMET društvo s ograničenom odgovornošću za trgovinu, OIB 96627817240,ELEKTRIČAR, društvo s ograničenom odgovornošću za graditeljstvo turizam trgovinu i pružanja usluge turističke agencije, OIB 49718474285,ČISTOĆA društvo s ograničenom odgovornošću za obavljanje komunalnih djelatnosti održavanja čistoće i odlaganja komunaln, OIB 38812451417,CROATIA osiguranje d.d., OIB 26187994862,PRALIJA TRADE društvo s ograničenom odgovornošću za trgovinu, turizam, projektiranje i preradu industrijskih optadaka, OIB 67216723026,ONEUMGRAF d.o.o. za grafičku djelatnost, trgovinu i usluge, OIB 92725885469,CAPRICORNO, društvo s ograničenom odgovornošću za trgovinu, OIB 09517317411,HEP-Operator distribucijskog sustava d.o.o. za distribuciju i opskrbu električne energije ELEKTRODALMACIJA SPLIT, OIB 46830600751,POS, društvo s ograničenom odgovornošću za informatičke usluge, OIB 84938865556,Zagrebačka burza d.d., OIB 84368186611,INTEHNA Zagreb d.o.o. za trgovinu i proizvodnju, OIB 37327565128,KEMIS-TERMOCLEAN d.o.o. za industrijska čišćenja i gospodarenja otpadom, OIB 47719259482,MESSER CROATIA PLIN Poduzeće za proizvodnju i prodaju tehničkih plinova d.o.o., OIB 32179081874,ADRIATIC ZAGREB d.o.o. za financijske usluge, OIB 36856583241,BASLER OSIGURANJE ZAGREB dioničko društvo za osiguranje, OIB 59706054982,TEXT-PAPIR d.o.o. za trgovinu i usluge, OIB 45878059290,TRAST međunarodno otpremništvo, dioničko društvo, OIB 93225891495,KEMOKOP društvo s ograničenom odgovornošću za specijalni transport kemikalija, OIB 12916703731,METAL-DALMACIJA d.o.o. za proizvodnju, trgovinu i usluge, OIB 43296402613,BRAMONT izrada metalnih i alu proizvoda d.o.o., OIB 66705884086,MINAX d.o.o. za građenje, trgovinu i usluge, OIB 03335759746,Siemens dioničko društvo za elektrotehniku, OIB 12673471493,OVV-Održavanje vučnih vozila, društvo s ograničenom odgovornošću, OIB 32246690065,PROPLIN d.o.o. za proizvodnju i trgovinu ukapljenim naftnim plinom, OIB 69737351025,ČEPO d. o. o. za proizvodnju, montažu, trgovinu, uvoz-izvoz, OIB 51141867905,BRODOMERKUR trgovina i usluge, dioničko društvo, OIB 33956120458,PRVI FAKTOR društvo s ograničenom odgovornošću za factoring, OIB 63278028623,OTP banka Hrvatska dioničko društvo, OIB 52508873833,HYPO-LEASING KROATIEN, društvo za financiranje, d.o.o., OIB 87064273078,KONČAR - INSTITUT ZA ELEKTROTEHNIKU  d.d., OIB 37724368086,DIA-PEN d.o.o. za proizvodnju, vanjskotrgovinski promet, trgovinu na veliko i usluge, OIB 43318080627,DINGO za turizam, trgovinu i proizvodnju, društvo s ograničenom odgovornošću, OIB 99726761415,TIMONT društvo s ograničenom odgovornošću za proizvodnju proizvoda od metala i trgovinu, OIB 04115350526,EMO - COMMERCE - SPLIT društvo ograničene odgovornosti za izvođenje brodograđevnih radova i usluga, OIB 15289050579,MEDITERAN-TRADING d.o.o. za trgovinu, turizam i proizvodnju, OIB 51191000615,B. METAL d. o. o. za trgovinu i usluge, OIB 81035113337,IZODAL društvo s ograničenom odgovornošću za završne radove u građevinarstvu, OIB 07085868781,OT-OPTIMA TELEKOM d.d. za telekomunikacije, OIB 36004425025,PROMONA, d.o.o. za informatičke sustave, OIB 96037409876,VIPnet, društvo s ograničenom odgovornošću za usluge javnih telekomunikacija, OIB 29524210204,ELEKTROKOVINA ADRIA, d.o.o. za izradu, prodaju, montažu i popravak elektrotehničkih proizvoda, OIB 86742905038,HŽ INFRASTRUKTURA d.o.o. za upravljanje, održavanje i izgradnju željezničke infrastrukture, OIB 39901919995,VENEFICA društvo s ograničenom odgovornošću za zastupanje, OIB 69175273177,VERITAS, tvrtka za reviziju i konzalting d.o.o., OIB 17196896730,Hrvatski Telekom d.d., OIB 81793146560,MARIS EKOLOGIJA I POLJOPRIVREDA društvo s ograničenom odgovornošću za proizvodnju, trgovinu i usluge, OIB 88835556414,HEP-Operator prijenosnog sustava d.o.o. za prijenos električne energije, OIB 13148821633,MILS, MLJEKARA SPLIT dioničko društvo, OIB 08214458449,UniCredit Leasing Croatia društvo s ograničenom odgovornošću za leasing, OIB 18736141210,SREDIŠNJE KLIRINŠKO DEPOZITARNO DRUŠTVO, dioničko društvo, OIB 64406809162,DALSTROJ dioničko društvo Tvornica alatnih strojeva, pribora i alata, OIB 43458781581,KOMUSPROMET trgovina i reciklaža d.o.o., OIB 75646042222,ALSTOM HRVATSKA d.o.o. za proizvodnju, trgovinu, inženjering i usluge, OIB 80201809377,HYPO ALPE-ADRIA-BANK dioničko društvo, OIB 14036333877,JADRAN - METAL prerada sekundarnih sirovina d. d. "u stečaju", OIB 75144446829,BOA E.L.L. d.o.o. za građenje, proizvodnju, trgovinu i usluge, OIB 48182689327,J.A.M. GROUP d.o.o. za turizam i usluge, OIB 84961446693,Agencija za upravljanje državnom imovinom, OIB 75666130770,VOLKSBANK d.d., OIB 78427478595,ERSTE FACTORING d.o.o., OIB 10194059689,ODVODNJA d.o.o. za trgovinu i usluge, OIB 17323637115,TRAST d.d., OIB 93225891495,OVV-Održavanje vučnih vozila, društvo s ograničenom odgovornošću, OIB 32246690065,PRVI FAKTOR društvo s ograničenom odgovornošću za factoring, OIB 63278028623,DIA-PEN d.o.o. za proizvodnju, vanjskotrgovinski promet, trgovinu na veliko i usluge, OIB 43318080627,PROMONA, d.o.o. za informatičke sustave, OIB 96037409876,JADRAN - METAL prerada sekundarnih sirovina d. d. "u stečaju", OIB 75144446829,LINGUA-SOFT d.o.o., OIB 57552096233,MOZAIK KNJIGA društvo s ograničenom odgovornošću za nakladničku djelatnost i turistička agencija, OIB 57010186553,UNIVERZAL društvo s ograničenom odgovornošću za proizvodnju, gospodarenje otpadom, trgovinu i hotelijerstvo, OIB 71843925886,I M P K - Industrija metalnih proizvoda i konstrukcija d.o.o. za proizvodnju i usluge, OIB 79967698402,BRANIMIR-COMERCE društvo s ograničenom odgovornošću za trgovinu i usluge, OIB 65894377902,ŠPEDTOURS d.o.o. za unutrašnju i međunarodnu špediciju i carinsko posredovanje, OIB 31430550836,POTENCIJAL za inženjering i usluge društvo s ograničenom odgovornošću, OIB 80072940561,LUŠIJA d.o.o. za instalacijske radove i trgovinu, turistička agencija, OIB 23986299087,FROM društvo s ograničenom odgovornošću za građevinarstvo, ugostiteljstvo i trgovinu, OIB 02187261231,VISA-PROMET, d.o.o. za trgovinu i promet, OIB 68171831849,Hrvatska radiotelevizija, OIB 68419124305,ISCAR ALATI društvo s ograničenom odgovornošću za proizvodnju i trgovinu raznim alatima, OIB 42440962203,Hrvatske vode, pravna osoba za upravljanje vodama, OIB 28921383001,OKSID d.o.o. za proizvodnju, trgovinu i usluge, OIB 45126648126,GEOPROJEKT, dioničko društvo za geodetske poslove, građevinsko projektiranje i nadzor, OIB 25623466485,KPMG Croatia d.o.o. za reviziju, OIB 20963249418,HRVATSKI ZAVOD ZA ZDRAVSTVENO OSIGURANJE Područni ured Split, OIB 02958272670,APO, d.o.o., usluge zaštite okoliša, OIB 83995348543,Ilija Matešić, OIB 67923994403,Jurica Škaričić, OIB 52263340680,PETROKEMIJA, d.d. tvornica gnojiva, OIB 24503685008,Antonio Parancin, OIB 04347855676,ROTERM d.o.o. za projektiranje, nadzor i izvođenje termo instalacija, zastupanje i promet robom, OIB 79948849024,Marko Tešija, OIB 90391121566,Fond za zaštitu okoliša i energetsku učinkovitost, OIB 85828625994,NEZAVISNI SINDIKAT BRODOSPLIT, OIB 14234539944,Vlado Oštrić, OIB 38746001159,AGENCIJA ZA INTEGRALNI TRANSPORT, društvo s ograničenom odgovornošću, OIB 42650506038,Financijska agencija, OIB 85821130368,Krunoslav Cerovac, OIB 41815715157,Antonija Čagalj, OIB 63512530777,Jurica Piuk, OIB 62591097525,ČELIĆ d.o.o. za građevinarstvo, trgovinu, turizam, cestovni promet i remont, OIB 99049666260,GRAD KAŠTELA, OIB 08727843572,MPPR d.o.o. za projektiranje, proizvodnju, trgovinu, vanjsku trgovinu i poslovne usluge, OIB 03517829065,Ante Doždor, OIB 78860880233,Stečajni upravitelj Vedran Šeparović, OIB </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HEP - Opskrba d.o.o. za opskrbu potrošača električnom, toplinskom energijom i plinom</item>
      <item>EUROTIM d.o.o. zastupanog po punomoćniku Miroslav Šarić</item>
      <item>CIAN društvo s ograničenom odgovornošću za sanitarnu zaštitu čovjekove okoline</item>
      <item>VOX-VLADO d.o.o. za servis i trgovinu</item>
      <item>JELANA za trgovinu i usluge, društvo s ograničenom odgovornošću</item>
      <item>TEHNOMATERIJAL d.o.o. za trgovinu, građevinarstvo i usluge</item>
      <item>LASTVE, d.o.o. za trgovinu i usluge</item>
      <item>ADRIATIC-BLIZNA d.o.o. zastupanog po punomoćniku Mislav Milas</item>
      <item>FAZOR za projektiranje, inženjering i proizvodnju društvo s ograničenom odgovornošću</item>
      <item>AGENCIJA ZA INTEGRALNI TRANSPORT, društvo s ograničenom odgovornošću zastupanog po punomoćniku Odvjetničko društvo Smolčić i Partneri, d.o.o.</item>
      <item>SVOD, d.o.o. za građenje i trgovinu</item>
      <item>KOMUSPROMET trgovina i reciklaža d.o.o.</item>
      <item>OT-OPTIMA TELEKOM d.d. za telekomunikacije</item>
      <item>HŽ CARGO d.o.o. za prijevoz tereta</item>
      <item>Ustanova za zapošljavanje, rad i profesionalnu rehabilitaciju osoba s invaliditetom DES zastupanog po punomoćniku Dino Puljić</item>
      <item>MATEJ KOMERC d.o.o. za trgovinu i turizam zastupanog po punomoćniku Ilana Grčić</item>
      <item>AKD-Zaštita d.o.o. za zaštitu osoba i imovine zastupanog po punomoćniku Odvjetničko društvo Hanžeković &amp; Partneri društvo s ograničenom odgovornošću</item>
      <item>MEDITERAN-TRADING d.o.o. za trgovinu, turizam i proizvodnju zastupanog po punomoćniku Tomislav Krka</item>
      <item>DINGO za turizam, trgovinu i proizvodnju, društvo s ograničenom odgovornošću zastupanog po punomoćniku Tomislav Krka</item>
      <item>VODOVOD I KANALIZACIJA, društvo s ograničenom odgovornošću za vodoopskrbu, odvodnju i pročišćavanje otpadnih voda</item>
      <item>INSTITUT IGH, dioničko društvo za istraživanje i razvoj u graditeljstvu</item>
      <item>VERITAS, tvrtka za reviziju i konzalting d.o.o. zastupanog po punomoćniku Tomislav Krka</item>
      <item>GRAĐEVINSKA INDUSTRIJA-RUDARSTVO-KAMENARSTVO KALUN d.d. za proizvodnju vapna, tehničkog kamena i betona zastupanog po punomoćniku Odvjetničko društvo PRIMORAC I PARTNERI, j.t.d.</item>
      <item>KAESER KOMPRESSOREN trgovina i usluge d. o. o.</item>
      <item>HRVATSKI ZAVOD ZA MIROVINSKO OSIGURANJE</item>
      <item>PETROKEMIJA, d.d. tvornica gnojiva</item>
      <item>PREDIKAT d.o.o. za komunikacijski menadžment zastupanog po punomoćniku DAVOR DRMIĆ</item>
      <item>DOMIS društvo s ograničenom odgovornošću za proizvodnju, reciklažu, trgovinu i usluge</item>
      <item>CIAN društvo s ograničenom odgovornošću za sanitarnu zaštitu čovjekove okoline</item>
      <item>EURO DAUS 1963 dioničko društvo za trgovinu, servis vozila i putničke agencije</item>
      <item>JELANA za trgovinu i usluge, društvo s ograničenom odgovornošću</item>
      <item>PRIMAT d.o.o. za usluge i trgovinu zastupanog po punomoćniku Zajednički odvjetnički ured  DARKO ŠUPER, IVICA KOVAČEVIĆ I BRANKO RABAR</item>
      <item>C.I.O.M., društvo s ograničenom odgovornošću za proizvodnju, unutarnju i vanjsku trgovinu i usluge,</item>
      <item>GALEB - PROMET društvo s ograničenom odgovornošću za trgovinu zastupanog po punomoćniku MANDA BANOVIĆ</item>
      <item>ELEKTRIČAR, društvo s ograničenom odgovornošću za graditeljstvo turizam trgovinu i pružanja usluge turističke agencije</item>
      <item>ČISTOĆA društvo s ograničenom odgovornošću za obavljanje komunalnih djelatnosti održavanja čistoće i odlaganja komunaln</item>
      <item>CROATIA osiguranje d.d.</item>
      <item>PRALIJA TRADE društvo s ograničenom odgovornošću za trgovinu, turizam, projektiranje i preradu industrijskih optadaka</item>
      <item>ONEUMGRAF d.o.o. za grafičku djelatnost, trgovinu i usluge</item>
      <item>CAPRICORNO, društvo s ograničenom odgovornošću za trgovinu</item>
      <item>HEP-Operator distribucijskog sustava d.o.o. za distribuciju i opskrbu električne energije ELEKTRODALMACIJA SPLIT</item>
      <item>POS, društvo s ograničenom odgovornošću za informatičke usluge</item>
      <item>Zagrebačka burza d.d. zastupanog po punomoćniku MAĐARIĆ &amp; LUI - odvjetničko društvo d.o.o.</item>
      <item>INTEHNA Zagreb d.o.o. za trgovinu i proizvodnju</item>
      <item>KEMIS-TERMOCLEAN d.o.o. za industrijska čišćenja i gospodarenja otpadom zastupanog po punomoćniku Davor Grgić</item>
      <item>MESSER CROATIA PLIN Poduzeće za proizvodnju i prodaju tehničkih plinova d.o.o.</item>
      <item>ADRIATIC ZAGREB d.o.o. za financijske usluge</item>
      <item>BASLER OSIGURANJE ZAGREB dioničko društvo za osiguranje zastupanog po punomoćniku Ivo Staničić</item>
      <item>TEXT-PAPIR d.o.o. za trgovinu i usluge</item>
      <item>TRAST međunarodno otpremništvo, dioničko društvo zastupanog po punomoćniku Marina Tončić - Bota</item>
      <item>KEMOKOP društvo s ograničenom odgovornošću za specijalni transport kemikalija zastupanog po punomoćniku ODVJETNIČKO DRUŠTVO BUDIN-PENIĆ-SKERLEV javno trgovačko društva</item>
      <item>METAL-DALMACIJA d.o.o. za proizvodnju, trgovinu i usluge</item>
      <item>BRAMONT izrada metalnih i alu proizvoda d.o.o.</item>
      <item>MINAX d.o.o. za građenje, trgovinu i usluge zastupanog po punomoćniku SANJA PAIĆ</item>
      <item>Siemens dioničko društvo za elektrotehniku</item>
      <item>OVV-Održavanje vučnih vozila, društvo s ograničenom odgovornošću</item>
      <item>PROPLIN d.o.o. za proizvodnju i trgovinu ukapljenim naftnim plinom</item>
      <item>ČEPO d. o. o. za proizvodnju, montažu, trgovinu, uvoz-izvoz zastupanog po punomoćniku Zajednički odvjetnički ured odvjetnici MARIJAN BETLACH i KREŠIMIR BOGDAN</item>
      <item>BRODOMERKUR trgovina i usluge, dioničko društvo</item>
      <item>PRVI FAKTOR društvo s ograničenom odgovornošću za factoring</item>
      <item>OTP banka Hrvatska dioničko društvo zastupanog po punomoćniku Odvjetničko društvo ŠIŠKO i partneri, j.t.d.</item>
      <item>HYPO-LEASING KROATIEN, društvo za financiranje, d.o.o.</item>
      <item>KONČAR - INSTITUT ZA ELEKTROTEHNIKU  d.d.</item>
      <item>DIA-PEN d.o.o. za proizvodnju, vanjskotrgovinski promet, trgovinu na veliko i usluge</item>
      <item>DINGO za turizam, trgovinu i proizvodnju, društvo s ograničenom odgovornošću</item>
      <item>TIMONT društvo s ograničenom odgovornošću za proizvodnju proizvoda od metala i trgovinu zastupanog po punomoćniku Budislav Angjelinović; Ivo Župić</item>
      <item>EMO - COMMERCE - SPLIT društvo ograničene odgovornosti za izvođenje brodograđevnih radova i usluga zastupanog po punomoćniku Tomislav Krka</item>
      <item>MEDITERAN-TRADING d.o.o. za trgovinu, turizam i proizvodnju zastupanog po punomoćniku Tomislav Krka</item>
      <item>B. METAL d. o. o. za trgovinu i usluge zastupanog po punomoćniku Duje Nazlić</item>
      <item>IZODAL društvo s ograničenom odgovornošću za završne radove u građevinarstvu</item>
      <item>OT-OPTIMA TELEKOM d.d. za telekomunikacije</item>
      <item>PROMONA, d.o.o. za informatičke sustave</item>
      <item>VIPnet, društvo s ograničenom odgovornošću za usluge javnih telekomunikacija</item>
      <item>ELEKTROKOVINA ADRIA, d.o.o. za izradu, prodaju, montažu i popravak elektrotehničkih proizvoda</item>
      <item>HŽ INFRASTRUKTURA d.o.o. za upravljanje, održavanje i izgradnju željezničke infrastrukture</item>
      <item>VENEFICA društvo s ograničenom odgovornošću za zastupanje</item>
      <item>VERITAS, tvrtka za reviziju i konzalting d.o.o. zastupanog po punomoćniku Tomislav Krka</item>
      <item>Hrvatski Telekom d.d.</item>
      <item>MARIS EKOLOGIJA I POLJOPRIVREDA društvo s ograničenom odgovornošću za proizvodnju, trgovinu i usluge zastupanog po punomoćniku Nediljko Ivančević</item>
      <item>HEP-Operator prijenosnog sustava d.o.o. za prijenos električne energije</item>
      <item>MILS, MLJEKARA SPLIT dioničko društvo zastupanog po punomoćniku Meri Juričko</item>
      <item>UniCredit Leasing Croatia društvo s ograničenom odgovornošću za leasing</item>
      <item>SREDIŠNJE KLIRINŠKO DEPOZITARNO DRUŠTVO, dioničko društvo</item>
      <item>DALSTROJ dioničko društvo Tvornica alatnih strojeva, pribora i alata</item>
      <item>KOMUSPROMET trgovina i reciklaža d.o.o.</item>
      <item>ALSTOM HRVATSKA d.o.o. za proizvodnju, trgovinu, inženjering i usluge zastupanog po punomoćniku TAMARA MUŠNJAK ŠPIŠIĆ</item>
      <item>HYPO ALPE-ADRIA-BANK dioničko društvo</item>
      <item>JADRAN - METAL prerada sekundarnih sirovina d. d. "u stečaju" zastupanog po punomoćniku Andrej Sablić</item>
      <item>BOA E.L.L. d.o.o. za građenje, proizvodnju, trgovinu i usluge</item>
      <item>J.A.M. GROUP d.o.o. za turizam i usluge zastupanog po punomoćniku MIRKO DRAŠKOVIĆ</item>
      <item>Agencija za upravljanje državnom imovinom</item>
      <item>VOLKSBANK d.d.</item>
      <item>ERSTE FACTORING d.o.o.</item>
      <item>ODVODNJA d.o.o. za trgovinu i usluge</item>
      <item>TRAST d.d. zastupanog po punomoćniku Martina Tončić - Bota</item>
      <item>OVV-Održavanje vučnih vozila, društvo s ograničenom odgovornošću</item>
      <item>PRVI FAKTOR društvo s ograničenom odgovornošću za factoring</item>
      <item>DIA-PEN d.o.o. za proizvodnju, vanjskotrgovinski promet, trgovinu na veliko i usluge</item>
      <item>PROMONA, d.o.o. za informatičke sustave</item>
      <item>JADRAN - METAL prerada sekundarnih sirovina d. d. "u stečaju"</item>
      <item>LINGUA-SOFT d.o.o. zastupanog po punomoćniku Odvjetnički ured POLDAN, GATARA, DIZDAREVIĆ</item>
      <item>MOZAIK KNJIGA društvo s ograničenom odgovornošću za nakladničku djelatnost i turistička agencija zastupanog po punomoćniku Boris Anišić</item>
      <item>UNIVERZAL društvo s ograničenom odgovornošću za proizvodnju, gospodarenje otpadom, trgovinu i hotelijerstvo zastupanog po punomoćniku Maja Špoljarić; Vinko Gulišija</item>
      <item>I M P K - Industrija metalnih proizvoda i konstrukcija d.o.o. za proizvodnju i usluge</item>
      <item>BRANIMIR-COMERCE društvo s ograničenom odgovornošću za trgovinu i usluge zastupanog po punomoćniku Tomislav Krka</item>
      <item>ŠPEDTOURS d.o.o. za unutrašnju i međunarodnu špediciju i carinsko posredovanje zastupanog po punomoćniku Jadranko Vidović</item>
      <item>POTENCIJAL za inženjering i usluge društvo s ograničenom odgovornošću</item>
      <item>LUŠIJA d.o.o. za instalacijske radove i trgovinu, turistička agencija</item>
      <item>FROM društvo s ograničenom odgovornošću za građevinarstvo, ugostiteljstvo i trgovinu zastupanog po punomoćniku Darko Varnica</item>
      <item>VISA-PROMET, d.o.o. za trgovinu i promet</item>
      <item>Hrvatska radiotelevizija</item>
      <item>ISCAR ALATI društvo s ograničenom odgovornošću za proizvodnju i trgovinu raznim alatima</item>
      <item>Hrvatske vode, pravna osoba za upravljanje vodama</item>
      <item>OKSID d.o.o. za proizvodnju, trgovinu i usluge zastupanog po punomoćniku Branko Nenadić</item>
      <item>GEOPROJEKT, dioničko društvo za geodetske poslove, građevinsko projektiranje i nadzor zastupanog po punomoćniku Odvjetničko društvo MATULIĆ, BILIĆ I PARTNERI, j.t.d.</item>
      <item>KPMG Croatia d.o.o. za reviziju</item>
      <item>HRVATSKI ZAVOD ZA ZDRAVSTVENO OSIGURANJE Područni ured Split</item>
      <item>APO, d.o.o., usluge zaštite okoliša</item>
      <item>Ilija Matešić zastupanog po punomoćniku Vinko Fabjanović</item>
      <item>Jurica Škaričić</item>
      <item>PETROKEMIJA, d.d. tvornica gnojiva</item>
      <item>Antonio Parancin</item>
      <item>ROTERM d.o.o. za projektiranje, nadzor i izvođenje termo instalacija, zastupanje i promet robom</item>
      <item>Marko Tešija</item>
      <item>Fond za zaštitu okoliša i energetsku učinkovitost</item>
      <item>NEZAVISNI SINDIKAT BRODOSPLIT</item>
      <item>Vlado Oštrić</item>
      <item>AGENCIJA ZA INTEGRALNI TRANSPORT, društvo s ograničenom odgovornošću</item>
      <item>Financijska agencija</item>
      <item>Krunoslav Cerovac</item>
      <item>Antonija Čagalj</item>
      <item>Jurica Piuk</item>
      <item>ČELIĆ d.o.o. za građevinarstvo, trgovinu, turizam, cestovni promet i remont</item>
      <item>GRAD KAŠTELA</item>
      <item>MPPR d.o.o. za projektiranje, proizvodnju, trgovinu, vanjsku trgovinu i poslovne usluge</item>
      <item>Ante Doždor</item>
      <item>Stečajni upravitelj Vedran Šeparović</item>
    </izvorni_sadrzaj>
    <derivirana_varijabla naziv="DomainObject.Predmet.StrankaListFormated_1">
      <item>HEP - Opskrba d.o.o. za opskrbu potrošača električnom, toplinskom energijom i plinom</item>
      <item>EUROTIM d.o.o. zastupanog po punomoćniku Miroslav Šarić</item>
      <item>CIAN društvo s ograničenom odgovornošću za sanitarnu zaštitu čovjekove okoline</item>
      <item>VOX-VLADO d.o.o. za servis i trgovinu</item>
      <item>JELANA za trgovinu i usluge, društvo s ograničenom odgovornošću</item>
      <item>TEHNOMATERIJAL d.o.o. za trgovinu, građevinarstvo i usluge</item>
      <item>LASTVE, d.o.o. za trgovinu i usluge</item>
      <item>ADRIATIC-BLIZNA d.o.o. zastupanog po punomoćniku Mislav Milas</item>
      <item>FAZOR za projektiranje, inženjering i proizvodnju društvo s ograničenom odgovornošću</item>
      <item>AGENCIJA ZA INTEGRALNI TRANSPORT, društvo s ograničenom odgovornošću zastupanog po punomoćniku Odvjetničko društvo Smolčić i Partneri, d.o.o.</item>
      <item>SVOD, d.o.o. za građenje i trgovinu</item>
      <item>KOMUSPROMET trgovina i reciklaža d.o.o.</item>
      <item>OT-OPTIMA TELEKOM d.d. za telekomunikacije</item>
      <item>HŽ CARGO d.o.o. za prijevoz tereta</item>
      <item>Ustanova za zapošljavanje, rad i profesionalnu rehabilitaciju osoba s invaliditetom DES zastupanog po punomoćniku Dino Puljić</item>
      <item>MATEJ KOMERC d.o.o. za trgovinu i turizam zastupanog po punomoćniku Ilana Grčić</item>
      <item>AKD-Zaštita d.o.o. za zaštitu osoba i imovine zastupanog po punomoćniku Odvjetničko društvo Hanžeković &amp; Partneri društvo s ograničenom odgovornošću</item>
      <item>MEDITERAN-TRADING d.o.o. za trgovinu, turizam i proizvodnju zastupanog po punomoćniku Tomislav Krka</item>
      <item>DINGO za turizam, trgovinu i proizvodnju, društvo s ograničenom odgovornošću zastupanog po punomoćniku Tomislav Krka</item>
      <item>VODOVOD I KANALIZACIJA, društvo s ograničenom odgovornošću za vodoopskrbu, odvodnju i pročišćavanje otpadnih voda</item>
      <item>INSTITUT IGH, dioničko društvo za istraživanje i razvoj u graditeljstvu</item>
      <item>VERITAS, tvrtka za reviziju i konzalting d.o.o. zastupanog po punomoćniku Tomislav Krka</item>
      <item>GRAĐEVINSKA INDUSTRIJA-RUDARSTVO-KAMENARSTVO KALUN d.d. za proizvodnju vapna, tehničkog kamena i betona zastupanog po punomoćniku Odvjetničko društvo PRIMORAC I PARTNERI, j.t.d.</item>
      <item>KAESER KOMPRESSOREN trgovina i usluge d. o. o.</item>
      <item>HRVATSKI ZAVOD ZA MIROVINSKO OSIGURANJE</item>
      <item>PETROKEMIJA, d.d. tvornica gnojiva</item>
      <item>PREDIKAT d.o.o. za komunikacijski menadžment zastupanog po punomoćniku DAVOR DRMIĆ</item>
      <item>DOMIS društvo s ograničenom odgovornošću za proizvodnju, reciklažu, trgovinu i usluge</item>
      <item>CIAN društvo s ograničenom odgovornošću za sanitarnu zaštitu čovjekove okoline</item>
      <item>EURO DAUS 1963 dioničko društvo za trgovinu, servis vozila i putničke agencije</item>
      <item>JELANA za trgovinu i usluge, društvo s ograničenom odgovornošću</item>
      <item>PRIMAT d.o.o. za usluge i trgovinu zastupanog po punomoćniku Zajednički odvjetnički ured  DARKO ŠUPER, IVICA KOVAČEVIĆ I BRANKO RABAR</item>
      <item>C.I.O.M., društvo s ograničenom odgovornošću za proizvodnju, unutarnju i vanjsku trgovinu i usluge,</item>
      <item>GALEB - PROMET društvo s ograničenom odgovornošću za trgovinu zastupanog po punomoćniku MANDA BANOVIĆ</item>
      <item>ELEKTRIČAR, društvo s ograničenom odgovornošću za graditeljstvo turizam trgovinu i pružanja usluge turističke agencije</item>
      <item>ČISTOĆA društvo s ograničenom odgovornošću za obavljanje komunalnih djelatnosti održavanja čistoće i odlaganja komunaln</item>
      <item>CROATIA osiguranje d.d.</item>
      <item>PRALIJA TRADE društvo s ograničenom odgovornošću za trgovinu, turizam, projektiranje i preradu industrijskih optadaka</item>
      <item>ONEUMGRAF d.o.o. za grafičku djelatnost, trgovinu i usluge</item>
      <item>CAPRICORNO, društvo s ograničenom odgovornošću za trgovinu</item>
      <item>HEP-Operator distribucijskog sustava d.o.o. za distribuciju i opskrbu električne energije ELEKTRODALMACIJA SPLIT</item>
      <item>POS, društvo s ograničenom odgovornošću za informatičke usluge</item>
      <item>Zagrebačka burza d.d. zastupanog po punomoćniku MAĐARIĆ &amp; LUI - odvjetničko društvo d.o.o.</item>
      <item>INTEHNA Zagreb d.o.o. za trgovinu i proizvodnju</item>
      <item>KEMIS-TERMOCLEAN d.o.o. za industrijska čišćenja i gospodarenja otpadom zastupanog po punomoćniku Davor Grgić</item>
      <item>MESSER CROATIA PLIN Poduzeće za proizvodnju i prodaju tehničkih plinova d.o.o.</item>
      <item>ADRIATIC ZAGREB d.o.o. za financijske usluge</item>
      <item>BASLER OSIGURANJE ZAGREB dioničko društvo za osiguranje zastupanog po punomoćniku Ivo Staničić</item>
      <item>TEXT-PAPIR d.o.o. za trgovinu i usluge</item>
      <item>TRAST međunarodno otpremništvo, dioničko društvo zastupanog po punomoćniku Marina Tončić - Bota</item>
      <item>KEMOKOP društvo s ograničenom odgovornošću za specijalni transport kemikalija zastupanog po punomoćniku ODVJETNIČKO DRUŠTVO BUDIN-PENIĆ-SKERLEV javno trgovačko društva</item>
      <item>METAL-DALMACIJA d.o.o. za proizvodnju, trgovinu i usluge</item>
      <item>BRAMONT izrada metalnih i alu proizvoda d.o.o.</item>
      <item>MINAX d.o.o. za građenje, trgovinu i usluge zastupanog po punomoćniku SANJA PAIĆ</item>
      <item>Siemens dioničko društvo za elektrotehniku</item>
      <item>OVV-Održavanje vučnih vozila, društvo s ograničenom odgovornošću</item>
      <item>PROPLIN d.o.o. za proizvodnju i trgovinu ukapljenim naftnim plinom</item>
      <item>ČEPO d. o. o. za proizvodnju, montažu, trgovinu, uvoz-izvoz zastupanog po punomoćniku Zajednički odvjetnički ured odvjetnici MARIJAN BETLACH i KREŠIMIR BOGDAN</item>
      <item>BRODOMERKUR trgovina i usluge, dioničko društvo</item>
      <item>PRVI FAKTOR društvo s ograničenom odgovornošću za factoring</item>
      <item>OTP banka Hrvatska dioničko društvo zastupanog po punomoćniku Odvjetničko društvo ŠIŠKO i partneri, j.t.d.</item>
      <item>HYPO-LEASING KROATIEN, društvo za financiranje, d.o.o.</item>
      <item>KONČAR - INSTITUT ZA ELEKTROTEHNIKU  d.d.</item>
      <item>DIA-PEN d.o.o. za proizvodnju, vanjskotrgovinski promet, trgovinu na veliko i usluge</item>
      <item>DINGO za turizam, trgovinu i proizvodnju, društvo s ograničenom odgovornošću</item>
      <item>TIMONT društvo s ograničenom odgovornošću za proizvodnju proizvoda od metala i trgovinu zastupanog po punomoćniku Budislav Angjelinović; Ivo Župić</item>
      <item>EMO - COMMERCE - SPLIT društvo ograničene odgovornosti za izvođenje brodograđevnih radova i usluga zastupanog po punomoćniku Tomislav Krka</item>
      <item>MEDITERAN-TRADING d.o.o. za trgovinu, turizam i proizvodnju zastupanog po punomoćniku Tomislav Krka</item>
      <item>B. METAL d. o. o. za trgovinu i usluge zastupanog po punomoćniku Duje Nazlić</item>
      <item>IZODAL društvo s ograničenom odgovornošću za završne radove u građevinarstvu</item>
      <item>OT-OPTIMA TELEKOM d.d. za telekomunikacije</item>
      <item>PROMONA, d.o.o. za informatičke sustave</item>
      <item>VIPnet, društvo s ograničenom odgovornošću za usluge javnih telekomunikacija</item>
      <item>ELEKTROKOVINA ADRIA, d.o.o. za izradu, prodaju, montažu i popravak elektrotehničkih proizvoda</item>
      <item>HŽ INFRASTRUKTURA d.o.o. za upravljanje, održavanje i izgradnju željezničke infrastrukture</item>
      <item>VENEFICA društvo s ograničenom odgovornošću za zastupanje</item>
      <item>VERITAS, tvrtka za reviziju i konzalting d.o.o. zastupanog po punomoćniku Tomislav Krka</item>
      <item>Hrvatski Telekom d.d.</item>
      <item>MARIS EKOLOGIJA I POLJOPRIVREDA društvo s ograničenom odgovornošću za proizvodnju, trgovinu i usluge zastupanog po punomoćniku Nediljko Ivančević</item>
      <item>HEP-Operator prijenosnog sustava d.o.o. za prijenos električne energije</item>
      <item>MILS, MLJEKARA SPLIT dioničko društvo zastupanog po punomoćniku Meri Juričko</item>
      <item>UniCredit Leasing Croatia društvo s ograničenom odgovornošću za leasing</item>
      <item>SREDIŠNJE KLIRINŠKO DEPOZITARNO DRUŠTVO, dioničko društvo</item>
      <item>DALSTROJ dioničko društvo Tvornica alatnih strojeva, pribora i alata</item>
      <item>KOMUSPROMET trgovina i reciklaža d.o.o.</item>
      <item>ALSTOM HRVATSKA d.o.o. za proizvodnju, trgovinu, inženjering i usluge zastupanog po punomoćniku TAMARA MUŠNJAK ŠPIŠIĆ</item>
      <item>HYPO ALPE-ADRIA-BANK dioničko društvo</item>
      <item>JADRAN - METAL prerada sekundarnih sirovina d. d. "u stečaju" zastupanog po punomoćniku Andrej Sablić</item>
      <item>BOA E.L.L. d.o.o. za građenje, proizvodnju, trgovinu i usluge</item>
      <item>J.A.M. GROUP d.o.o. za turizam i usluge zastupanog po punomoćniku MIRKO DRAŠKOVIĆ</item>
      <item>Agencija za upravljanje državnom imovinom</item>
      <item>VOLKSBANK d.d.</item>
      <item>ERSTE FACTORING d.o.o.</item>
      <item>ODVODNJA d.o.o. za trgovinu i usluge</item>
      <item>TRAST d.d. zastupanog po punomoćniku Martina Tončić - Bota</item>
      <item>OVV-Održavanje vučnih vozila, društvo s ograničenom odgovornošću</item>
      <item>PRVI FAKTOR društvo s ograničenom odgovornošću za factoring</item>
      <item>DIA-PEN d.o.o. za proizvodnju, vanjskotrgovinski promet, trgovinu na veliko i usluge</item>
      <item>PROMONA, d.o.o. za informatičke sustave</item>
      <item>JADRAN - METAL prerada sekundarnih sirovina d. d. "u stečaju"</item>
      <item>LINGUA-SOFT d.o.o. zastupanog po punomoćniku Odvjetnički ured POLDAN, GATARA, DIZDAREVIĆ</item>
      <item>MOZAIK KNJIGA društvo s ograničenom odgovornošću za nakladničku djelatnost i turistička agencija zastupanog po punomoćniku Boris Anišić</item>
      <item>UNIVERZAL društvo s ograničenom odgovornošću za proizvodnju, gospodarenje otpadom, trgovinu i hotelijerstvo zastupanog po punomoćniku Maja Špoljarić; Vinko Gulišija</item>
      <item>I M P K - Industrija metalnih proizvoda i konstrukcija d.o.o. za proizvodnju i usluge</item>
      <item>BRANIMIR-COMERCE društvo s ograničenom odgovornošću za trgovinu i usluge zastupanog po punomoćniku Tomislav Krka</item>
      <item>ŠPEDTOURS d.o.o. za unutrašnju i međunarodnu špediciju i carinsko posredovanje zastupanog po punomoćniku Jadranko Vidović</item>
      <item>POTENCIJAL za inženjering i usluge društvo s ograničenom odgovornošću</item>
      <item>LUŠIJA d.o.o. za instalacijske radove i trgovinu, turistička agencija</item>
      <item>FROM društvo s ograničenom odgovornošću za građevinarstvo, ugostiteljstvo i trgovinu zastupanog po punomoćniku Darko Varnica</item>
      <item>VISA-PROMET, d.o.o. za trgovinu i promet</item>
      <item>Hrvatska radiotelevizija</item>
      <item>ISCAR ALATI društvo s ograničenom odgovornošću za proizvodnju i trgovinu raznim alatima</item>
      <item>Hrvatske vode, pravna osoba za upravljanje vodama</item>
      <item>OKSID d.o.o. za proizvodnju, trgovinu i usluge zastupanog po punomoćniku Branko Nenadić</item>
      <item>GEOPROJEKT, dioničko društvo za geodetske poslove, građevinsko projektiranje i nadzor zastupanog po punomoćniku Odvjetničko društvo MATULIĆ, BILIĆ I PARTNERI, j.t.d.</item>
      <item>KPMG Croatia d.o.o. za reviziju</item>
      <item>HRVATSKI ZAVOD ZA ZDRAVSTVENO OSIGURANJE Područni ured Split</item>
      <item>APO, d.o.o., usluge zaštite okoliša</item>
      <item>Ilija Matešić zastupanog po punomoćniku Vinko Fabjanović</item>
      <item>Jurica Škaričić</item>
      <item>PETROKEMIJA, d.d. tvornica gnojiva</item>
      <item>Antonio Parancin</item>
      <item>ROTERM d.o.o. za projektiranje, nadzor i izvođenje termo instalacija, zastupanje i promet robom</item>
      <item>Marko Tešija</item>
      <item>Fond za zaštitu okoliša i energetsku učinkovitost</item>
      <item>NEZAVISNI SINDIKAT BRODOSPLIT</item>
      <item>Vlado Oštrić</item>
      <item>AGENCIJA ZA INTEGRALNI TRANSPORT, društvo s ograničenom odgovornošću</item>
      <item>Financijska agencija</item>
      <item>Krunoslav Cerovac</item>
      <item>Antonija Čagalj</item>
      <item>Jurica Piuk</item>
      <item>ČELIĆ d.o.o. za građevinarstvo, trgovinu, turizam, cestovni promet i remont</item>
      <item>GRAD KAŠTELA</item>
      <item>MPPR d.o.o. za projektiranje, proizvodnju, trgovinu, vanjsku trgovinu i poslovne usluge</item>
      <item>Ante Doždor</item>
      <item>Stečajni upravitelj Vedran Šeparović</item>
    </derivirana_varijabla>
  </DomainObject.Predmet.StrankaListFormated>
  <DomainObject.Predmet.StrankaListFormatedOIB>
    <izvorni_sadrzaj>
      <item>HEP - Opskrba d.o.o. za opskrbu potrošača električnom, toplinskom energijom i plinom, OIB 63073332379</item>
      <item>EUROTIM d.o.o., OIB 41511343191 zastupanog po punomoćniku Miroslav Šarić</item>
      <item>CIAN društvo s ograničenom odgovornošću za sanitarnu zaštitu čovjekove okoline, OIB 04201603871</item>
      <item>VOX-VLADO d.o.o. za servis i trgovinu, OIB 67041271835</item>
      <item>JELANA za trgovinu i usluge, društvo s ograničenom odgovornošću, OIB 56403884393</item>
      <item>TEHNOMATERIJAL d.o.o. za trgovinu, građevinarstvo i usluge, OIB 00186927774</item>
      <item>LASTVE, d.o.o. za trgovinu i usluge, OIB 80714087504</item>
      <item>ADRIATIC-BLIZNA d.o.o., OIB 80385679206 zastupanog po punomoćniku Mislav Milas</item>
      <item>FAZOR za projektiranje, inženjering i proizvodnju društvo s ograničenom odgovornošću, OIB 05821722044</item>
      <item>AGENCIJA ZA INTEGRALNI TRANSPORT, društvo s ograničenom odgovornošću, OIB 42650506038 zastupanog po punomoćniku Odvjetničko društvo Smolčić i Partneri, d.o.o.</item>
      <item>SVOD, d.o.o. za građenje i trgovinu, OIB 24958826983</item>
      <item>KOMUSPROMET trgovina i reciklaža d.o.o., OIB 75646042222</item>
      <item>OT-OPTIMA TELEKOM d.d. za telekomunikacije, OIB 36004425025</item>
      <item>HŽ CARGO d.o.o. za prijevoz tereta, OIB 08720210702</item>
      <item>Ustanova za zapošljavanje, rad i profesionalnu rehabilitaciju osoba s invaliditetom DES, OIB 23754648622 zastupanog po punomoćniku Dino Puljić</item>
      <item>MATEJ KOMERC d.o.o. za trgovinu i turizam, OIB 11823238996 zastupanog po punomoćniku Ilana Grčić</item>
      <item>AKD-Zaštita d.o.o. za zaštitu osoba i imovine, OIB 09253797076 zastupanog po punomoćniku Odvjetničko društvo Hanžeković &amp; Partneri društvo s ograničenom odgovornošću</item>
      <item>MEDITERAN-TRADING d.o.o. za trgovinu, turizam i proizvodnju, OIB 51191000615 zastupanog po punomoćniku Tomislav Krka</item>
      <item>DINGO za turizam, trgovinu i proizvodnju, društvo s ograničenom odgovornošću, OIB 99726761415 zastupanog po punomoćniku Tomislav Krka</item>
      <item>VODOVOD I KANALIZACIJA, društvo s ograničenom odgovornošću za vodoopskrbu, odvodnju i pročišćavanje otpadnih voda, OIB 56826138353</item>
      <item>INSTITUT IGH, dioničko društvo za istraživanje i razvoj u graditeljstvu, OIB 79766124714</item>
      <item>VERITAS, tvrtka za reviziju i konzalting d.o.o., OIB 17196896730 zastupanog po punomoćniku Tomislav Krka</item>
      <item>GRAĐEVINSKA INDUSTRIJA-RUDARSTVO-KAMENARSTVO KALUN d.d. za proizvodnju vapna, tehničkog kamena i betona, OIB 34158554107 zastupanog po punomoćniku Odvjetničko društvo PRIMORAC I PARTNERI, j.t.d.</item>
      <item>KAESER KOMPRESSOREN trgovina i usluge d. o. o., OIB 42572807012</item>
      <item>HRVATSKI ZAVOD ZA MIROVINSKO OSIGURANJE, OIB 84397956623</item>
      <item>PETROKEMIJA, d.d. tvornica gnojiva, OIB 24503685008</item>
      <item>PREDIKAT d.o.o. za komunikacijski menadžment, OIB 26510647511 zastupanog po punomoćniku DAVOR DRMIĆ</item>
      <item>DOMIS društvo s ograničenom odgovornošću za proizvodnju, reciklažu, trgovinu i usluge, OIB 07253968583</item>
      <item>CIAN društvo s ograničenom odgovornošću za sanitarnu zaštitu čovjekove okoline, OIB 04201603871</item>
      <item>EURO DAUS 1963 dioničko društvo za trgovinu, servis vozila i putničke agencije, OIB 76091191033</item>
      <item>JELANA za trgovinu i usluge, društvo s ograničenom odgovornošću, OIB 56403884393</item>
      <item>PRIMAT d.o.o. za usluge i trgovinu, OIB 30408759840 zastupanog po punomoćniku Zajednički odvjetnički ured  DARKO ŠUPER, IVICA KOVAČEVIĆ I BRANKO RABAR</item>
      <item>C.I.O.M., društvo s ograničenom odgovornošću za proizvodnju, unutarnju i vanjsku trgovinu i usluge,, OIB 32900007680</item>
      <item>GALEB - PROMET društvo s ograničenom odgovornošću za trgovinu, OIB 96627817240 zastupanog po punomoćniku MANDA BANOVIĆ</item>
      <item>ELEKTRIČAR, društvo s ograničenom odgovornošću za graditeljstvo turizam trgovinu i pružanja usluge turističke agencije, OIB 49718474285</item>
      <item>ČISTOĆA društvo s ograničenom odgovornošću za obavljanje komunalnih djelatnosti održavanja čistoće i odlaganja komunaln, OIB 38812451417</item>
      <item>CROATIA osiguranje d.d., OIB 26187994862</item>
      <item>PRALIJA TRADE društvo s ograničenom odgovornošću za trgovinu, turizam, projektiranje i preradu industrijskih optadaka, OIB 67216723026</item>
      <item>ONEUMGRAF d.o.o. za grafičku djelatnost, trgovinu i usluge, OIB 92725885469</item>
      <item>CAPRICORNO, društvo s ograničenom odgovornošću za trgovinu, OIB 09517317411</item>
      <item>HEP-Operator distribucijskog sustava d.o.o. za distribuciju i opskrbu električne energije ELEKTRODALMACIJA SPLIT, OIB 46830600751</item>
      <item>POS, društvo s ograničenom odgovornošću za informatičke usluge, OIB 84938865556</item>
      <item>Zagrebačka burza d.d., OIB 84368186611 zastupanog po punomoćniku MAĐARIĆ &amp; LUI - odvjetničko društvo d.o.o.</item>
      <item>INTEHNA Zagreb d.o.o. za trgovinu i proizvodnju, OIB 37327565128</item>
      <item>KEMIS-TERMOCLEAN d.o.o. za industrijska čišćenja i gospodarenja otpadom, OIB 47719259482 zastupanog po punomoćniku Davor Grgić</item>
      <item>MESSER CROATIA PLIN Poduzeće za proizvodnju i prodaju tehničkih plinova d.o.o., OIB 32179081874</item>
      <item>ADRIATIC ZAGREB d.o.o. za financijske usluge, OIB 36856583241</item>
      <item>BASLER OSIGURANJE ZAGREB dioničko društvo za osiguranje, OIB 59706054982 zastupanog po punomoćniku Ivo Staničić</item>
      <item>TEXT-PAPIR d.o.o. za trgovinu i usluge, OIB 45878059290</item>
      <item>TRAST međunarodno otpremništvo, dioničko društvo, OIB 93225891495 zastupanog po punomoćniku Marina Tončić - Bota</item>
      <item>KEMOKOP društvo s ograničenom odgovornošću za specijalni transport kemikalija, OIB 12916703731 zastupanog po punomoćniku ODVJETNIČKO DRUŠTVO BUDIN-PENIĆ-SKERLEV javno trgovačko društva</item>
      <item>METAL-DALMACIJA d.o.o. za proizvodnju, trgovinu i usluge, OIB 43296402613</item>
      <item>BRAMONT izrada metalnih i alu proizvoda d.o.o., OIB 66705884086</item>
      <item>MINAX d.o.o. za građenje, trgovinu i usluge, OIB 03335759746 zastupanog po punomoćniku SANJA PAIĆ</item>
      <item>Siemens dioničko društvo za elektrotehniku, OIB 12673471493</item>
      <item>OVV-Održavanje vučnih vozila, društvo s ograničenom odgovornošću, OIB 32246690065</item>
      <item>PROPLIN d.o.o. za proizvodnju i trgovinu ukapljenim naftnim plinom, OIB 69737351025</item>
      <item>ČEPO d. o. o. za proizvodnju, montažu, trgovinu, uvoz-izvoz, OIB 51141867905 zastupanog po punomoćniku Zajednički odvjetnički ured odvjetnici MARIJAN BETLACH i KREŠIMIR BOGDAN</item>
      <item>BRODOMERKUR trgovina i usluge, dioničko društvo, OIB 33956120458</item>
      <item>PRVI FAKTOR društvo s ograničenom odgovornošću za factoring, OIB 63278028623</item>
      <item>OTP banka Hrvatska dioničko društvo, OIB 52508873833 zastupanog po punomoćniku Odvjetničko društvo ŠIŠKO i partneri, j.t.d.</item>
      <item>HYPO-LEASING KROATIEN, društvo za financiranje, d.o.o., OIB 87064273078</item>
      <item>KONČAR - INSTITUT ZA ELEKTROTEHNIKU  d.d., OIB 37724368086</item>
      <item>DIA-PEN d.o.o. za proizvodnju, vanjskotrgovinski promet, trgovinu na veliko i usluge, OIB 43318080627</item>
      <item>DINGO za turizam, trgovinu i proizvodnju, društvo s ograničenom odgovornošću, OIB 99726761415</item>
      <item>TIMONT društvo s ograničenom odgovornošću za proizvodnju proizvoda od metala i trgovinu, OIB 04115350526 zastupanog po punomoćniku Budislav Angjelinović; Ivo Župić</item>
      <item>EMO - COMMERCE - SPLIT društvo ograničene odgovornosti za izvođenje brodograđevnih radova i usluga, OIB 15289050579 zastupanog po punomoćniku Tomislav Krka</item>
      <item>MEDITERAN-TRADING d.o.o. za trgovinu, turizam i proizvodnju, OIB 51191000615 zastupanog po punomoćniku Tomislav Krka</item>
      <item>B. METAL d. o. o. za trgovinu i usluge, OIB 81035113337 zastupanog po punomoćniku Duje Nazlić</item>
      <item>IZODAL društvo s ograničenom odgovornošću za završne radove u građevinarstvu, OIB 07085868781</item>
      <item>OT-OPTIMA TELEKOM d.d. za telekomunikacije, OIB 36004425025</item>
      <item>PROMONA, d.o.o. za informatičke sustave, OIB 96037409876</item>
      <item>VIPnet, društvo s ograničenom odgovornošću za usluge javnih telekomunikacija, OIB 29524210204</item>
      <item>ELEKTROKOVINA ADRIA, d.o.o. za izradu, prodaju, montažu i popravak elektrotehničkih proizvoda, OIB 86742905038</item>
      <item>HŽ INFRASTRUKTURA d.o.o. za upravljanje, održavanje i izgradnju željezničke infrastrukture, OIB 39901919995</item>
      <item>VENEFICA društvo s ograničenom odgovornošću za zastupanje, OIB 69175273177</item>
      <item>VERITAS, tvrtka za reviziju i konzalting d.o.o., OIB 17196896730 zastupanog po punomoćniku Tomislav Krka</item>
      <item>Hrvatski Telekom d.d., OIB 81793146560</item>
      <item>MARIS EKOLOGIJA I POLJOPRIVREDA društvo s ograničenom odgovornošću za proizvodnju, trgovinu i usluge, OIB 88835556414 zastupanog po punomoćniku Nediljko Ivančević</item>
      <item>HEP-Operator prijenosnog sustava d.o.o. za prijenos električne energije, OIB 13148821633</item>
      <item>MILS, MLJEKARA SPLIT dioničko društvo, OIB 08214458449 zastupanog po punomoćniku Meri Juričko</item>
      <item>UniCredit Leasing Croatia društvo s ograničenom odgovornošću za leasing, OIB 18736141210</item>
      <item>SREDIŠNJE KLIRINŠKO DEPOZITARNO DRUŠTVO, dioničko društvo, OIB 64406809162</item>
      <item>DALSTROJ dioničko društvo Tvornica alatnih strojeva, pribora i alata, OIB 43458781581</item>
      <item>KOMUSPROMET trgovina i reciklaža d.o.o., OIB 75646042222</item>
      <item>ALSTOM HRVATSKA d.o.o. za proizvodnju, trgovinu, inženjering i usluge, OIB 80201809377 zastupanog po punomoćniku TAMARA MUŠNJAK ŠPIŠIĆ</item>
      <item>HYPO ALPE-ADRIA-BANK dioničko društvo, OIB 14036333877</item>
      <item>JADRAN - METAL prerada sekundarnih sirovina d. d. "u stečaju", OIB 75144446829 zastupanog po punomoćniku Andrej Sablić</item>
      <item>BOA E.L.L. d.o.o. za građenje, proizvodnju, trgovinu i usluge, OIB 48182689327</item>
      <item>J.A.M. GROUP d.o.o. za turizam i usluge, OIB 84961446693 zastupanog po punomoćniku MIRKO DRAŠKOVIĆ</item>
      <item>Agencija za upravljanje državnom imovinom, OIB 75666130770</item>
      <item>VOLKSBANK d.d., OIB 78427478595</item>
      <item>ERSTE FACTORING d.o.o., OIB 10194059689</item>
      <item>ODVODNJA d.o.o. za trgovinu i usluge, OIB 17323637115</item>
      <item>TRAST d.d., OIB 93225891495 zastupanog po punomoćniku Martina Tončić - Bota</item>
      <item>OVV-Održavanje vučnih vozila, društvo s ograničenom odgovornošću, OIB 32246690065</item>
      <item>PRVI FAKTOR društvo s ograničenom odgovornošću za factoring, OIB 63278028623</item>
      <item>DIA-PEN d.o.o. za proizvodnju, vanjskotrgovinski promet, trgovinu na veliko i usluge, OIB 43318080627</item>
      <item>PROMONA, d.o.o. za informatičke sustave, OIB 96037409876</item>
      <item>JADRAN - METAL prerada sekundarnih sirovina d. d. "u stečaju", OIB 75144446829</item>
      <item>LINGUA-SOFT d.o.o., OIB 57552096233 zastupanog po punomoćniku Odvjetnički ured POLDAN, GATARA, DIZDAREVIĆ</item>
      <item>MOZAIK KNJIGA društvo s ograničenom odgovornošću za nakladničku djelatnost i turistička agencija, OIB 57010186553 zastupanog po punomoćniku Boris Anišić</item>
      <item>UNIVERZAL društvo s ograničenom odgovornošću za proizvodnju, gospodarenje otpadom, trgovinu i hotelijerstvo, OIB 71843925886 zastupanog po punomoćniku Maja Špoljarić; Vinko Gulišija</item>
      <item>I M P K - Industrija metalnih proizvoda i konstrukcija d.o.o. za proizvodnju i usluge, OIB 79967698402</item>
      <item>BRANIMIR-COMERCE društvo s ograničenom odgovornošću za trgovinu i usluge, OIB 65894377902 zastupanog po punomoćniku Tomislav Krka</item>
      <item>ŠPEDTOURS d.o.o. za unutrašnju i međunarodnu špediciju i carinsko posredovanje, OIB 31430550836 zastupanog po punomoćniku Jadranko Vidović</item>
      <item>POTENCIJAL za inženjering i usluge društvo s ograničenom odgovornošću, OIB 80072940561</item>
      <item>LUŠIJA d.o.o. za instalacijske radove i trgovinu, turistička agencija, OIB 23986299087</item>
      <item>FROM društvo s ograničenom odgovornošću za građevinarstvo, ugostiteljstvo i trgovinu, OIB 02187261231 zastupanog po punomoćniku Darko Varnica</item>
      <item>VISA-PROMET, d.o.o. za trgovinu i promet, OIB 68171831849</item>
      <item>Hrvatska radiotelevizija, OIB 68419124305</item>
      <item>ISCAR ALATI društvo s ograničenom odgovornošću za proizvodnju i trgovinu raznim alatima, OIB 42440962203</item>
      <item>Hrvatske vode, pravna osoba za upravljanje vodama, OIB 28921383001</item>
      <item>OKSID d.o.o. za proizvodnju, trgovinu i usluge, OIB 45126648126 zastupanog po punomoćniku Branko Nenadić</item>
      <item>GEOPROJEKT, dioničko društvo za geodetske poslove, građevinsko projektiranje i nadzor, OIB 25623466485 zastupanog po punomoćniku Odvjetničko društvo MATULIĆ, BILIĆ I PARTNERI, j.t.d.</item>
      <item>KPMG Croatia d.o.o. za reviziju, OIB 20963249418</item>
      <item>HRVATSKI ZAVOD ZA ZDRAVSTVENO OSIGURANJE Područni ured Split, OIB 02958272670</item>
      <item>APO, d.o.o., usluge zaštite okoliša, OIB 83995348543</item>
      <item>Ilija Matešić, OIB 67923994403 zastupanog po punomoćniku Vinko Fabjanović</item>
      <item>Jurica Škaričić, OIB 52263340680</item>
      <item>PETROKEMIJA, d.d. tvornica gnojiva, OIB 24503685008</item>
      <item>Antonio Parancin, OIB 04347855676</item>
      <item>ROTERM d.o.o. za projektiranje, nadzor i izvođenje termo instalacija, zastupanje i promet robom, OIB 79948849024</item>
      <item>Marko Tešija, OIB 90391121566</item>
      <item>Fond za zaštitu okoliša i energetsku učinkovitost, OIB 85828625994</item>
      <item>NEZAVISNI SINDIKAT BRODOSPLIT, OIB 14234539944</item>
      <item>Vlado Oštrić, OIB 38746001159</item>
      <item>AGENCIJA ZA INTEGRALNI TRANSPORT, društvo s ograničenom odgovornošću, OIB 42650506038</item>
      <item>Financijska agencija, OIB 85821130368</item>
      <item>Krunoslav Cerovac, OIB 41815715157</item>
      <item>Antonija Čagalj, OIB 63512530777</item>
      <item>Jurica Piuk, OIB 62591097525</item>
      <item>ČELIĆ d.o.o. za građevinarstvo, trgovinu, turizam, cestovni promet i remont, OIB 99049666260</item>
      <item>GRAD KAŠTELA, OIB 08727843572</item>
      <item>MPPR d.o.o. za projektiranje, proizvodnju, trgovinu, vanjsku trgovinu i poslovne usluge, OIB 03517829065</item>
      <item>Ante Doždor, OIB 78860880233</item>
      <item>Stečajni upravitelj Vedran Šeparović, OIB </item>
    </izvorni_sadrzaj>
    <derivirana_varijabla naziv="DomainObject.Predmet.StrankaListFormatedOIB_1">
      <item>HEP - Opskrba d.o.o. za opskrbu potrošača električnom, toplinskom energijom i plinom, OIB 63073332379</item>
      <item>EUROTIM d.o.o., OIB 41511343191 zastupanog po punomoćniku Miroslav Šarić</item>
      <item>CIAN društvo s ograničenom odgovornošću za sanitarnu zaštitu čovjekove okoline, OIB 04201603871</item>
      <item>VOX-VLADO d.o.o. za servis i trgovinu, OIB 67041271835</item>
      <item>JELANA za trgovinu i usluge, društvo s ograničenom odgovornošću, OIB 56403884393</item>
      <item>TEHNOMATERIJAL d.o.o. za trgovinu, građevinarstvo i usluge, OIB 00186927774</item>
      <item>LASTVE, d.o.o. za trgovinu i usluge, OIB 80714087504</item>
      <item>ADRIATIC-BLIZNA d.o.o., OIB 80385679206 zastupanog po punomoćniku Mislav Milas</item>
      <item>FAZOR za projektiranje, inženjering i proizvodnju društvo s ograničenom odgovornošću, OIB 05821722044</item>
      <item>AGENCIJA ZA INTEGRALNI TRANSPORT, društvo s ograničenom odgovornošću, OIB 42650506038 zastupanog po punomoćniku Odvjetničko društvo Smolčić i Partneri, d.o.o.</item>
      <item>SVOD, d.o.o. za građenje i trgovinu, OIB 24958826983</item>
      <item>KOMUSPROMET trgovina i reciklaža d.o.o., OIB 75646042222</item>
      <item>OT-OPTIMA TELEKOM d.d. za telekomunikacije, OIB 36004425025</item>
      <item>HŽ CARGO d.o.o. za prijevoz tereta, OIB 08720210702</item>
      <item>Ustanova za zapošljavanje, rad i profesionalnu rehabilitaciju osoba s invaliditetom DES, OIB 23754648622 zastupanog po punomoćniku Dino Puljić</item>
      <item>MATEJ KOMERC d.o.o. za trgovinu i turizam, OIB 11823238996 zastupanog po punomoćniku Ilana Grčić</item>
      <item>AKD-Zaštita d.o.o. za zaštitu osoba i imovine, OIB 09253797076 zastupanog po punomoćniku Odvjetničko društvo Hanžeković &amp; Partneri društvo s ograničenom odgovornošću</item>
      <item>MEDITERAN-TRADING d.o.o. za trgovinu, turizam i proizvodnju, OIB 51191000615 zastupanog po punomoćniku Tomislav Krka</item>
      <item>DINGO za turizam, trgovinu i proizvodnju, društvo s ograničenom odgovornošću, OIB 99726761415 zastupanog po punomoćniku Tomislav Krka</item>
      <item>VODOVOD I KANALIZACIJA, društvo s ograničenom odgovornošću za vodoopskrbu, odvodnju i pročišćavanje otpadnih voda, OIB 56826138353</item>
      <item>INSTITUT IGH, dioničko društvo za istraživanje i razvoj u graditeljstvu, OIB 79766124714</item>
      <item>VERITAS, tvrtka za reviziju i konzalting d.o.o., OIB 17196896730 zastupanog po punomoćniku Tomislav Krka</item>
      <item>GRAĐEVINSKA INDUSTRIJA-RUDARSTVO-KAMENARSTVO KALUN d.d. za proizvodnju vapna, tehničkog kamena i betona, OIB 34158554107 zastupanog po punomoćniku Odvjetničko društvo PRIMORAC I PARTNERI, j.t.d.</item>
      <item>KAESER KOMPRESSOREN trgovina i usluge d. o. o., OIB 42572807012</item>
      <item>HRVATSKI ZAVOD ZA MIROVINSKO OSIGURANJE, OIB 84397956623</item>
      <item>PETROKEMIJA, d.d. tvornica gnojiva, OIB 24503685008</item>
      <item>PREDIKAT d.o.o. za komunikacijski menadžment, OIB 26510647511 zastupanog po punomoćniku DAVOR DRMIĆ</item>
      <item>DOMIS društvo s ograničenom odgovornošću za proizvodnju, reciklažu, trgovinu i usluge, OIB 07253968583</item>
      <item>CIAN društvo s ograničenom odgovornošću za sanitarnu zaštitu čovjekove okoline, OIB 04201603871</item>
      <item>EURO DAUS 1963 dioničko društvo za trgovinu, servis vozila i putničke agencije, OIB 76091191033</item>
      <item>JELANA za trgovinu i usluge, društvo s ograničenom odgovornošću, OIB 56403884393</item>
      <item>PRIMAT d.o.o. za usluge i trgovinu, OIB 30408759840 zastupanog po punomoćniku Zajednički odvjetnički ured  DARKO ŠUPER, IVICA KOVAČEVIĆ I BRANKO RABAR</item>
      <item>C.I.O.M., društvo s ograničenom odgovornošću za proizvodnju, unutarnju i vanjsku trgovinu i usluge,, OIB 32900007680</item>
      <item>GALEB - PROMET društvo s ograničenom odgovornošću za trgovinu, OIB 96627817240 zastupanog po punomoćniku MANDA BANOVIĆ</item>
      <item>ELEKTRIČAR, društvo s ograničenom odgovornošću za graditeljstvo turizam trgovinu i pružanja usluge turističke agencije, OIB 49718474285</item>
      <item>ČISTOĆA društvo s ograničenom odgovornošću za obavljanje komunalnih djelatnosti održavanja čistoće i odlaganja komunaln, OIB 38812451417</item>
      <item>CROATIA osiguranje d.d., OIB 26187994862</item>
      <item>PRALIJA TRADE društvo s ograničenom odgovornošću za trgovinu, turizam, projektiranje i preradu industrijskih optadaka, OIB 67216723026</item>
      <item>ONEUMGRAF d.o.o. za grafičku djelatnost, trgovinu i usluge, OIB 92725885469</item>
      <item>CAPRICORNO, društvo s ograničenom odgovornošću za trgovinu, OIB 09517317411</item>
      <item>HEP-Operator distribucijskog sustava d.o.o. za distribuciju i opskrbu električne energije ELEKTRODALMACIJA SPLIT, OIB 46830600751</item>
      <item>POS, društvo s ograničenom odgovornošću za informatičke usluge, OIB 84938865556</item>
      <item>Zagrebačka burza d.d., OIB 84368186611 zastupanog po punomoćniku MAĐARIĆ &amp; LUI - odvjetničko društvo d.o.o.</item>
      <item>INTEHNA Zagreb d.o.o. za trgovinu i proizvodnju, OIB 37327565128</item>
      <item>KEMIS-TERMOCLEAN d.o.o. za industrijska čišćenja i gospodarenja otpadom, OIB 47719259482 zastupanog po punomoćniku Davor Grgić</item>
      <item>MESSER CROATIA PLIN Poduzeće za proizvodnju i prodaju tehničkih plinova d.o.o., OIB 32179081874</item>
      <item>ADRIATIC ZAGREB d.o.o. za financijske usluge, OIB 36856583241</item>
      <item>BASLER OSIGURANJE ZAGREB dioničko društvo za osiguranje, OIB 59706054982 zastupanog po punomoćniku Ivo Staničić</item>
      <item>TEXT-PAPIR d.o.o. za trgovinu i usluge, OIB 45878059290</item>
      <item>TRAST međunarodno otpremništvo, dioničko društvo, OIB 93225891495 zastupanog po punomoćniku Marina Tončić - Bota</item>
      <item>KEMOKOP društvo s ograničenom odgovornošću za specijalni transport kemikalija, OIB 12916703731 zastupanog po punomoćniku ODVJETNIČKO DRUŠTVO BUDIN-PENIĆ-SKERLEV javno trgovačko društva</item>
      <item>METAL-DALMACIJA d.o.o. za proizvodnju, trgovinu i usluge, OIB 43296402613</item>
      <item>BRAMONT izrada metalnih i alu proizvoda d.o.o., OIB 66705884086</item>
      <item>MINAX d.o.o. za građenje, trgovinu i usluge, OIB 03335759746 zastupanog po punomoćniku SANJA PAIĆ</item>
      <item>Siemens dioničko društvo za elektrotehniku, OIB 12673471493</item>
      <item>OVV-Održavanje vučnih vozila, društvo s ograničenom odgovornošću, OIB 32246690065</item>
      <item>PROPLIN d.o.o. za proizvodnju i trgovinu ukapljenim naftnim plinom, OIB 69737351025</item>
      <item>ČEPO d. o. o. za proizvodnju, montažu, trgovinu, uvoz-izvoz, OIB 51141867905 zastupanog po punomoćniku Zajednički odvjetnički ured odvjetnici MARIJAN BETLACH i KREŠIMIR BOGDAN</item>
      <item>BRODOMERKUR trgovina i usluge, dioničko društvo, OIB 33956120458</item>
      <item>PRVI FAKTOR društvo s ograničenom odgovornošću za factoring, OIB 63278028623</item>
      <item>OTP banka Hrvatska dioničko društvo, OIB 52508873833 zastupanog po punomoćniku Odvjetničko društvo ŠIŠKO i partneri, j.t.d.</item>
      <item>HYPO-LEASING KROATIEN, društvo za financiranje, d.o.o., OIB 87064273078</item>
      <item>KONČAR - INSTITUT ZA ELEKTROTEHNIKU  d.d., OIB 37724368086</item>
      <item>DIA-PEN d.o.o. za proizvodnju, vanjskotrgovinski promet, trgovinu na veliko i usluge, OIB 43318080627</item>
      <item>DINGO za turizam, trgovinu i proizvodnju, društvo s ograničenom odgovornošću, OIB 99726761415</item>
      <item>TIMONT društvo s ograničenom odgovornošću za proizvodnju proizvoda od metala i trgovinu, OIB 04115350526 zastupanog po punomoćniku Budislav Angjelinović; Ivo Župić</item>
      <item>EMO - COMMERCE - SPLIT društvo ograničene odgovornosti za izvođenje brodograđevnih radova i usluga, OIB 15289050579 zastupanog po punomoćniku Tomislav Krka</item>
      <item>MEDITERAN-TRADING d.o.o. za trgovinu, turizam i proizvodnju, OIB 51191000615 zastupanog po punomoćniku Tomislav Krka</item>
      <item>B. METAL d. o. o. za trgovinu i usluge, OIB 81035113337 zastupanog po punomoćniku Duje Nazlić</item>
      <item>IZODAL društvo s ograničenom odgovornošću za završne radove u građevinarstvu, OIB 07085868781</item>
      <item>OT-OPTIMA TELEKOM d.d. za telekomunikacije, OIB 36004425025</item>
      <item>PROMONA, d.o.o. za informatičke sustave, OIB 96037409876</item>
      <item>VIPnet, društvo s ograničenom odgovornošću za usluge javnih telekomunikacija, OIB 29524210204</item>
      <item>ELEKTROKOVINA ADRIA, d.o.o. za izradu, prodaju, montažu i popravak elektrotehničkih proizvoda, OIB 86742905038</item>
      <item>HŽ INFRASTRUKTURA d.o.o. za upravljanje, održavanje i izgradnju željezničke infrastrukture, OIB 39901919995</item>
      <item>VENEFICA društvo s ograničenom odgovornošću za zastupanje, OIB 69175273177</item>
      <item>VERITAS, tvrtka za reviziju i konzalting d.o.o., OIB 17196896730 zastupanog po punomoćniku Tomislav Krka</item>
      <item>Hrvatski Telekom d.d., OIB 81793146560</item>
      <item>MARIS EKOLOGIJA I POLJOPRIVREDA društvo s ograničenom odgovornošću za proizvodnju, trgovinu i usluge, OIB 88835556414 zastupanog po punomoćniku Nediljko Ivančević</item>
      <item>HEP-Operator prijenosnog sustava d.o.o. za prijenos električne energije, OIB 13148821633</item>
      <item>MILS, MLJEKARA SPLIT dioničko društvo, OIB 08214458449 zastupanog po punomoćniku Meri Juričko</item>
      <item>UniCredit Leasing Croatia društvo s ograničenom odgovornošću za leasing, OIB 18736141210</item>
      <item>SREDIŠNJE KLIRINŠKO DEPOZITARNO DRUŠTVO, dioničko društvo, OIB 64406809162</item>
      <item>DALSTROJ dioničko društvo Tvornica alatnih strojeva, pribora i alata, OIB 43458781581</item>
      <item>KOMUSPROMET trgovina i reciklaža d.o.o., OIB 75646042222</item>
      <item>ALSTOM HRVATSKA d.o.o. za proizvodnju, trgovinu, inženjering i usluge, OIB 80201809377 zastupanog po punomoćniku TAMARA MUŠNJAK ŠPIŠIĆ</item>
      <item>HYPO ALPE-ADRIA-BANK dioničko društvo, OIB 14036333877</item>
      <item>JADRAN - METAL prerada sekundarnih sirovina d. d. "u stečaju", OIB 75144446829 zastupanog po punomoćniku Andrej Sablić</item>
      <item>BOA E.L.L. d.o.o. za građenje, proizvodnju, trgovinu i usluge, OIB 48182689327</item>
      <item>J.A.M. GROUP d.o.o. za turizam i usluge, OIB 84961446693 zastupanog po punomoćniku MIRKO DRAŠKOVIĆ</item>
      <item>Agencija za upravljanje državnom imovinom, OIB 75666130770</item>
      <item>VOLKSBANK d.d., OIB 78427478595</item>
      <item>ERSTE FACTORING d.o.o., OIB 10194059689</item>
      <item>ODVODNJA d.o.o. za trgovinu i usluge, OIB 17323637115</item>
      <item>TRAST d.d., OIB 93225891495 zastupanog po punomoćniku Martina Tončić - Bota</item>
      <item>OVV-Održavanje vučnih vozila, društvo s ograničenom odgovornošću, OIB 32246690065</item>
      <item>PRVI FAKTOR društvo s ograničenom odgovornošću za factoring, OIB 63278028623</item>
      <item>DIA-PEN d.o.o. za proizvodnju, vanjskotrgovinski promet, trgovinu na veliko i usluge, OIB 43318080627</item>
      <item>PROMONA, d.o.o. za informatičke sustave, OIB 96037409876</item>
      <item>JADRAN - METAL prerada sekundarnih sirovina d. d. "u stečaju", OIB 75144446829</item>
      <item>LINGUA-SOFT d.o.o., OIB 57552096233 zastupanog po punomoćniku Odvjetnički ured POLDAN, GATARA, DIZDAREVIĆ</item>
      <item>MOZAIK KNJIGA društvo s ograničenom odgovornošću za nakladničku djelatnost i turistička agencija, OIB 57010186553 zastupanog po punomoćniku Boris Anišić</item>
      <item>UNIVERZAL društvo s ograničenom odgovornošću za proizvodnju, gospodarenje otpadom, trgovinu i hotelijerstvo, OIB 71843925886 zastupanog po punomoćniku Maja Špoljarić; Vinko Gulišija</item>
      <item>I M P K - Industrija metalnih proizvoda i konstrukcija d.o.o. za proizvodnju i usluge, OIB 79967698402</item>
      <item>BRANIMIR-COMERCE društvo s ograničenom odgovornošću za trgovinu i usluge, OIB 65894377902 zastupanog po punomoćniku Tomislav Krka</item>
      <item>ŠPEDTOURS d.o.o. za unutrašnju i međunarodnu špediciju i carinsko posredovanje, OIB 31430550836 zastupanog po punomoćniku Jadranko Vidović</item>
      <item>POTENCIJAL za inženjering i usluge društvo s ograničenom odgovornošću, OIB 80072940561</item>
      <item>LUŠIJA d.o.o. za instalacijske radove i trgovinu, turistička agencija, OIB 23986299087</item>
      <item>FROM društvo s ograničenom odgovornošću za građevinarstvo, ugostiteljstvo i trgovinu, OIB 02187261231 zastupanog po punomoćniku Darko Varnica</item>
      <item>VISA-PROMET, d.o.o. za trgovinu i promet, OIB 68171831849</item>
      <item>Hrvatska radiotelevizija, OIB 68419124305</item>
      <item>ISCAR ALATI društvo s ograničenom odgovornošću za proizvodnju i trgovinu raznim alatima, OIB 42440962203</item>
      <item>Hrvatske vode, pravna osoba za upravljanje vodama, OIB 28921383001</item>
      <item>OKSID d.o.o. za proizvodnju, trgovinu i usluge, OIB 45126648126 zastupanog po punomoćniku Branko Nenadić</item>
      <item>GEOPROJEKT, dioničko društvo za geodetske poslove, građevinsko projektiranje i nadzor, OIB 25623466485 zastupanog po punomoćniku Odvjetničko društvo MATULIĆ, BILIĆ I PARTNERI, j.t.d.</item>
      <item>KPMG Croatia d.o.o. za reviziju, OIB 20963249418</item>
      <item>HRVATSKI ZAVOD ZA ZDRAVSTVENO OSIGURANJE Područni ured Split, OIB 02958272670</item>
      <item>APO, d.o.o., usluge zaštite okoliša, OIB 83995348543</item>
      <item>Ilija Matešić, OIB 67923994403 zastupanog po punomoćniku Vinko Fabjanović</item>
      <item>Jurica Škaričić, OIB 52263340680</item>
      <item>PETROKEMIJA, d.d. tvornica gnojiva, OIB 24503685008</item>
      <item>Antonio Parancin, OIB 04347855676</item>
      <item>ROTERM d.o.o. za projektiranje, nadzor i izvođenje termo instalacija, zastupanje i promet robom, OIB 79948849024</item>
      <item>Marko Tešija, OIB 90391121566</item>
      <item>Fond za zaštitu okoliša i energetsku učinkovitost, OIB 85828625994</item>
      <item>NEZAVISNI SINDIKAT BRODOSPLIT, OIB 14234539944</item>
      <item>Vlado Oštrić, OIB 38746001159</item>
      <item>AGENCIJA ZA INTEGRALNI TRANSPORT, društvo s ograničenom odgovornošću, OIB 42650506038</item>
      <item>Financijska agencija, OIB 85821130368</item>
      <item>Krunoslav Cerovac, OIB 41815715157</item>
      <item>Antonija Čagalj, OIB 63512530777</item>
      <item>Jurica Piuk, OIB 62591097525</item>
      <item>ČELIĆ d.o.o. za građevinarstvo, trgovinu, turizam, cestovni promet i remont, OIB 99049666260</item>
      <item>GRAD KAŠTELA, OIB 08727843572</item>
      <item>MPPR d.o.o. za projektiranje, proizvodnju, trgovinu, vanjsku trgovinu i poslovne usluge, OIB 03517829065</item>
      <item>Ante Doždor, OIB 78860880233</item>
      <item>Stečajni upravitelj Vedran Šeparović, OIB </item>
    </derivirana_varijabla>
  </DomainObject.Predmet.StrankaListFormatedOIB>
  <DomainObject.Predmet.StrankaListFormatedWithAdress>
    <izvorni_sadrzaj>
      <item>HEP - Opskrba d.o.o. za opskrbu potrošača električnom, toplinskom energijom i plinom, Ulica grada Vukovara 37, 10000 Zagreb</item>
      <item>EUROTIM d.o.o., Dubrovačka Ulica 51, 21000 Split zastupanog po punomoćniku Miroslav Šarić</item>
      <item>CIAN društvo s ograničenom odgovornošću za sanitarnu zaštitu čovjekove okoline, Varaždinska Ulica 51, 21000 Split</item>
      <item>VOX-VLADO d.o.o. za servis i trgovinu, Pujanke 45, 21000 Split</item>
      <item>JELANA za trgovinu i usluge, društvo s ograničenom odgovornošću, Hercegovačka 126, 21000 Split</item>
      <item>TEHNOMATERIJAL d.o.o. za trgovinu, građevinarstvo i usluge, Tripalov voćnjak 3, 21230 Sinj</item>
      <item>LASTVE, d.o.o. za trgovinu i usluge, Fra Grge Martića 45, 21000 Split</item>
      <item>ADRIATIC-BLIZNA d.o.o., Ante Starčevića  16, 21220 Trogir zastupanog po punomoćniku Mislav Milas</item>
      <item>FAZOR za projektiranje, inženjering i proizvodnju društvo s ograničenom odgovornošću, Paštrićeva 2, 21000 Split</item>
      <item>AGENCIJA ZA INTEGRALNI TRANSPORT, društvo s ograničenom odgovornošću, Heinzelova 51, 10000 Zagreb zastupanog po punomoćniku Odvjetničko društvo Smolčić i Partneri, d.o.o.</item>
      <item>SVOD, d.o.o. za građenje i trgovinu, Put Radoševca 14, 21000 Split</item>
      <item>KOMUSPROMET trgovina i reciklaža d.o.o., Plano/bb, 21222 Trogir</item>
      <item>OT-OPTIMA TELEKOM d.d. za telekomunikacije, Bani 75/a, 10000 Zagreb</item>
      <item>HŽ CARGO d.o.o. za prijevoz tereta, Mihanovićeva 12, 10000 Zagreb</item>
      <item>Ustanova za zapošljavanje, rad i profesionalnu rehabilitaciju osoba s invaliditetom DES, Boktuljin Put/bb, Split zastupanog po punomoćniku Dino Puljić</item>
      <item>MATEJ KOMERC d.o.o. za trgovinu i turizam, Put Starog Sela/bb, Podstrana zastupanog po punomoćniku Ilana Grčić</item>
      <item>AKD-Zaštita d.o.o. za zaštitu osoba i imovine, Savska cesta 28, 10000 Zagreb zastupanog po punomoćniku Odvjetničko društvo Hanžeković &amp; Partneri društvo s ograničenom odgovornošću</item>
      <item>MEDITERAN-TRADING d.o.o. za trgovinu, turizam i proizvodnju, Žrnovnička 6, 21000 Split zastupanog po punomoćniku Tomislav Krka</item>
      <item>DINGO za turizam, trgovinu i proizvodnju, društvo s ograničenom odgovornošću, Žrnovnička 6, 21000 Split zastupanog po punomoćniku Tomislav Krka</item>
      <item>VODOVOD I KANALIZACIJA, društvo s ograničenom odgovornošću za vodoopskrbu, odvodnju i pročišćavanje otpadnih voda, Biokovska 3, 21000 Split</item>
      <item>INSTITUT IGH, dioničko društvo za istraživanje i razvoj u graditeljstvu, Janka Rakuše 1, 10000 Zagreb</item>
      <item>VERITAS, tvrtka za reviziju i konzalting d.o.o., Vinkovačka 21, 21000 Split zastupanog po punomoćniku Tomislav Krka</item>
      <item>GRAĐEVINSKA INDUSTRIJA-RUDARSTVO-KAMENARSTVO KALUN d.d. za proizvodnju vapna, tehničkog kamena i betona, Stjepana Radića 5, Drniš zastupanog po punomoćniku Odvjetničko društvo PRIMORAC I PARTNERI, j.t.d.</item>
      <item>KAESER KOMPRESSOREN trgovina i usluge d. o. o., Rimski put 11 d, Sesvete</item>
      <item>HRVATSKI ZAVOD ZA MIROVINSKO OSIGURANJE, A. Mihanovića 3, 10000 Zagreb</item>
      <item>PETROKEMIJA, d.d. tvornica gnojiva, Aleja Vukovar 4, 44320 Kutina</item>
      <item>PREDIKAT d.o.o. za komunikacijski menadžment, Svetog Petra Starog 36, Split zastupanog po punomoćniku DAVOR DRMIĆ</item>
      <item>DOMIS društvo s ograničenom odgovornošću za proizvodnju, reciklažu, trgovinu i usluge, Kralja Zvonimira 14/I, 21000 Split</item>
      <item>CIAN društvo s ograničenom odgovornošću za sanitarnu zaštitu čovjekove okoline, Varaždinska Ulica 51, 21000 Split</item>
      <item>EURO DAUS 1963 dioničko društvo za trgovinu, servis vozila i putničke agencije, Put Mostina 1, 21000 Split</item>
      <item>JELANA za trgovinu i usluge, društvo s ograničenom odgovornošću, Hercegovačka 126, 21000 Split</item>
      <item>PRIMAT d.o.o. za usluge i trgovinu, Vukovarska Cesta 434, 31000 Osijek zastupanog po punomoćniku Zajednički odvjetnički ured  DARKO ŠUPER, IVICA KOVAČEVIĆ I BRANKO RABAR</item>
      <item>C.I.O.M., društvo s ograničenom odgovornošću za proizvodnju, unutarnju i vanjsku trgovinu i usluge,, Josipa Lončara 15, 10000 Zagreb</item>
      <item>GALEB - PROMET društvo s ograničenom odgovornošću za trgovinu, Srednjaci 16, 10000 Zagreb zastupanog po punomoćniku MANDA BANOVIĆ</item>
      <item>ELEKTRIČAR, društvo s ograničenom odgovornošću za graditeljstvo turizam trgovinu i pružanja usluge turističke agencije, Skradinska 11, Split</item>
      <item>ČISTOĆA društvo s ograničenom odgovornošću za obavljanje komunalnih djelatnosti održavanja čistoće i odlaganja komunaln, Put Plokita 81, 21000 Split</item>
      <item>CROATIA osiguranje d.d., Miramarska 22, 10000 Zagreb</item>
      <item>PRALIJA TRADE društvo s ograničenom odgovornošću za trgovinu, turizam, projektiranje i preradu industrijskih optadaka, Domovinskog rata 41, 21000 Split</item>
      <item>ONEUMGRAF d.o.o. za grafičku djelatnost, trgovinu i usluge, Četvrt ribnjak 8, Omiš</item>
      <item>CAPRICORNO, društvo s ograničenom odgovornošću za trgovinu, Hercegovačka 57/A, Split</item>
      <item>HEP-Operator distribucijskog sustava d.o.o. za distribuciju i opskrbu električne energije ELEKTRODALMACIJA SPLIT, Ulica grada Vukovara 37, 10000 Zagreb</item>
      <item>POS, društvo s ograničenom odgovornošću za informatičke usluge, Tolstojeva 32/I, Split</item>
      <item>Zagrebačka burza d.d., Ivana Lučića 2 A, 10000 Zagreb zastupanog po punomoćniku MAĐARIĆ &amp; LUI - odvjetničko društvo d.o.o.</item>
      <item>INTEHNA Zagreb d.o.o. za trgovinu i proizvodnju, Samoborska 255/II, 10000 Zagreb</item>
      <item>KEMIS-TERMOCLEAN d.o.o. za industrijska čišćenja i gospodarenja otpadom, Sudišćak 3, 10000 Zagreb zastupanog po punomoćniku Davor Grgić</item>
      <item>MESSER CROATIA PLIN Poduzeće za proizvodnju i prodaju tehničkih plinova d.o.o., Industrijska  1, 10290 Zaprešić</item>
      <item>ADRIATIC ZAGREB d.o.o. za financijske usluge, Prilaz Gjure Deželića 52, 10000 Zagreb</item>
      <item>BASLER OSIGURANJE ZAGREB dioničko društvo za osiguranje, Radnička ceste 37 B, 10000 Zagreb zastupanog po punomoćniku Ivo Staničić</item>
      <item>TEXT-PAPIR d.o.o. za trgovinu i usluge, Stinice 12, 21000 Split</item>
      <item>TRAST međunarodno otpremništvo, dioničko društvo, Gat sv. Duje 4, 21000 Split zastupanog po punomoćniku Marina Tončić - Bota</item>
      <item>KEMOKOP društvo s ograničenom odgovornošću za specijalni transport kemikalija, Industrijska bb, 10370 Dugo Selo zastupanog po punomoćniku ODVJETNIČKO DRUŠTVO BUDIN-PENIĆ-SKERLEV javno trgovačko društva</item>
      <item>METAL-DALMACIJA d.o.o. za proizvodnju, trgovinu i usluge, Rendićeva 20, Split</item>
      <item>BRAMONT izrada metalnih i alu proizvoda d.o.o., Donji Muć 137, 21203 Donji Muć</item>
      <item>MINAX d.o.o. za građenje, trgovinu i usluge, Predovečka 9, 10000 Zagreb zastupanog po punomoćniku SANJA PAIĆ</item>
      <item>Siemens dioničko društvo za elektrotehniku, Heinzelova 70 a, 10000 Zagreb</item>
      <item>OVV-Održavanje vučnih vozila, društvo s ograničenom odgovornošću, Strojarska bb, 10000 Zagreb</item>
      <item>PROPLIN d.o.o. za proizvodnju i trgovinu ukapljenim naftnim plinom, Savska cesta 41/II, 10000 Zagreb</item>
      <item>ČEPO d. o. o. za proizvodnju, montažu, trgovinu, uvoz-izvoz, M.Iličića br. 2, 35101 Slavonski Brod zastupanog po punomoćniku Zajednički odvjetnički ured odvjetnici MARIJAN BETLACH i KREŠIMIR BOGDAN</item>
      <item>BRODOMERKUR trgovina i usluge, dioničko društvo, Poljička cesta 35, 21000 Split</item>
      <item>PRVI FAKTOR društvo s ograničenom odgovornošću za factoring, Hektorovićeva 2, 10000 Zagreb</item>
      <item>OTP banka Hrvatska dioničko društvo, Domovinskog rata 3, 23000 Zadar zastupanog po punomoćniku Odvjetničko društvo ŠIŠKO i partneri, j.t.d.</item>
      <item>HYPO-LEASING KROATIEN, društvo za financiranje, d.o.o., Koranska 16, 10000 Zagreb</item>
      <item>KONČAR - INSTITUT ZA ELEKTROTEHNIKU  d.d., Fallerovo šetalište 22, 10000 Zagreb</item>
      <item>DIA-PEN d.o.o. za proizvodnju, vanjskotrgovinski promet, trgovinu na veliko i usluge, Augusta Šenoe 8, 10434 Strmec</item>
      <item>DINGO za turizam, trgovinu i proizvodnju, društvo s ograničenom odgovornošću, Žrnovnička 6, 21000 Split</item>
      <item>TIMONT društvo s ograničenom odgovornošću za proizvodnju proizvoda od metala i trgovinu, Plano/bb, 21220 Trogir zastupanog po punomoćniku Budislav Angjelinović; Ivo Župić</item>
      <item>EMO - COMMERCE - SPLIT društvo ograničene odgovornosti za izvođenje brodograđevnih radova i usluga, Ive Tijardovića 26, 21000 Split zastupanog po punomoćniku Tomislav Krka</item>
      <item>MEDITERAN-TRADING d.o.o. za trgovinu, turizam i proizvodnju, Žrnovnička 6, 21000 Split zastupanog po punomoćniku Tomislav Krka</item>
      <item>B. METAL d. o. o. za trgovinu i usluge, Trg J.B.Tita 9, 52460 Buje zastupanog po punomoćniku Duje Nazlić</item>
      <item>IZODAL društvo s ograničenom odgovornošću za završne radove u građevinarstvu, Rimski Put 22, Kaštel Sućurac</item>
      <item>OT-OPTIMA TELEKOM d.d. za telekomunikacije, Bani 75/a, 10000 Zagreb</item>
      <item>PROMONA, d.o.o. za informatičke sustave, Ulica Slobode 43, Split</item>
      <item>VIPnet, društvo s ograničenom odgovornošću za usluge javnih telekomunikacija, Vrtni put 1, 10000 Zagreb</item>
      <item>ELEKTROKOVINA ADRIA, d.o.o. za izradu, prodaju, montažu i popravak elektrotehničkih proizvoda, Vukovarska 52 a, 21000 Split</item>
      <item>HŽ INFRASTRUKTURA d.o.o. za upravljanje, održavanje i izgradnju željezničke infrastrukture, Mihanovićeva 12, 10000 Zagreb</item>
      <item>VENEFICA društvo s ograničenom odgovornošću za zastupanje, Kumborski put 20, 10000 Zagreb</item>
      <item>VERITAS, tvrtka za reviziju i konzalting d.o.o., Vinkovačka 21, 21000 Split zastupanog po punomoćniku Tomislav Krka</item>
      <item>Hrvatski Telekom d.d., Savska cesta 32, 10000 Zagreb</item>
      <item>MARIS EKOLOGIJA I POLJOPRIVREDA društvo s ograničenom odgovornošću za proizvodnju, trgovinu i usluge, Borajska 1, 22000 Šibenik zastupanog po punomoćniku Nediljko Ivančević</item>
      <item>HEP-Operator prijenosnog sustava d.o.o. za prijenos električne energije, Kupska 4, 10000 Zagreb</item>
      <item>MILS, MLJEKARA SPLIT dioničko društvo, Komulovića Put 4, 21000 Split zastupanog po punomoćniku Meri Juričko</item>
      <item>UniCredit Leasing Croatia društvo s ograničenom odgovornošću za leasing, Heinzelova 33, 10000 Zagreb</item>
      <item>SREDIŠNJE KLIRINŠKO DEPOZITARNO DRUŠTVO, dioničko društvo, Heinzelova 62/a, 10000 Zagreb</item>
      <item>DALSTROJ dioničko društvo Tvornica alatnih strojeva, pribora i alata, Put Mostina bb, 21000 Split</item>
      <item>KOMUSPROMET trgovina i reciklaža d.o.o., Cesta Plano br. 11, 21220 Trogir</item>
      <item>ALSTOM HRVATSKA d.o.o. za proizvodnju, trgovinu, inženjering i usluge, Mala Švarča 155, 47000 Karlovac zastupanog po punomoćniku TAMARA MUŠNJAK ŠPIŠIĆ</item>
      <item>HYPO ALPE-ADRIA-BANK dioničko društvo, Slavonska avenija 6, 10000 Zagreb</item>
      <item>JADRAN - METAL prerada sekundarnih sirovina d. d. "u stečaju", Valica br. 2, Pula zastupanog po punomoćniku Andrej Sablić</item>
      <item>BOA E.L.L. d.o.o. za građenje, proizvodnju, trgovinu i usluge, Dubrovačka 3/A, 21000 Split</item>
      <item>J.A.M. GROUP d.o.o. za turizam i usluge, Cesta Sv. Nikole 19, Bogdanovići zastupanog po punomoćniku MIRKO DRAŠKOVIĆ</item>
      <item>Agencija za upravljanje državnom imovinom, Ivana Lučića 6, 10000 Zagreb</item>
      <item>VOLKSBANK d.d., Varšavska 9, 10000 Zagreb</item>
      <item>ERSTE FACTORING d.o.o., Ivana Lučića 2, 10000 Zagreb</item>
      <item>ODVODNJA d.o.o. za trgovinu i usluge, Neslanovac 13, 21000 Split</item>
      <item>TRAST d.d.,  Gat Sv.Duje 4, 21000 Split zastupanog po punomoćniku Martina Tončić - Bota</item>
      <item>OVV-Održavanje vučnih vozila, društvo s ograničenom odgovornošću, Strojarska cesta 13, 10000 Zagreb</item>
      <item>PRVI FAKTOR društvo s ograničenom odgovornošću za factoring, Hektorovićeva 2/V, 10000 Zagreb</item>
      <item>DIA-PEN d.o.o. za proizvodnju, vanjskotrgovinski promet, trgovinu na veliko i usluge, Augusta Šenoe 8, 10434 STRMEC</item>
      <item>PROMONA, d.o.o. za informatičke sustave, Ulica Slobode 43, 21000 Split</item>
      <item>JADRAN - METAL prerada sekundarnih sirovina d. d. "u stečaju", Valica 2, 52000 Pula</item>
      <item>LINGUA-SOFT d.o.o., Frankopanska 5/a, 10000 Zagreb zastupanog po punomoćniku Odvjetnički ured POLDAN, GATARA, DIZDAREVIĆ</item>
      <item>MOZAIK KNJIGA društvo s ograničenom odgovornošću za nakladničku djelatnost i turistička agencija, Karlovačka cesta 24/a, 10000 Zagreb zastupanog po punomoćniku Boris Anišić</item>
      <item>UNIVERZAL društvo s ograničenom odgovornošću za proizvodnju, gospodarenje otpadom, trgovinu i hotelijerstvo, Cehovska  10, 42000 Varaždin zastupanog po punomoćniku Maja Špoljarić; Vinko Gulišija</item>
      <item>I M P K - Industrija metalnih proizvoda i konstrukcija d.o.o. za proizvodnju i usluge, Industrijska cesta/bb, Ivanić-Grad</item>
      <item>BRANIMIR-COMERCE društvo s ograničenom odgovornošću za trgovinu i usluge, Bilice II/26, 21000 Split zastupanog po punomoćniku Tomislav Krka</item>
      <item>ŠPEDTOURS d.o.o. za unutrašnju i međunarodnu špediciju i carinsko posredovanje, Put Sjeverne Luke/bb, 21000 Split zastupanog po punomoćniku Jadranko Vidović</item>
      <item>POTENCIJAL za inženjering i usluge društvo s ograničenom odgovornošću, Doverska 37, Split</item>
      <item>LUŠIJA d.o.o. za instalacijske radove i trgovinu, turistička agencija, Kralja Tomislava 22, 21220 Trogir</item>
      <item>FROM društvo s ograničenom odgovornošću za građevinarstvo, ugostiteljstvo i trgovinu, Ul. Ante Starčevića 5, 21219 Kaštel Kambelovac zastupanog po punomoćniku Darko Varnica</item>
      <item>VISA-PROMET, d.o.o. za trgovinu i promet, Rimski Put 2/b, 21220 Trogir</item>
      <item>Hrvatska radiotelevizija, Prisavlje 3, 10000 Zagreb</item>
      <item>ISCAR ALATI društvo s ograničenom odgovornošću za proizvodnju i trgovinu raznim alatima, J.Jelačića  134, 10430 Samobor</item>
      <item>Hrvatske vode, pravna osoba za upravljanje vodama, Ulica grada Vukovara 220, 10000 Zagreb</item>
      <item>OKSID d.o.o. za proizvodnju, trgovinu i usluge, Antuna Mihanovića 10, 31326 Darda zastupanog po punomoćniku Branko Nenadić</item>
      <item>GEOPROJEKT, dioničko društvo za geodetske poslove, građevinsko projektiranje i nadzor, Sukoišanska 43, 21000 Split zastupanog po punomoćniku Odvjetničko društvo MATULIĆ, BILIĆ I PARTNERI, j.t.d.</item>
      <item>KPMG Croatia d.o.o. za reviziju, Ivana Lučića 2 a, 10000 Zagreb</item>
      <item>HRVATSKI ZAVOD ZA ZDRAVSTVENO OSIGURANJE Područni ured Split, Margaretska 3, 10000 Zagreb</item>
      <item>APO, d.o.o., usluge zaštite okoliša, Savska Cesta 41/IV, 10000 Zagreb</item>
      <item>Ilija Matešić, Pape Ivana Pavla II, 21214 Kaštel Kambelovac zastupanog po punomoćniku Vinko Fabjanović</item>
      <item>Jurica Škaričić, Trondheimska 3, 21000 Split</item>
      <item>PETROKEMIJA, d.d. tvornica gnojiva, Aleja Vukovar 4, 44320 Kutina</item>
      <item>Antonio Parancin, Pristeg 106, 23420 Benkovac</item>
      <item>ROTERM d.o.o. za projektiranje, nadzor i izvođenje termo instalacija, zastupanje i promet robom, Marina Držića 8, 21000 Split</item>
      <item>Marko Tešija, Donja Rupotina 5, 21210 Klis</item>
      <item>Fond za zaštitu okoliša i energetsku učinkovitost, Ksaver 208, 10000 Zagreb</item>
      <item>NEZAVISNI SINDIKAT BRODOSPLIT, Put Supavla 19, 21000 Split</item>
      <item>Vlado Oštrić, Put sv. Lovre 3 b, 21214 Kaštel Lukšić</item>
      <item>AGENCIJA ZA INTEGRALNI TRANSPORT, društvo s ograničenom odgovornošću, Heinzelova 51, 10000 Zagreb</item>
      <item>Financijska agencija, Vrtni put 3, 10000 Zagreb</item>
      <item>Krunoslav Cerovac, Brdo 4/B, 47000 Karlovac</item>
      <item>Antonija Čagalj, Kučiće bb, 21208 Kučiće</item>
      <item>Jurica Piuk, Ulica Domovinskog rata 1, 21210 Solin</item>
      <item>ČELIĆ d.o.o. za građevinarstvo, trgovinu, turizam, cestovni promet i remont, Mosećka Ulica 42, 21000 Split</item>
      <item>GRAD KAŠTELA, Braće Radić 1, 21212 Kaštel Sućurac</item>
      <item>MPPR d.o.o. za projektiranje, proizvodnju, trgovinu, vanjsku trgovinu i poslovne usluge, Kukuljićeva 16/I, 21000 Split</item>
      <item>Ante Doždor, Plemićeva 2, 10000 Zagreb</item>
      <item>Stečajni upravitelj Vedran Šeparović, Dubrovačka, 21000 Split</item>
    </izvorni_sadrzaj>
    <derivirana_varijabla naziv="DomainObject.Predmet.StrankaListFormatedWithAdress_1">
      <item>HEP - Opskrba d.o.o. za opskrbu potrošača električnom, toplinskom energijom i plinom, Ulica grada Vukovara 37, 10000 Zagreb</item>
      <item>EUROTIM d.o.o., Dubrovačka Ulica 51, 21000 Split zastupanog po punomoćniku Miroslav Šarić</item>
      <item>CIAN društvo s ograničenom odgovornošću za sanitarnu zaštitu čovjekove okoline, Varaždinska Ulica 51, 21000 Split</item>
      <item>VOX-VLADO d.o.o. za servis i trgovinu, Pujanke 45, 21000 Split</item>
      <item>JELANA za trgovinu i usluge, društvo s ograničenom odgovornošću, Hercegovačka 126, 21000 Split</item>
      <item>TEHNOMATERIJAL d.o.o. za trgovinu, građevinarstvo i usluge, Tripalov voćnjak 3, 21230 Sinj</item>
      <item>LASTVE, d.o.o. za trgovinu i usluge, Fra Grge Martića 45, 21000 Split</item>
      <item>ADRIATIC-BLIZNA d.o.o., Ante Starčevića  16, 21220 Trogir zastupanog po punomoćniku Mislav Milas</item>
      <item>FAZOR za projektiranje, inženjering i proizvodnju društvo s ograničenom odgovornošću, Paštrićeva 2, 21000 Split</item>
      <item>AGENCIJA ZA INTEGRALNI TRANSPORT, društvo s ograničenom odgovornošću, Heinzelova 51, 10000 Zagreb zastupanog po punomoćniku Odvjetničko društvo Smolčić i Partneri, d.o.o.</item>
      <item>SVOD, d.o.o. za građenje i trgovinu, Put Radoševca 14, 21000 Split</item>
      <item>KOMUSPROMET trgovina i reciklaža d.o.o., Plano/bb, 21222 Trogir</item>
      <item>OT-OPTIMA TELEKOM d.d. za telekomunikacije, Bani 75/a, 10000 Zagreb</item>
      <item>HŽ CARGO d.o.o. za prijevoz tereta, Mihanovićeva 12, 10000 Zagreb</item>
      <item>Ustanova za zapošljavanje, rad i profesionalnu rehabilitaciju osoba s invaliditetom DES, Boktuljin Put/bb, Split zastupanog po punomoćniku Dino Puljić</item>
      <item>MATEJ KOMERC d.o.o. za trgovinu i turizam, Put Starog Sela/bb, Podstrana zastupanog po punomoćniku Ilana Grčić</item>
      <item>AKD-Zaštita d.o.o. za zaštitu osoba i imovine, Savska cesta 28, 10000 Zagreb zastupanog po punomoćniku Odvjetničko društvo Hanžeković &amp; Partneri društvo s ograničenom odgovornošću</item>
      <item>MEDITERAN-TRADING d.o.o. za trgovinu, turizam i proizvodnju, Žrnovnička 6, 21000 Split zastupanog po punomoćniku Tomislav Krka</item>
      <item>DINGO za turizam, trgovinu i proizvodnju, društvo s ograničenom odgovornošću, Žrnovnička 6, 21000 Split zastupanog po punomoćniku Tomislav Krka</item>
      <item>VODOVOD I KANALIZACIJA, društvo s ograničenom odgovornošću za vodoopskrbu, odvodnju i pročišćavanje otpadnih voda, Biokovska 3, 21000 Split</item>
      <item>INSTITUT IGH, dioničko društvo za istraživanje i razvoj u graditeljstvu, Janka Rakuše 1, 10000 Zagreb</item>
      <item>VERITAS, tvrtka za reviziju i konzalting d.o.o., Vinkovačka 21, 21000 Split zastupanog po punomoćniku Tomislav Krka</item>
      <item>GRAĐEVINSKA INDUSTRIJA-RUDARSTVO-KAMENARSTVO KALUN d.d. za proizvodnju vapna, tehničkog kamena i betona, Stjepana Radića 5, Drniš zastupanog po punomoćniku Odvjetničko društvo PRIMORAC I PARTNERI, j.t.d.</item>
      <item>KAESER KOMPRESSOREN trgovina i usluge d. o. o., Rimski put 11 d, Sesvete</item>
      <item>HRVATSKI ZAVOD ZA MIROVINSKO OSIGURANJE, A. Mihanovića 3, 10000 Zagreb</item>
      <item>PETROKEMIJA, d.d. tvornica gnojiva, Aleja Vukovar 4, 44320 Kutina</item>
      <item>PREDIKAT d.o.o. za komunikacijski menadžment, Svetog Petra Starog 36, Split zastupanog po punomoćniku DAVOR DRMIĆ</item>
      <item>DOMIS društvo s ograničenom odgovornošću za proizvodnju, reciklažu, trgovinu i usluge, Kralja Zvonimira 14/I, 21000 Split</item>
      <item>CIAN društvo s ograničenom odgovornošću za sanitarnu zaštitu čovjekove okoline, Varaždinska Ulica 51, 21000 Split</item>
      <item>EURO DAUS 1963 dioničko društvo za trgovinu, servis vozila i putničke agencije, Put Mostina 1, 21000 Split</item>
      <item>JELANA za trgovinu i usluge, društvo s ograničenom odgovornošću, Hercegovačka 126, 21000 Split</item>
      <item>PRIMAT d.o.o. za usluge i trgovinu, Vukovarska Cesta 434, 31000 Osijek zastupanog po punomoćniku Zajednički odvjetnički ured  DARKO ŠUPER, IVICA KOVAČEVIĆ I BRANKO RABAR</item>
      <item>C.I.O.M., društvo s ograničenom odgovornošću za proizvodnju, unutarnju i vanjsku trgovinu i usluge,, Josipa Lončara 15, 10000 Zagreb</item>
      <item>GALEB - PROMET društvo s ograničenom odgovornošću za trgovinu, Srednjaci 16, 10000 Zagreb zastupanog po punomoćniku MANDA BANOVIĆ</item>
      <item>ELEKTRIČAR, društvo s ograničenom odgovornošću za graditeljstvo turizam trgovinu i pružanja usluge turističke agencije, Skradinska 11, Split</item>
      <item>ČISTOĆA društvo s ograničenom odgovornošću za obavljanje komunalnih djelatnosti održavanja čistoće i odlaganja komunaln, Put Plokita 81, 21000 Split</item>
      <item>CROATIA osiguranje d.d., Miramarska 22, 10000 Zagreb</item>
      <item>PRALIJA TRADE društvo s ograničenom odgovornošću za trgovinu, turizam, projektiranje i preradu industrijskih optadaka, Domovinskog rata 41, 21000 Split</item>
      <item>ONEUMGRAF d.o.o. za grafičku djelatnost, trgovinu i usluge, Četvrt ribnjak 8, Omiš</item>
      <item>CAPRICORNO, društvo s ograničenom odgovornošću za trgovinu, Hercegovačka 57/A, Split</item>
      <item>HEP-Operator distribucijskog sustava d.o.o. za distribuciju i opskrbu električne energije ELEKTRODALMACIJA SPLIT, Ulica grada Vukovara 37, 10000 Zagreb</item>
      <item>POS, društvo s ograničenom odgovornošću za informatičke usluge, Tolstojeva 32/I, Split</item>
      <item>Zagrebačka burza d.d., Ivana Lučića 2 A, 10000 Zagreb zastupanog po punomoćniku MAĐARIĆ &amp; LUI - odvjetničko društvo d.o.o.</item>
      <item>INTEHNA Zagreb d.o.o. za trgovinu i proizvodnju, Samoborska 255/II, 10000 Zagreb</item>
      <item>KEMIS-TERMOCLEAN d.o.o. za industrijska čišćenja i gospodarenja otpadom, Sudišćak 3, 10000 Zagreb zastupanog po punomoćniku Davor Grgić</item>
      <item>MESSER CROATIA PLIN Poduzeće za proizvodnju i prodaju tehničkih plinova d.o.o., Industrijska  1, 10290 Zaprešić</item>
      <item>ADRIATIC ZAGREB d.o.o. za financijske usluge, Prilaz Gjure Deželića 52, 10000 Zagreb</item>
      <item>BASLER OSIGURANJE ZAGREB dioničko društvo za osiguranje, Radnička ceste 37 B, 10000 Zagreb zastupanog po punomoćniku Ivo Staničić</item>
      <item>TEXT-PAPIR d.o.o. za trgovinu i usluge, Stinice 12, 21000 Split</item>
      <item>TRAST međunarodno otpremništvo, dioničko društvo, Gat sv. Duje 4, 21000 Split zastupanog po punomoćniku Marina Tončić - Bota</item>
      <item>KEMOKOP društvo s ograničenom odgovornošću za specijalni transport kemikalija, Industrijska bb, 10370 Dugo Selo zastupanog po punomoćniku ODVJETNIČKO DRUŠTVO BUDIN-PENIĆ-SKERLEV javno trgovačko društva</item>
      <item>METAL-DALMACIJA d.o.o. za proizvodnju, trgovinu i usluge, Rendićeva 20, Split</item>
      <item>BRAMONT izrada metalnih i alu proizvoda d.o.o., Donji Muć 137, 21203 Donji Muć</item>
      <item>MINAX d.o.o. za građenje, trgovinu i usluge, Predovečka 9, 10000 Zagreb zastupanog po punomoćniku SANJA PAIĆ</item>
      <item>Siemens dioničko društvo za elektrotehniku, Heinzelova 70 a, 10000 Zagreb</item>
      <item>OVV-Održavanje vučnih vozila, društvo s ograničenom odgovornošću, Strojarska bb, 10000 Zagreb</item>
      <item>PROPLIN d.o.o. za proizvodnju i trgovinu ukapljenim naftnim plinom, Savska cesta 41/II, 10000 Zagreb</item>
      <item>ČEPO d. o. o. za proizvodnju, montažu, trgovinu, uvoz-izvoz, M.Iličića br. 2, 35101 Slavonski Brod zastupanog po punomoćniku Zajednički odvjetnički ured odvjetnici MARIJAN BETLACH i KREŠIMIR BOGDAN</item>
      <item>BRODOMERKUR trgovina i usluge, dioničko društvo, Poljička cesta 35, 21000 Split</item>
      <item>PRVI FAKTOR društvo s ograničenom odgovornošću za factoring, Hektorovićeva 2, 10000 Zagreb</item>
      <item>OTP banka Hrvatska dioničko društvo, Domovinskog rata 3, 23000 Zadar zastupanog po punomoćniku Odvjetničko društvo ŠIŠKO i partneri, j.t.d.</item>
      <item>HYPO-LEASING KROATIEN, društvo za financiranje, d.o.o., Koranska 16, 10000 Zagreb</item>
      <item>KONČAR - INSTITUT ZA ELEKTROTEHNIKU  d.d., Fallerovo šetalište 22, 10000 Zagreb</item>
      <item>DIA-PEN d.o.o. za proizvodnju, vanjskotrgovinski promet, trgovinu na veliko i usluge, Augusta Šenoe 8, 10434 Strmec</item>
      <item>DINGO za turizam, trgovinu i proizvodnju, društvo s ograničenom odgovornošću, Žrnovnička 6, 21000 Split</item>
      <item>TIMONT društvo s ograničenom odgovornošću za proizvodnju proizvoda od metala i trgovinu, Plano/bb, 21220 Trogir zastupanog po punomoćniku Budislav Angjelinović; Ivo Župić</item>
      <item>EMO - COMMERCE - SPLIT društvo ograničene odgovornosti za izvođenje brodograđevnih radova i usluga, Ive Tijardovića 26, 21000 Split zastupanog po punomoćniku Tomislav Krka</item>
      <item>MEDITERAN-TRADING d.o.o. za trgovinu, turizam i proizvodnju, Žrnovnička 6, 21000 Split zastupanog po punomoćniku Tomislav Krka</item>
      <item>B. METAL d. o. o. za trgovinu i usluge, Trg J.B.Tita 9, 52460 Buje zastupanog po punomoćniku Duje Nazlić</item>
      <item>IZODAL društvo s ograničenom odgovornošću za završne radove u građevinarstvu, Rimski Put 22, Kaštel Sućurac</item>
      <item>OT-OPTIMA TELEKOM d.d. za telekomunikacije, Bani 75/a, 10000 Zagreb</item>
      <item>PROMONA, d.o.o. za informatičke sustave, Ulica Slobode 43, Split</item>
      <item>VIPnet, društvo s ograničenom odgovornošću za usluge javnih telekomunikacija, Vrtni put 1, 10000 Zagreb</item>
      <item>ELEKTROKOVINA ADRIA, d.o.o. za izradu, prodaju, montažu i popravak elektrotehničkih proizvoda, Vukovarska 52 a, 21000 Split</item>
      <item>HŽ INFRASTRUKTURA d.o.o. za upravljanje, održavanje i izgradnju željezničke infrastrukture, Mihanovićeva 12, 10000 Zagreb</item>
      <item>VENEFICA društvo s ograničenom odgovornošću za zastupanje, Kumborski put 20, 10000 Zagreb</item>
      <item>VERITAS, tvrtka za reviziju i konzalting d.o.o., Vinkovačka 21, 21000 Split zastupanog po punomoćniku Tomislav Krka</item>
      <item>Hrvatski Telekom d.d., Savska cesta 32, 10000 Zagreb</item>
      <item>MARIS EKOLOGIJA I POLJOPRIVREDA društvo s ograničenom odgovornošću za proizvodnju, trgovinu i usluge, Borajska 1, 22000 Šibenik zastupanog po punomoćniku Nediljko Ivančević</item>
      <item>HEP-Operator prijenosnog sustava d.o.o. za prijenos električne energije, Kupska 4, 10000 Zagreb</item>
      <item>MILS, MLJEKARA SPLIT dioničko društvo, Komulovića Put 4, 21000 Split zastupanog po punomoćniku Meri Juričko</item>
      <item>UniCredit Leasing Croatia društvo s ograničenom odgovornošću za leasing, Heinzelova 33, 10000 Zagreb</item>
      <item>SREDIŠNJE KLIRINŠKO DEPOZITARNO DRUŠTVO, dioničko društvo, Heinzelova 62/a, 10000 Zagreb</item>
      <item>DALSTROJ dioničko društvo Tvornica alatnih strojeva, pribora i alata, Put Mostina bb, 21000 Split</item>
      <item>KOMUSPROMET trgovina i reciklaža d.o.o., Cesta Plano br. 11, 21220 Trogir</item>
      <item>ALSTOM HRVATSKA d.o.o. za proizvodnju, trgovinu, inženjering i usluge, Mala Švarča 155, 47000 Karlovac zastupanog po punomoćniku TAMARA MUŠNJAK ŠPIŠIĆ</item>
      <item>HYPO ALPE-ADRIA-BANK dioničko društvo, Slavonska avenija 6, 10000 Zagreb</item>
      <item>JADRAN - METAL prerada sekundarnih sirovina d. d. "u stečaju", Valica br. 2, Pula zastupanog po punomoćniku Andrej Sablić</item>
      <item>BOA E.L.L. d.o.o. za građenje, proizvodnju, trgovinu i usluge, Dubrovačka 3/A, 21000 Split</item>
      <item>J.A.M. GROUP d.o.o. za turizam i usluge, Cesta Sv. Nikole 19, Bogdanovići zastupanog po punomoćniku MIRKO DRAŠKOVIĆ</item>
      <item>Agencija za upravljanje državnom imovinom, Ivana Lučića 6, 10000 Zagreb</item>
      <item>VOLKSBANK d.d., Varšavska 9, 10000 Zagreb</item>
      <item>ERSTE FACTORING d.o.o., Ivana Lučića 2, 10000 Zagreb</item>
      <item>ODVODNJA d.o.o. za trgovinu i usluge, Neslanovac 13, 21000 Split</item>
      <item>TRAST d.d.,  Gat Sv.Duje 4, 21000 Split zastupanog po punomoćniku Martina Tončić - Bota</item>
      <item>OVV-Održavanje vučnih vozila, društvo s ograničenom odgovornošću, Strojarska cesta 13, 10000 Zagreb</item>
      <item>PRVI FAKTOR društvo s ograničenom odgovornošću za factoring, Hektorovićeva 2/V, 10000 Zagreb</item>
      <item>DIA-PEN d.o.o. za proizvodnju, vanjskotrgovinski promet, trgovinu na veliko i usluge, Augusta Šenoe 8, 10434 STRMEC</item>
      <item>PROMONA, d.o.o. za informatičke sustave, Ulica Slobode 43, 21000 Split</item>
      <item>JADRAN - METAL prerada sekundarnih sirovina d. d. "u stečaju", Valica 2, 52000 Pula</item>
      <item>LINGUA-SOFT d.o.o., Frankopanska 5/a, 10000 Zagreb zastupanog po punomoćniku Odvjetnički ured POLDAN, GATARA, DIZDAREVIĆ</item>
      <item>MOZAIK KNJIGA društvo s ograničenom odgovornošću za nakladničku djelatnost i turistička agencija, Karlovačka cesta 24/a, 10000 Zagreb zastupanog po punomoćniku Boris Anišić</item>
      <item>UNIVERZAL društvo s ograničenom odgovornošću za proizvodnju, gospodarenje otpadom, trgovinu i hotelijerstvo, Cehovska  10, 42000 Varaždin zastupanog po punomoćniku Maja Špoljarić; Vinko Gulišija</item>
      <item>I M P K - Industrija metalnih proizvoda i konstrukcija d.o.o. za proizvodnju i usluge, Industrijska cesta/bb, Ivanić-Grad</item>
      <item>BRANIMIR-COMERCE društvo s ograničenom odgovornošću za trgovinu i usluge, Bilice II/26, 21000 Split zastupanog po punomoćniku Tomislav Krka</item>
      <item>ŠPEDTOURS d.o.o. za unutrašnju i međunarodnu špediciju i carinsko posredovanje, Put Sjeverne Luke/bb, 21000 Split zastupanog po punomoćniku Jadranko Vidović</item>
      <item>POTENCIJAL za inženjering i usluge društvo s ograničenom odgovornošću, Doverska 37, Split</item>
      <item>LUŠIJA d.o.o. za instalacijske radove i trgovinu, turistička agencija, Kralja Tomislava 22, 21220 Trogir</item>
      <item>FROM društvo s ograničenom odgovornošću za građevinarstvo, ugostiteljstvo i trgovinu, Ul. Ante Starčevića 5, 21219 Kaštel Kambelovac zastupanog po punomoćniku Darko Varnica</item>
      <item>VISA-PROMET, d.o.o. za trgovinu i promet, Rimski Put 2/b, 21220 Trogir</item>
      <item>Hrvatska radiotelevizija, Prisavlje 3, 10000 Zagreb</item>
      <item>ISCAR ALATI društvo s ograničenom odgovornošću za proizvodnju i trgovinu raznim alatima, J.Jelačića  134, 10430 Samobor</item>
      <item>Hrvatske vode, pravna osoba za upravljanje vodama, Ulica grada Vukovara 220, 10000 Zagreb</item>
      <item>OKSID d.o.o. za proizvodnju, trgovinu i usluge, Antuna Mihanovića 10, 31326 Darda zastupanog po punomoćniku Branko Nenadić</item>
      <item>GEOPROJEKT, dioničko društvo za geodetske poslove, građevinsko projektiranje i nadzor, Sukoišanska 43, 21000 Split zastupanog po punomoćniku Odvjetničko društvo MATULIĆ, BILIĆ I PARTNERI, j.t.d.</item>
      <item>KPMG Croatia d.o.o. za reviziju, Ivana Lučića 2 a, 10000 Zagreb</item>
      <item>HRVATSKI ZAVOD ZA ZDRAVSTVENO OSIGURANJE Područni ured Split, Margaretska 3, 10000 Zagreb</item>
      <item>APO, d.o.o., usluge zaštite okoliša, Savska Cesta 41/IV, 10000 Zagreb</item>
      <item>Ilija Matešić, Pape Ivana Pavla II, 21214 Kaštel Kambelovac zastupanog po punomoćniku Vinko Fabjanović</item>
      <item>Jurica Škaričić, Trondheimska 3, 21000 Split</item>
      <item>PETROKEMIJA, d.d. tvornica gnojiva, Aleja Vukovar 4, 44320 Kutina</item>
      <item>Antonio Parancin, Pristeg 106, 23420 Benkovac</item>
      <item>ROTERM d.o.o. za projektiranje, nadzor i izvođenje termo instalacija, zastupanje i promet robom, Marina Držića 8, 21000 Split</item>
      <item>Marko Tešija, Donja Rupotina 5, 21210 Klis</item>
      <item>Fond za zaštitu okoliša i energetsku učinkovitost, Ksaver 208, 10000 Zagreb</item>
      <item>NEZAVISNI SINDIKAT BRODOSPLIT, Put Supavla 19, 21000 Split</item>
      <item>Vlado Oštrić, Put sv. Lovre 3 b, 21214 Kaštel Lukšić</item>
      <item>AGENCIJA ZA INTEGRALNI TRANSPORT, društvo s ograničenom odgovornošću, Heinzelova 51, 10000 Zagreb</item>
      <item>Financijska agencija, Vrtni put 3, 10000 Zagreb</item>
      <item>Krunoslav Cerovac, Brdo 4/B, 47000 Karlovac</item>
      <item>Antonija Čagalj, Kučiće bb, 21208 Kučiće</item>
      <item>Jurica Piuk, Ulica Domovinskog rata 1, 21210 Solin</item>
      <item>ČELIĆ d.o.o. za građevinarstvo, trgovinu, turizam, cestovni promet i remont, Mosećka Ulica 42, 21000 Split</item>
      <item>GRAD KAŠTELA, Braće Radić 1, 21212 Kaštel Sućurac</item>
      <item>MPPR d.o.o. za projektiranje, proizvodnju, trgovinu, vanjsku trgovinu i poslovne usluge, Kukuljićeva 16/I, 21000 Split</item>
      <item>Ante Doždor, Plemićeva 2, 10000 Zagreb</item>
      <item>Stečajni upravitelj Vedran Šeparović, Dubrovačka, 21000 Split</item>
    </derivirana_varijabla>
  </DomainObject.Predmet.StrankaListFormatedWithAdress>
  <DomainObject.Predmet.StrankaListFormatedWithAdressOIB>
    <izvorni_sadrzaj>
      <item>HEP - Opskrba d.o.o. za opskrbu potrošača električnom, toplinskom energijom i plinom, OIB 63073332379, Ulica grada Vukovara 37, 10000 Zagreb</item>
      <item>EUROTIM d.o.o., OIB 41511343191, Dubrovačka Ulica 51, 21000 Split zastupanog po punomoćniku Miroslav Šarić</item>
      <item>CIAN društvo s ograničenom odgovornošću za sanitarnu zaštitu čovjekove okoline, OIB 04201603871, Varaždinska Ulica 51, 21000 Split</item>
      <item>VOX-VLADO d.o.o. za servis i trgovinu, OIB 67041271835, Pujanke 45, 21000 Split</item>
      <item>JELANA za trgovinu i usluge, društvo s ograničenom odgovornošću, OIB 56403884393, Hercegovačka 126, 21000 Split</item>
      <item>TEHNOMATERIJAL d.o.o. za trgovinu, građevinarstvo i usluge, OIB 00186927774, Tripalov voćnjak 3, 21230 Sinj</item>
      <item>LASTVE, d.o.o. za trgovinu i usluge, OIB 80714087504, Fra Grge Martića 45, 21000 Split</item>
      <item>ADRIATIC-BLIZNA d.o.o., OIB 80385679206, Ante Starčevića  16, 21220 Trogir zastupanog po punomoćniku Mislav Milas</item>
      <item>FAZOR za projektiranje, inženjering i proizvodnju društvo s ograničenom odgovornošću, OIB 05821722044, Paštrićeva 2, 21000 Split</item>
      <item>AGENCIJA ZA INTEGRALNI TRANSPORT, društvo s ograničenom odgovornošću, OIB 42650506038, Heinzelova 51, 10000 Zagreb zastupanog po punomoćniku Odvjetničko društvo Smolčić i Partneri, d.o.o.</item>
      <item>SVOD, d.o.o. za građenje i trgovinu, OIB 24958826983, Put Radoševca 14, 21000 Split</item>
      <item>KOMUSPROMET trgovina i reciklaža d.o.o., OIB 75646042222, Plano/bb, 21222 Trogir</item>
      <item>OT-OPTIMA TELEKOM d.d. za telekomunikacije, OIB 36004425025, Bani 75/a, 10000 Zagreb</item>
      <item>HŽ CARGO d.o.o. za prijevoz tereta, OIB 08720210702, Mihanovićeva 12, 10000 Zagreb</item>
      <item>Ustanova za zapošljavanje, rad i profesionalnu rehabilitaciju osoba s invaliditetom DES, OIB 23754648622, Boktuljin Put/bb, Split zastupanog po punomoćniku Dino Puljić</item>
      <item>MATEJ KOMERC d.o.o. za trgovinu i turizam, OIB 11823238996, Put Starog Sela/bb, Podstrana zastupanog po punomoćniku Ilana Grčić</item>
      <item>AKD-Zaštita d.o.o. za zaštitu osoba i imovine, OIB 09253797076, Savska cesta 28, 10000 Zagreb zastupanog po punomoćniku Odvjetničko društvo Hanžeković &amp; Partneri društvo s ograničenom odgovornošću</item>
      <item>MEDITERAN-TRADING d.o.o. za trgovinu, turizam i proizvodnju, OIB 51191000615, Žrnovnička 6, 21000 Split zastupanog po punomoćniku Tomislav Krka</item>
      <item>DINGO za turizam, trgovinu i proizvodnju, društvo s ograničenom odgovornošću, OIB 99726761415, Žrnovnička 6, 21000 Split zastupanog po punomoćniku Tomislav Krka</item>
      <item>VODOVOD I KANALIZACIJA, društvo s ograničenom odgovornošću za vodoopskrbu, odvodnju i pročišćavanje otpadnih voda, OIB 56826138353, Biokovska 3, 21000 Split</item>
      <item>INSTITUT IGH, dioničko društvo za istraživanje i razvoj u graditeljstvu, OIB 79766124714, Janka Rakuše 1, 10000 Zagreb</item>
      <item>VERITAS, tvrtka za reviziju i konzalting d.o.o., OIB 17196896730, Vinkovačka 21, 21000 Split zastupanog po punomoćniku Tomislav Krka</item>
      <item>GRAĐEVINSKA INDUSTRIJA-RUDARSTVO-KAMENARSTVO KALUN d.d. za proizvodnju vapna, tehničkog kamena i betona, OIB 34158554107, Stjepana Radića 5, Drniš zastupanog po punomoćniku Odvjetničko društvo PRIMORAC I PARTNERI, j.t.d.</item>
      <item>KAESER KOMPRESSOREN trgovina i usluge d. o. o., OIB 42572807012, Rimski put 11 d, Sesvete</item>
      <item>HRVATSKI ZAVOD ZA MIROVINSKO OSIGURANJE, OIB 84397956623, A. Mihanovića 3, 10000 Zagreb</item>
      <item>PETROKEMIJA, d.d. tvornica gnojiva, OIB 24503685008, Aleja Vukovar 4, 44320 Kutina</item>
      <item>PREDIKAT d.o.o. za komunikacijski menadžment, OIB 26510647511, Svetog Petra Starog 36, Split zastupanog po punomoćniku DAVOR DRMIĆ</item>
      <item>DOMIS društvo s ograničenom odgovornošću za proizvodnju, reciklažu, trgovinu i usluge, OIB 07253968583, Kralja Zvonimira 14/I, 21000 Split</item>
      <item>CIAN društvo s ograničenom odgovornošću za sanitarnu zaštitu čovjekove okoline, OIB 04201603871, Varaždinska Ulica 51, 21000 Split</item>
      <item>EURO DAUS 1963 dioničko društvo za trgovinu, servis vozila i putničke agencije, OIB 76091191033, Put Mostina 1, 21000 Split</item>
      <item>JELANA za trgovinu i usluge, društvo s ograničenom odgovornošću, OIB 56403884393, Hercegovačka 126, 21000 Split</item>
      <item>PRIMAT d.o.o. za usluge i trgovinu, OIB 30408759840, Vukovarska Cesta 434, 31000 Osijek zastupanog po punomoćniku Zajednički odvjetnički ured  DARKO ŠUPER, IVICA KOVAČEVIĆ I BRANKO RABAR</item>
      <item>C.I.O.M., društvo s ograničenom odgovornošću za proizvodnju, unutarnju i vanjsku trgovinu i usluge,, OIB 32900007680, Josipa Lončara 15, 10000 Zagreb</item>
      <item>GALEB - PROMET društvo s ograničenom odgovornošću za trgovinu, OIB 96627817240, Srednjaci 16, 10000 Zagreb zastupanog po punomoćniku MANDA BANOVIĆ</item>
      <item>ELEKTRIČAR, društvo s ograničenom odgovornošću za graditeljstvo turizam trgovinu i pružanja usluge turističke agencije, OIB 49718474285, Skradinska 11, Split</item>
      <item>ČISTOĆA društvo s ograničenom odgovornošću za obavljanje komunalnih djelatnosti održavanja čistoće i odlaganja komunaln, OIB 38812451417, Put Plokita 81, 21000 Split</item>
      <item>CROATIA osiguranje d.d., OIB 26187994862, Miramarska 22, 10000 Zagreb</item>
      <item>PRALIJA TRADE društvo s ograničenom odgovornošću za trgovinu, turizam, projektiranje i preradu industrijskih optadaka, OIB 67216723026, Domovinskog rata 41, 21000 Split</item>
      <item>ONEUMGRAF d.o.o. za grafičku djelatnost, trgovinu i usluge, OIB 92725885469, Četvrt ribnjak 8, Omiš</item>
      <item>CAPRICORNO, društvo s ograničenom odgovornošću za trgovinu, OIB 09517317411, Hercegovačka 57/A, Split</item>
      <item>HEP-Operator distribucijskog sustava d.o.o. za distribuciju i opskrbu električne energije ELEKTRODALMACIJA SPLIT, OIB 46830600751, Ulica grada Vukovara 37, 10000 Zagreb</item>
      <item>POS, društvo s ograničenom odgovornošću za informatičke usluge, OIB 84938865556, Tolstojeva 32/I, Split</item>
      <item>Zagrebačka burza d.d., OIB 84368186611, Ivana Lučića 2 A, 10000 Zagreb zastupanog po punomoćniku MAĐARIĆ &amp; LUI - odvjetničko društvo d.o.o.</item>
      <item>INTEHNA Zagreb d.o.o. za trgovinu i proizvodnju, OIB 37327565128, Samoborska 255/II, 10000 Zagreb</item>
      <item>KEMIS-TERMOCLEAN d.o.o. za industrijska čišćenja i gospodarenja otpadom, OIB 47719259482, Sudišćak 3, 10000 Zagreb zastupanog po punomoćniku Davor Grgić</item>
      <item>MESSER CROATIA PLIN Poduzeće za proizvodnju i prodaju tehničkih plinova d.o.o., OIB 32179081874, Industrijska  1, 10290 Zaprešić</item>
      <item>ADRIATIC ZAGREB d.o.o. za financijske usluge, OIB 36856583241, Prilaz Gjure Deželića 52, 10000 Zagreb</item>
      <item>BASLER OSIGURANJE ZAGREB dioničko društvo za osiguranje, OIB 59706054982, Radnička ceste 37 B, 10000 Zagreb zastupanog po punomoćniku Ivo Staničić</item>
      <item>TEXT-PAPIR d.o.o. za trgovinu i usluge, OIB 45878059290, Stinice 12, 21000 Split</item>
      <item>TRAST međunarodno otpremništvo, dioničko društvo, OIB 93225891495, Gat sv. Duje 4, 21000 Split zastupanog po punomoćniku Marina Tončić - Bota</item>
      <item>KEMOKOP društvo s ograničenom odgovornošću za specijalni transport kemikalija, OIB 12916703731, Industrijska bb, 10370 Dugo Selo zastupanog po punomoćniku ODVJETNIČKO DRUŠTVO BUDIN-PENIĆ-SKERLEV javno trgovačko društva</item>
      <item>METAL-DALMACIJA d.o.o. za proizvodnju, trgovinu i usluge, OIB 43296402613, Rendićeva 20, Split</item>
      <item>BRAMONT izrada metalnih i alu proizvoda d.o.o., OIB 66705884086, Donji Muć 137, 21203 Donji Muć</item>
      <item>MINAX d.o.o. za građenje, trgovinu i usluge, OIB 03335759746, Predovečka 9, 10000 Zagreb zastupanog po punomoćniku SANJA PAIĆ</item>
      <item>Siemens dioničko društvo za elektrotehniku, OIB 12673471493, Heinzelova 70 a, 10000 Zagreb</item>
      <item>OVV-Održavanje vučnih vozila, društvo s ograničenom odgovornošću, OIB 32246690065, Strojarska bb, 10000 Zagreb</item>
      <item>PROPLIN d.o.o. za proizvodnju i trgovinu ukapljenim naftnim plinom, OIB 69737351025, Savska cesta 41/II, 10000 Zagreb</item>
      <item>ČEPO d. o. o. za proizvodnju, montažu, trgovinu, uvoz-izvoz, OIB 51141867905, M.Iličića br. 2, 35101 Slavonski Brod zastupanog po punomoćniku Zajednički odvjetnički ured odvjetnici MARIJAN BETLACH i KREŠIMIR BOGDAN</item>
      <item>BRODOMERKUR trgovina i usluge, dioničko društvo, OIB 33956120458, Poljička cesta 35, 21000 Split</item>
      <item>PRVI FAKTOR društvo s ograničenom odgovornošću za factoring, OIB 63278028623, Hektorovićeva 2, 10000 Zagreb</item>
      <item>OTP banka Hrvatska dioničko društvo, OIB 52508873833, Domovinskog rata 3, 23000 Zadar zastupanog po punomoćniku Odvjetničko društvo ŠIŠKO i partneri, j.t.d.</item>
      <item>HYPO-LEASING KROATIEN, društvo za financiranje, d.o.o., OIB 87064273078, Koranska 16, 10000 Zagreb</item>
      <item>KONČAR - INSTITUT ZA ELEKTROTEHNIKU  d.d., OIB 37724368086, Fallerovo šetalište 22, 10000 Zagreb</item>
      <item>DIA-PEN d.o.o. za proizvodnju, vanjskotrgovinski promet, trgovinu na veliko i usluge, OIB 43318080627, Augusta Šenoe 8, 10434 Strmec</item>
      <item>DINGO za turizam, trgovinu i proizvodnju, društvo s ograničenom odgovornošću, OIB 99726761415, Žrnovnička 6, 21000 Split</item>
      <item>TIMONT društvo s ograničenom odgovornošću za proizvodnju proizvoda od metala i trgovinu, OIB 04115350526, Plano/bb, 21220 Trogir zastupanog po punomoćniku Budislav Angjelinović; Ivo Župić</item>
      <item>EMO - COMMERCE - SPLIT društvo ograničene odgovornosti za izvođenje brodograđevnih radova i usluga, OIB 15289050579, Ive Tijardovića 26, 21000 Split zastupanog po punomoćniku Tomislav Krka</item>
      <item>MEDITERAN-TRADING d.o.o. za trgovinu, turizam i proizvodnju, OIB 51191000615, Žrnovnička 6, 21000 Split zastupanog po punomoćniku Tomislav Krka</item>
      <item>B. METAL d. o. o. za trgovinu i usluge, OIB 81035113337, Trg J.B.Tita 9, 52460 Buje zastupanog po punomoćniku Duje Nazlić</item>
      <item>IZODAL društvo s ograničenom odgovornošću za završne radove u građevinarstvu, OIB 07085868781, Rimski Put 22, Kaštel Sućurac</item>
      <item>OT-OPTIMA TELEKOM d.d. za telekomunikacije, OIB 36004425025, Bani 75/a, 10000 Zagreb</item>
      <item>PROMONA, d.o.o. za informatičke sustave, OIB 96037409876, Ulica Slobode 43, Split</item>
      <item>VIPnet, društvo s ograničenom odgovornošću za usluge javnih telekomunikacija, OIB 29524210204, Vrtni put 1, 10000 Zagreb</item>
      <item>ELEKTROKOVINA ADRIA, d.o.o. za izradu, prodaju, montažu i popravak elektrotehničkih proizvoda, OIB 86742905038, Vukovarska 52 a, 21000 Split</item>
      <item>HŽ INFRASTRUKTURA d.o.o. za upravljanje, održavanje i izgradnju željezničke infrastrukture, OIB 39901919995, Mihanovićeva 12, 10000 Zagreb</item>
      <item>VENEFICA društvo s ograničenom odgovornošću za zastupanje, OIB 69175273177, Kumborski put 20, 10000 Zagreb</item>
      <item>VERITAS, tvrtka za reviziju i konzalting d.o.o., OIB 17196896730, Vinkovačka 21, 21000 Split zastupanog po punomoćniku Tomislav Krka</item>
      <item>Hrvatski Telekom d.d., OIB 81793146560, Savska cesta 32, 10000 Zagreb</item>
      <item>MARIS EKOLOGIJA I POLJOPRIVREDA društvo s ograničenom odgovornošću za proizvodnju, trgovinu i usluge, OIB 88835556414, Borajska 1, 22000 Šibenik zastupanog po punomoćniku Nediljko Ivančević</item>
      <item>HEP-Operator prijenosnog sustava d.o.o. za prijenos električne energije, OIB 13148821633, Kupska 4, 10000 Zagreb</item>
      <item>MILS, MLJEKARA SPLIT dioničko društvo, OIB 08214458449, Komulovića Put 4, 21000 Split zastupanog po punomoćniku Meri Juričko</item>
      <item>UniCredit Leasing Croatia društvo s ograničenom odgovornošću za leasing, OIB 18736141210, Heinzelova 33, 10000 Zagreb</item>
      <item>SREDIŠNJE KLIRINŠKO DEPOZITARNO DRUŠTVO, dioničko društvo, OIB 64406809162, Heinzelova 62/a, 10000 Zagreb</item>
      <item>DALSTROJ dioničko društvo Tvornica alatnih strojeva, pribora i alata, OIB 43458781581, Put Mostina bb, 21000 Split</item>
      <item>KOMUSPROMET trgovina i reciklaža d.o.o., OIB 75646042222, Cesta Plano br. 11, 21220 Trogir</item>
      <item>ALSTOM HRVATSKA d.o.o. za proizvodnju, trgovinu, inženjering i usluge, OIB 80201809377, Mala Švarča 155, 47000 Karlovac zastupanog po punomoćniku TAMARA MUŠNJAK ŠPIŠIĆ</item>
      <item>HYPO ALPE-ADRIA-BANK dioničko društvo, OIB 14036333877, Slavonska avenija 6, 10000 Zagreb</item>
      <item>JADRAN - METAL prerada sekundarnih sirovina d. d. "u stečaju", OIB 75144446829, Valica br. 2, Pula zastupanog po punomoćniku Andrej Sablić</item>
      <item>BOA E.L.L. d.o.o. za građenje, proizvodnju, trgovinu i usluge, OIB 48182689327, Dubrovačka 3/A, 21000 Split</item>
      <item>J.A.M. GROUP d.o.o. za turizam i usluge, OIB 84961446693, Cesta Sv. Nikole 19, Bogdanovići zastupanog po punomoćniku MIRKO DRAŠKOVIĆ</item>
      <item>Agencija za upravljanje državnom imovinom, OIB 75666130770, Ivana Lučića 6, 10000 Zagreb</item>
      <item>VOLKSBANK d.d., OIB 78427478595, Varšavska 9, 10000 Zagreb</item>
      <item>ERSTE FACTORING d.o.o., OIB 10194059689, Ivana Lučića 2, 10000 Zagreb</item>
      <item>ODVODNJA d.o.o. za trgovinu i usluge, OIB 17323637115, Neslanovac 13, 21000 Split</item>
      <item>TRAST d.d., OIB 93225891495,  Gat Sv.Duje 4, 21000 Split zastupanog po punomoćniku Martina Tončić - Bota</item>
      <item>OVV-Održavanje vučnih vozila, društvo s ograničenom odgovornošću, OIB 32246690065, Strojarska cesta 13, 10000 Zagreb</item>
      <item>PRVI FAKTOR društvo s ograničenom odgovornošću za factoring, OIB 63278028623, Hektorovićeva 2/V, 10000 Zagreb</item>
      <item>DIA-PEN d.o.o. za proizvodnju, vanjskotrgovinski promet, trgovinu na veliko i usluge, OIB 43318080627, Augusta Šenoe 8, 10434 STRMEC</item>
      <item>PROMONA, d.o.o. za informatičke sustave, OIB 96037409876, Ulica Slobode 43, 21000 Split</item>
      <item>JADRAN - METAL prerada sekundarnih sirovina d. d. "u stečaju", OIB 75144446829, Valica 2, 52000 Pula</item>
      <item>LINGUA-SOFT d.o.o., OIB 57552096233, Frankopanska 5/a, 10000 Zagreb zastupanog po punomoćniku Odvjetnički ured POLDAN, GATARA, DIZDAREVIĆ</item>
      <item>MOZAIK KNJIGA društvo s ograničenom odgovornošću za nakladničku djelatnost i turistička agencija, OIB 57010186553, Karlovačka cesta 24/a, 10000 Zagreb zastupanog po punomoćniku Boris Anišić</item>
      <item>UNIVERZAL društvo s ograničenom odgovornošću za proizvodnju, gospodarenje otpadom, trgovinu i hotelijerstvo, OIB 71843925886, Cehovska  10, 42000 Varaždin zastupanog po punomoćniku Maja Špoljarić; Vinko Gulišija</item>
      <item>I M P K - Industrija metalnih proizvoda i konstrukcija d.o.o. za proizvodnju i usluge, OIB 79967698402, Industrijska cesta/bb, Ivanić-Grad</item>
      <item>BRANIMIR-COMERCE društvo s ograničenom odgovornošću za trgovinu i usluge, OIB 65894377902, Bilice II/26, 21000 Split zastupanog po punomoćniku Tomislav Krka</item>
      <item>ŠPEDTOURS d.o.o. za unutrašnju i međunarodnu špediciju i carinsko posredovanje, OIB 31430550836, Put Sjeverne Luke/bb, 21000 Split zastupanog po punomoćniku Jadranko Vidović</item>
      <item>POTENCIJAL za inženjering i usluge društvo s ograničenom odgovornošću, OIB 80072940561, Doverska 37, Split</item>
      <item>LUŠIJA d.o.o. za instalacijske radove i trgovinu, turistička agencija, OIB 23986299087, Kralja Tomislava 22, 21220 Trogir</item>
      <item>FROM društvo s ograničenom odgovornošću za građevinarstvo, ugostiteljstvo i trgovinu, OIB 02187261231, Ul. Ante Starčevića 5, 21219 Kaštel Kambelovac zastupanog po punomoćniku Darko Varnica</item>
      <item>VISA-PROMET, d.o.o. za trgovinu i promet, OIB 68171831849, Rimski Put 2/b, 21220 Trogir</item>
      <item>Hrvatska radiotelevizija, OIB 68419124305, Prisavlje 3, 10000 Zagreb</item>
      <item>ISCAR ALATI društvo s ograničenom odgovornošću za proizvodnju i trgovinu raznim alatima, OIB 42440962203, J.Jelačića  134, 10430 Samobor</item>
      <item>Hrvatske vode, pravna osoba za upravljanje vodama, OIB 28921383001, Ulica grada Vukovara 220, 10000 Zagreb</item>
      <item>OKSID d.o.o. za proizvodnju, trgovinu i usluge, OIB 45126648126, Antuna Mihanovića 10, 31326 Darda zastupanog po punomoćniku Branko Nenadić</item>
      <item>GEOPROJEKT, dioničko društvo za geodetske poslove, građevinsko projektiranje i nadzor, OIB 25623466485, Sukoišanska 43, 21000 Split zastupanog po punomoćniku Odvjetničko društvo MATULIĆ, BILIĆ I PARTNERI, j.t.d.</item>
      <item>KPMG Croatia d.o.o. za reviziju, OIB 20963249418, Ivana Lučića 2 a, 10000 Zagreb</item>
      <item>HRVATSKI ZAVOD ZA ZDRAVSTVENO OSIGURANJE Područni ured Split, OIB 02958272670, Margaretska 3, 10000 Zagreb</item>
      <item>APO, d.o.o., usluge zaštite okoliša, OIB 83995348543, Savska Cesta 41/IV, 10000 Zagreb</item>
      <item>Ilija Matešić, OIB 67923994403, Pape Ivana Pavla II, 21214 Kaštel Kambelovac zastupanog po punomoćniku Vinko Fabjanović</item>
      <item>Jurica Škaričić, OIB 52263340680, Trondheimska 3, 21000 Split</item>
      <item>PETROKEMIJA, d.d. tvornica gnojiva, OIB 24503685008, Aleja Vukovar 4, 44320 Kutina</item>
      <item>Antonio Parancin, OIB 04347855676, Pristeg 106, 23420 Benkovac</item>
      <item>ROTERM d.o.o. za projektiranje, nadzor i izvođenje termo instalacija, zastupanje i promet robom, OIB 79948849024, Marina Držića 8, 21000 Split</item>
      <item>Marko Tešija, OIB 90391121566, Donja Rupotina 5, 21210 Klis</item>
      <item>Fond za zaštitu okoliša i energetsku učinkovitost, OIB 85828625994, Ksaver 208, 10000 Zagreb</item>
      <item>NEZAVISNI SINDIKAT BRODOSPLIT, OIB 14234539944, Put Supavla 19, 21000 Split</item>
      <item>Vlado Oštrić, OIB 38746001159, Put sv. Lovre 3 b, 21214 Kaštel Lukšić</item>
      <item>AGENCIJA ZA INTEGRALNI TRANSPORT, društvo s ograničenom odgovornošću, OIB 42650506038, Heinzelova 51, 10000 Zagreb</item>
      <item>Financijska agencija, OIB 85821130368, Vrtni put 3, 10000 Zagreb</item>
      <item>Krunoslav Cerovac, OIB 41815715157, Brdo 4/B, 47000 Karlovac</item>
      <item>Antonija Čagalj, OIB 63512530777, Kučiće bb, 21208 Kučiće</item>
      <item>Jurica Piuk, OIB 62591097525, Ulica Domovinskog rata 1, 21210 Solin</item>
      <item>ČELIĆ d.o.o. za građevinarstvo, trgovinu, turizam, cestovni promet i remont, OIB 99049666260, Mosećka Ulica 42, 21000 Split</item>
      <item>GRAD KAŠTELA, OIB 08727843572, Braće Radić 1, 21212 Kaštel Sućurac</item>
      <item>MPPR d.o.o. za projektiranje, proizvodnju, trgovinu, vanjsku trgovinu i poslovne usluge, OIB 03517829065, Kukuljićeva 16/I, 21000 Split</item>
      <item>Ante Doždor, OIB 78860880233, Plemićeva 2, 10000 Zagreb</item>
      <item>Stečajni upravitelj Vedran Šeparović, OIB , Dubrovačka, 21000 Split</item>
    </izvorni_sadrzaj>
    <derivirana_varijabla naziv="DomainObject.Predmet.StrankaListFormatedWithAdressOIB_1">
      <item>HEP - Opskrba d.o.o. za opskrbu potrošača električnom, toplinskom energijom i plinom, OIB 63073332379, Ulica grada Vukovara 37, 10000 Zagreb</item>
      <item>EUROTIM d.o.o., OIB 41511343191, Dubrovačka Ulica 51, 21000 Split zastupanog po punomoćniku Miroslav Šarić</item>
      <item>CIAN društvo s ograničenom odgovornošću za sanitarnu zaštitu čovjekove okoline, OIB 04201603871, Varaždinska Ulica 51, 21000 Split</item>
      <item>VOX-VLADO d.o.o. za servis i trgovinu, OIB 67041271835, Pujanke 45, 21000 Split</item>
      <item>JELANA za trgovinu i usluge, društvo s ograničenom odgovornošću, OIB 56403884393, Hercegovačka 126, 21000 Split</item>
      <item>TEHNOMATERIJAL d.o.o. za trgovinu, građevinarstvo i usluge, OIB 00186927774, Tripalov voćnjak 3, 21230 Sinj</item>
      <item>LASTVE, d.o.o. za trgovinu i usluge, OIB 80714087504, Fra Grge Martića 45, 21000 Split</item>
      <item>ADRIATIC-BLIZNA d.o.o., OIB 80385679206, Ante Starčevića  16, 21220 Trogir zastupanog po punomoćniku Mislav Milas</item>
      <item>FAZOR za projektiranje, inženjering i proizvodnju društvo s ograničenom odgovornošću, OIB 05821722044, Paštrićeva 2, 21000 Split</item>
      <item>AGENCIJA ZA INTEGRALNI TRANSPORT, društvo s ograničenom odgovornošću, OIB 42650506038, Heinzelova 51, 10000 Zagreb zastupanog po punomoćniku Odvjetničko društvo Smolčić i Partneri, d.o.o.</item>
      <item>SVOD, d.o.o. za građenje i trgovinu, OIB 24958826983, Put Radoševca 14, 21000 Split</item>
      <item>KOMUSPROMET trgovina i reciklaža d.o.o., OIB 75646042222, Plano/bb, 21222 Trogir</item>
      <item>OT-OPTIMA TELEKOM d.d. za telekomunikacije, OIB 36004425025, Bani 75/a, 10000 Zagreb</item>
      <item>HŽ CARGO d.o.o. za prijevoz tereta, OIB 08720210702, Mihanovićeva 12, 10000 Zagreb</item>
      <item>Ustanova za zapošljavanje, rad i profesionalnu rehabilitaciju osoba s invaliditetom DES, OIB 23754648622, Boktuljin Put/bb, Split zastupanog po punomoćniku Dino Puljić</item>
      <item>MATEJ KOMERC d.o.o. za trgovinu i turizam, OIB 11823238996, Put Starog Sela/bb, Podstrana zastupanog po punomoćniku Ilana Grčić</item>
      <item>AKD-Zaštita d.o.o. za zaštitu osoba i imovine, OIB 09253797076, Savska cesta 28, 10000 Zagreb zastupanog po punomoćniku Odvjetničko društvo Hanžeković &amp; Partneri društvo s ograničenom odgovornošću</item>
      <item>MEDITERAN-TRADING d.o.o. za trgovinu, turizam i proizvodnju, OIB 51191000615, Žrnovnička 6, 21000 Split zastupanog po punomoćniku Tomislav Krka</item>
      <item>DINGO za turizam, trgovinu i proizvodnju, društvo s ograničenom odgovornošću, OIB 99726761415, Žrnovnička 6, 21000 Split zastupanog po punomoćniku Tomislav Krka</item>
      <item>VODOVOD I KANALIZACIJA, društvo s ograničenom odgovornošću za vodoopskrbu, odvodnju i pročišćavanje otpadnih voda, OIB 56826138353, Biokovska 3, 21000 Split</item>
      <item>INSTITUT IGH, dioničko društvo za istraživanje i razvoj u graditeljstvu, OIB 79766124714, Janka Rakuše 1, 10000 Zagreb</item>
      <item>VERITAS, tvrtka za reviziju i konzalting d.o.o., OIB 17196896730, Vinkovačka 21, 21000 Split zastupanog po punomoćniku Tomislav Krka</item>
      <item>GRAĐEVINSKA INDUSTRIJA-RUDARSTVO-KAMENARSTVO KALUN d.d. za proizvodnju vapna, tehničkog kamena i betona, OIB 34158554107, Stjepana Radića 5, Drniš zastupanog po punomoćniku Odvjetničko društvo PRIMORAC I PARTNERI, j.t.d.</item>
      <item>KAESER KOMPRESSOREN trgovina i usluge d. o. o., OIB 42572807012, Rimski put 11 d, Sesvete</item>
      <item>HRVATSKI ZAVOD ZA MIROVINSKO OSIGURANJE, OIB 84397956623, A. Mihanovića 3, 10000 Zagreb</item>
      <item>PETROKEMIJA, d.d. tvornica gnojiva, OIB 24503685008, Aleja Vukovar 4, 44320 Kutina</item>
      <item>PREDIKAT d.o.o. za komunikacijski menadžment, OIB 26510647511, Svetog Petra Starog 36, Split zastupanog po punomoćniku DAVOR DRMIĆ</item>
      <item>DOMIS društvo s ograničenom odgovornošću za proizvodnju, reciklažu, trgovinu i usluge, OIB 07253968583, Kralja Zvonimira 14/I, 21000 Split</item>
      <item>CIAN društvo s ograničenom odgovornošću za sanitarnu zaštitu čovjekove okoline, OIB 04201603871, Varaždinska Ulica 51, 21000 Split</item>
      <item>EURO DAUS 1963 dioničko društvo za trgovinu, servis vozila i putničke agencije, OIB 76091191033, Put Mostina 1, 21000 Split</item>
      <item>JELANA za trgovinu i usluge, društvo s ograničenom odgovornošću, OIB 56403884393, Hercegovačka 126, 21000 Split</item>
      <item>PRIMAT d.o.o. za usluge i trgovinu, OIB 30408759840, Vukovarska Cesta 434, 31000 Osijek zastupanog po punomoćniku Zajednički odvjetnički ured  DARKO ŠUPER, IVICA KOVAČEVIĆ I BRANKO RABAR</item>
      <item>C.I.O.M., društvo s ograničenom odgovornošću za proizvodnju, unutarnju i vanjsku trgovinu i usluge,, OIB 32900007680, Josipa Lončara 15, 10000 Zagreb</item>
      <item>GALEB - PROMET društvo s ograničenom odgovornošću za trgovinu, OIB 96627817240, Srednjaci 16, 10000 Zagreb zastupanog po punomoćniku MANDA BANOVIĆ</item>
      <item>ELEKTRIČAR, društvo s ograničenom odgovornošću za graditeljstvo turizam trgovinu i pružanja usluge turističke agencije, OIB 49718474285, Skradinska 11, Split</item>
      <item>ČISTOĆA društvo s ograničenom odgovornošću za obavljanje komunalnih djelatnosti održavanja čistoće i odlaganja komunaln, OIB 38812451417, Put Plokita 81, 21000 Split</item>
      <item>CROATIA osiguranje d.d., OIB 26187994862, Miramarska 22, 10000 Zagreb</item>
      <item>PRALIJA TRADE društvo s ograničenom odgovornošću za trgovinu, turizam, projektiranje i preradu industrijskih optadaka, OIB 67216723026, Domovinskog rata 41, 21000 Split</item>
      <item>ONEUMGRAF d.o.o. za grafičku djelatnost, trgovinu i usluge, OIB 92725885469, Četvrt ribnjak 8, Omiš</item>
      <item>CAPRICORNO, društvo s ograničenom odgovornošću za trgovinu, OIB 09517317411, Hercegovačka 57/A, Split</item>
      <item>HEP-Operator distribucijskog sustava d.o.o. za distribuciju i opskrbu električne energije ELEKTRODALMACIJA SPLIT, OIB 46830600751, Ulica grada Vukovara 37, 10000 Zagreb</item>
      <item>POS, društvo s ograničenom odgovornošću za informatičke usluge, OIB 84938865556, Tolstojeva 32/I, Split</item>
      <item>Zagrebačka burza d.d., OIB 84368186611, Ivana Lučića 2 A, 10000 Zagreb zastupanog po punomoćniku MAĐARIĆ &amp; LUI - odvjetničko društvo d.o.o.</item>
      <item>INTEHNA Zagreb d.o.o. za trgovinu i proizvodnju, OIB 37327565128, Samoborska 255/II, 10000 Zagreb</item>
      <item>KEMIS-TERMOCLEAN d.o.o. za industrijska čišćenja i gospodarenja otpadom, OIB 47719259482, Sudišćak 3, 10000 Zagreb zastupanog po punomoćniku Davor Grgić</item>
      <item>MESSER CROATIA PLIN Poduzeće za proizvodnju i prodaju tehničkih plinova d.o.o., OIB 32179081874, Industrijska  1, 10290 Zaprešić</item>
      <item>ADRIATIC ZAGREB d.o.o. za financijske usluge, OIB 36856583241, Prilaz Gjure Deželića 52, 10000 Zagreb</item>
      <item>BASLER OSIGURANJE ZAGREB dioničko društvo za osiguranje, OIB 59706054982, Radnička ceste 37 B, 10000 Zagreb zastupanog po punomoćniku Ivo Staničić</item>
      <item>TEXT-PAPIR d.o.o. za trgovinu i usluge, OIB 45878059290, Stinice 12, 21000 Split</item>
      <item>TRAST međunarodno otpremništvo, dioničko društvo, OIB 93225891495, Gat sv. Duje 4, 21000 Split zastupanog po punomoćniku Marina Tončić - Bota</item>
      <item>KEMOKOP društvo s ograničenom odgovornošću za specijalni transport kemikalija, OIB 12916703731, Industrijska bb, 10370 Dugo Selo zastupanog po punomoćniku ODVJETNIČKO DRUŠTVO BUDIN-PENIĆ-SKERLEV javno trgovačko društva</item>
      <item>METAL-DALMACIJA d.o.o. za proizvodnju, trgovinu i usluge, OIB 43296402613, Rendićeva 20, Split</item>
      <item>BRAMONT izrada metalnih i alu proizvoda d.o.o., OIB 66705884086, Donji Muć 137, 21203 Donji Muć</item>
      <item>MINAX d.o.o. za građenje, trgovinu i usluge, OIB 03335759746, Predovečka 9, 10000 Zagreb zastupanog po punomoćniku SANJA PAIĆ</item>
      <item>Siemens dioničko društvo za elektrotehniku, OIB 12673471493, Heinzelova 70 a, 10000 Zagreb</item>
      <item>OVV-Održavanje vučnih vozila, društvo s ograničenom odgovornošću, OIB 32246690065, Strojarska bb, 10000 Zagreb</item>
      <item>PROPLIN d.o.o. za proizvodnju i trgovinu ukapljenim naftnim plinom, OIB 69737351025, Savska cesta 41/II, 10000 Zagreb</item>
      <item>ČEPO d. o. o. za proizvodnju, montažu, trgovinu, uvoz-izvoz, OIB 51141867905, M.Iličića br. 2, 35101 Slavonski Brod zastupanog po punomoćniku Zajednički odvjetnički ured odvjetnici MARIJAN BETLACH i KREŠIMIR BOGDAN</item>
      <item>BRODOMERKUR trgovina i usluge, dioničko društvo, OIB 33956120458, Poljička cesta 35, 21000 Split</item>
      <item>PRVI FAKTOR društvo s ograničenom odgovornošću za factoring, OIB 63278028623, Hektorovićeva 2, 10000 Zagreb</item>
      <item>OTP banka Hrvatska dioničko društvo, OIB 52508873833, Domovinskog rata 3, 23000 Zadar zastupanog po punomoćniku Odvjetničko društvo ŠIŠKO i partneri, j.t.d.</item>
      <item>HYPO-LEASING KROATIEN, društvo za financiranje, d.o.o., OIB 87064273078, Koranska 16, 10000 Zagreb</item>
      <item>KONČAR - INSTITUT ZA ELEKTROTEHNIKU  d.d., OIB 37724368086, Fallerovo šetalište 22, 10000 Zagreb</item>
      <item>DIA-PEN d.o.o. za proizvodnju, vanjskotrgovinski promet, trgovinu na veliko i usluge, OIB 43318080627, Augusta Šenoe 8, 10434 Strmec</item>
      <item>DINGO za turizam, trgovinu i proizvodnju, društvo s ograničenom odgovornošću, OIB 99726761415, Žrnovnička 6, 21000 Split</item>
      <item>TIMONT društvo s ograničenom odgovornošću za proizvodnju proizvoda od metala i trgovinu, OIB 04115350526, Plano/bb, 21220 Trogir zastupanog po punomoćniku Budislav Angjelinović; Ivo Župić</item>
      <item>EMO - COMMERCE - SPLIT društvo ograničene odgovornosti za izvođenje brodograđevnih radova i usluga, OIB 15289050579, Ive Tijardovića 26, 21000 Split zastupanog po punomoćniku Tomislav Krka</item>
      <item>MEDITERAN-TRADING d.o.o. za trgovinu, turizam i proizvodnju, OIB 51191000615, Žrnovnička 6, 21000 Split zastupanog po punomoćniku Tomislav Krka</item>
      <item>B. METAL d. o. o. za trgovinu i usluge, OIB 81035113337, Trg J.B.Tita 9, 52460 Buje zastupanog po punomoćniku Duje Nazlić</item>
      <item>IZODAL društvo s ograničenom odgovornošću za završne radove u građevinarstvu, OIB 07085868781, Rimski Put 22, Kaštel Sućurac</item>
      <item>OT-OPTIMA TELEKOM d.d. za telekomunikacije, OIB 36004425025, Bani 75/a, 10000 Zagreb</item>
      <item>PROMONA, d.o.o. za informatičke sustave, OIB 96037409876, Ulica Slobode 43, Split</item>
      <item>VIPnet, društvo s ograničenom odgovornošću za usluge javnih telekomunikacija, OIB 29524210204, Vrtni put 1, 10000 Zagreb</item>
      <item>ELEKTROKOVINA ADRIA, d.o.o. za izradu, prodaju, montažu i popravak elektrotehničkih proizvoda, OIB 86742905038, Vukovarska 52 a, 21000 Split</item>
      <item>HŽ INFRASTRUKTURA d.o.o. za upravljanje, održavanje i izgradnju željezničke infrastrukture, OIB 39901919995, Mihanovićeva 12, 10000 Zagreb</item>
      <item>VENEFICA društvo s ograničenom odgovornošću za zastupanje, OIB 69175273177, Kumborski put 20, 10000 Zagreb</item>
      <item>VERITAS, tvrtka za reviziju i konzalting d.o.o., OIB 17196896730, Vinkovačka 21, 21000 Split zastupanog po punomoćniku Tomislav Krka</item>
      <item>Hrvatski Telekom d.d., OIB 81793146560, Savska cesta 32, 10000 Zagreb</item>
      <item>MARIS EKOLOGIJA I POLJOPRIVREDA društvo s ograničenom odgovornošću za proizvodnju, trgovinu i usluge, OIB 88835556414, Borajska 1, 22000 Šibenik zastupanog po punomoćniku Nediljko Ivančević</item>
      <item>HEP-Operator prijenosnog sustava d.o.o. za prijenos električne energije, OIB 13148821633, Kupska 4, 10000 Zagreb</item>
      <item>MILS, MLJEKARA SPLIT dioničko društvo, OIB 08214458449, Komulovića Put 4, 21000 Split zastupanog po punomoćniku Meri Juričko</item>
      <item>UniCredit Leasing Croatia društvo s ograničenom odgovornošću za leasing, OIB 18736141210, Heinzelova 33, 10000 Zagreb</item>
      <item>SREDIŠNJE KLIRINŠKO DEPOZITARNO DRUŠTVO, dioničko društvo, OIB 64406809162, Heinzelova 62/a, 10000 Zagreb</item>
      <item>DALSTROJ dioničko društvo Tvornica alatnih strojeva, pribora i alata, OIB 43458781581, Put Mostina bb, 21000 Split</item>
      <item>KOMUSPROMET trgovina i reciklaža d.o.o., OIB 75646042222, Cesta Plano br. 11, 21220 Trogir</item>
      <item>ALSTOM HRVATSKA d.o.o. za proizvodnju, trgovinu, inženjering i usluge, OIB 80201809377, Mala Švarča 155, 47000 Karlovac zastupanog po punomoćniku TAMARA MUŠNJAK ŠPIŠIĆ</item>
      <item>HYPO ALPE-ADRIA-BANK dioničko društvo, OIB 14036333877, Slavonska avenija 6, 10000 Zagreb</item>
      <item>JADRAN - METAL prerada sekundarnih sirovina d. d. "u stečaju", OIB 75144446829, Valica br. 2, Pula zastupanog po punomoćniku Andrej Sablić</item>
      <item>BOA E.L.L. d.o.o. za građenje, proizvodnju, trgovinu i usluge, OIB 48182689327, Dubrovačka 3/A, 21000 Split</item>
      <item>J.A.M. GROUP d.o.o. za turizam i usluge, OIB 84961446693, Cesta Sv. Nikole 19, Bogdanovići zastupanog po punomoćniku MIRKO DRAŠKOVIĆ</item>
      <item>Agencija za upravljanje državnom imovinom, OIB 75666130770, Ivana Lučića 6, 10000 Zagreb</item>
      <item>VOLKSBANK d.d., OIB 78427478595, Varšavska 9, 10000 Zagreb</item>
      <item>ERSTE FACTORING d.o.o., OIB 10194059689, Ivana Lučića 2, 10000 Zagreb</item>
      <item>ODVODNJA d.o.o. za trgovinu i usluge, OIB 17323637115, Neslanovac 13, 21000 Split</item>
      <item>TRAST d.d., OIB 93225891495,  Gat Sv.Duje 4, 21000 Split zastupanog po punomoćniku Martina Tončić - Bota</item>
      <item>OVV-Održavanje vučnih vozila, društvo s ograničenom odgovornošću, OIB 32246690065, Strojarska cesta 13, 10000 Zagreb</item>
      <item>PRVI FAKTOR društvo s ograničenom odgovornošću za factoring, OIB 63278028623, Hektorovićeva 2/V, 10000 Zagreb</item>
      <item>DIA-PEN d.o.o. za proizvodnju, vanjskotrgovinski promet, trgovinu na veliko i usluge, OIB 43318080627, Augusta Šenoe 8, 10434 STRMEC</item>
      <item>PROMONA, d.o.o. za informatičke sustave, OIB 96037409876, Ulica Slobode 43, 21000 Split</item>
      <item>JADRAN - METAL prerada sekundarnih sirovina d. d. "u stečaju", OIB 75144446829, Valica 2, 52000 Pula</item>
      <item>LINGUA-SOFT d.o.o., OIB 57552096233, Frankopanska 5/a, 10000 Zagreb zastupanog po punomoćniku Odvjetnički ured POLDAN, GATARA, DIZDAREVIĆ</item>
      <item>MOZAIK KNJIGA društvo s ograničenom odgovornošću za nakladničku djelatnost i turistička agencija, OIB 57010186553, Karlovačka cesta 24/a, 10000 Zagreb zastupanog po punomoćniku Boris Anišić</item>
      <item>UNIVERZAL društvo s ograničenom odgovornošću za proizvodnju, gospodarenje otpadom, trgovinu i hotelijerstvo, OIB 71843925886, Cehovska  10, 42000 Varaždin zastupanog po punomoćniku Maja Špoljarić; Vinko Gulišija</item>
      <item>I M P K - Industrija metalnih proizvoda i konstrukcija d.o.o. za proizvodnju i usluge, OIB 79967698402, Industrijska cesta/bb, Ivanić-Grad</item>
      <item>BRANIMIR-COMERCE društvo s ograničenom odgovornošću za trgovinu i usluge, OIB 65894377902, Bilice II/26, 21000 Split zastupanog po punomoćniku Tomislav Krka</item>
      <item>ŠPEDTOURS d.o.o. za unutrašnju i međunarodnu špediciju i carinsko posredovanje, OIB 31430550836, Put Sjeverne Luke/bb, 21000 Split zastupanog po punomoćniku Jadranko Vidović</item>
      <item>POTENCIJAL za inženjering i usluge društvo s ograničenom odgovornošću, OIB 80072940561, Doverska 37, Split</item>
      <item>LUŠIJA d.o.o. za instalacijske radove i trgovinu, turistička agencija, OIB 23986299087, Kralja Tomislava 22, 21220 Trogir</item>
      <item>FROM društvo s ograničenom odgovornošću za građevinarstvo, ugostiteljstvo i trgovinu, OIB 02187261231, Ul. Ante Starčevića 5, 21219 Kaštel Kambelovac zastupanog po punomoćniku Darko Varnica</item>
      <item>VISA-PROMET, d.o.o. za trgovinu i promet, OIB 68171831849, Rimski Put 2/b, 21220 Trogir</item>
      <item>Hrvatska radiotelevizija, OIB 68419124305, Prisavlje 3, 10000 Zagreb</item>
      <item>ISCAR ALATI društvo s ograničenom odgovornošću za proizvodnju i trgovinu raznim alatima, OIB 42440962203, J.Jelačića  134, 10430 Samobor</item>
      <item>Hrvatske vode, pravna osoba za upravljanje vodama, OIB 28921383001, Ulica grada Vukovara 220, 10000 Zagreb</item>
      <item>OKSID d.o.o. za proizvodnju, trgovinu i usluge, OIB 45126648126, Antuna Mihanovića 10, 31326 Darda zastupanog po punomoćniku Branko Nenadić</item>
      <item>GEOPROJEKT, dioničko društvo za geodetske poslove, građevinsko projektiranje i nadzor, OIB 25623466485, Sukoišanska 43, 21000 Split zastupanog po punomoćniku Odvjetničko društvo MATULIĆ, BILIĆ I PARTNERI, j.t.d.</item>
      <item>KPMG Croatia d.o.o. za reviziju, OIB 20963249418, Ivana Lučića 2 a, 10000 Zagreb</item>
      <item>HRVATSKI ZAVOD ZA ZDRAVSTVENO OSIGURANJE Područni ured Split, OIB 02958272670, Margaretska 3, 10000 Zagreb</item>
      <item>APO, d.o.o., usluge zaštite okoliša, OIB 83995348543, Savska Cesta 41/IV, 10000 Zagreb</item>
      <item>Ilija Matešić, OIB 67923994403, Pape Ivana Pavla II, 21214 Kaštel Kambelovac zastupanog po punomoćniku Vinko Fabjanović</item>
      <item>Jurica Škaričić, OIB 52263340680, Trondheimska 3, 21000 Split</item>
      <item>PETROKEMIJA, d.d. tvornica gnojiva, OIB 24503685008, Aleja Vukovar 4, 44320 Kutina</item>
      <item>Antonio Parancin, OIB 04347855676, Pristeg 106, 23420 Benkovac</item>
      <item>ROTERM d.o.o. za projektiranje, nadzor i izvođenje termo instalacija, zastupanje i promet robom, OIB 79948849024, Marina Držića 8, 21000 Split</item>
      <item>Marko Tešija, OIB 90391121566, Donja Rupotina 5, 21210 Klis</item>
      <item>Fond za zaštitu okoliša i energetsku učinkovitost, OIB 85828625994, Ksaver 208, 10000 Zagreb</item>
      <item>NEZAVISNI SINDIKAT BRODOSPLIT, OIB 14234539944, Put Supavla 19, 21000 Split</item>
      <item>Vlado Oštrić, OIB 38746001159, Put sv. Lovre 3 b, 21214 Kaštel Lukšić</item>
      <item>AGENCIJA ZA INTEGRALNI TRANSPORT, društvo s ograničenom odgovornošću, OIB 42650506038, Heinzelova 51, 10000 Zagreb</item>
      <item>Financijska agencija, OIB 85821130368, Vrtni put 3, 10000 Zagreb</item>
      <item>Krunoslav Cerovac, OIB 41815715157, Brdo 4/B, 47000 Karlovac</item>
      <item>Antonija Čagalj, OIB 63512530777, Kučiće bb, 21208 Kučiće</item>
      <item>Jurica Piuk, OIB 62591097525, Ulica Domovinskog rata 1, 21210 Solin</item>
      <item>ČELIĆ d.o.o. za građevinarstvo, trgovinu, turizam, cestovni promet i remont, OIB 99049666260, Mosećka Ulica 42, 21000 Split</item>
      <item>GRAD KAŠTELA, OIB 08727843572, Braće Radić 1, 21212 Kaštel Sućurac</item>
      <item>MPPR d.o.o. za projektiranje, proizvodnju, trgovinu, vanjsku trgovinu i poslovne usluge, OIB 03517829065, Kukuljićeva 16/I, 21000 Split</item>
      <item>Ante Doždor, OIB 78860880233, Plemićeva 2, 10000 Zagreb</item>
      <item>Stečajni upravitelj Vedran Šeparović, OIB , Dubrovačka, 21000 Split</item>
    </derivirana_varijabla>
  </DomainObject.Predmet.StrankaListFormatedWithAdressOIB>
  <DomainObject.Predmet.StrankaListNazivFormated>
    <izvorni_sadrzaj>
      <item>HEP - Opskrba d.o.o. za opskrbu potrošača električnom, toplinskom energijom i plinom</item>
      <item>EUROTIM d.o.o.</item>
      <item>CIAN društvo s ograničenom odgovornošću za sanitarnu zaštitu čovjekove okoline</item>
      <item>VOX-VLADO d.o.o. za servis i trgovinu</item>
      <item>JELANA za trgovinu i usluge, društvo s ograničenom odgovornošću</item>
      <item>TEHNOMATERIJAL d.o.o. za trgovinu, građevinarstvo i usluge</item>
      <item>LASTVE, d.o.o. za trgovinu i usluge</item>
      <item>ADRIATIC-BLIZNA d.o.o.</item>
      <item>FAZOR za projektiranje, inženjering i proizvodnju društvo s ograničenom odgovornošću</item>
      <item>AGENCIJA ZA INTEGRALNI TRANSPORT, društvo s ograničenom odgovornošću</item>
      <item>SVOD, d.o.o. za građenje i trgovinu</item>
      <item>KOMUSPROMET trgovina i reciklaža d.o.o.</item>
      <item>OT-OPTIMA TELEKOM d.d. za telekomunikacije</item>
      <item>HŽ CARGO d.o.o. za prijevoz tereta</item>
      <item>Ustanova za zapošljavanje, rad i profesionalnu rehabilitaciju osoba s invaliditetom DES</item>
      <item>MATEJ KOMERC d.o.o. za trgovinu i turizam</item>
      <item>AKD-Zaštita d.o.o. za zaštitu osoba i imovine</item>
      <item>MEDITERAN-TRADING d.o.o. za trgovinu, turizam i proizvodnju</item>
      <item>DINGO za turizam, trgovinu i proizvodnju, društvo s ograničenom odgovornošću</item>
      <item>VODOVOD I KANALIZACIJA, društvo s ograničenom odgovornošću za vodoopskrbu, odvodnju i pročišćavanje otpadnih voda</item>
      <item>INSTITUT IGH, dioničko društvo za istraživanje i razvoj u graditeljstvu</item>
      <item>VERITAS, tvrtka za reviziju i konzalting d.o.o.</item>
      <item>GRAĐEVINSKA INDUSTRIJA-RUDARSTVO-KAMENARSTVO KALUN d.d. za proizvodnju vapna, tehničkog kamena i betona</item>
      <item>KAESER KOMPRESSOREN trgovina i usluge d. o. o.</item>
      <item>HRVATSKI ZAVOD ZA MIROVINSKO OSIGURANJE</item>
      <item>PETROKEMIJA, d.d. tvornica gnojiva</item>
      <item>PREDIKAT d.o.o. za komunikacijski menadžment</item>
      <item>DOMIS društvo s ograničenom odgovornošću za proizvodnju, reciklažu, trgovinu i usluge</item>
      <item>CIAN društvo s ograničenom odgovornošću za sanitarnu zaštitu čovjekove okoline</item>
      <item>EURO DAUS 1963 dioničko društvo za trgovinu, servis vozila i putničke agencije</item>
      <item>JELANA za trgovinu i usluge, društvo s ograničenom odgovornošću</item>
      <item>PRIMAT d.o.o. za usluge i trgovinu</item>
      <item>C.I.O.M., društvo s ograničenom odgovornošću za proizvodnju, unutarnju i vanjsku trgovinu i usluge,</item>
      <item>GALEB - PROMET društvo s ograničenom odgovornošću za trgovinu</item>
      <item>ELEKTRIČAR, društvo s ograničenom odgovornošću za graditeljstvo turizam trgovinu i pružanja usluge turističke agencije</item>
      <item>ČISTOĆA društvo s ograničenom odgovornošću za obavljanje komunalnih djelatnosti održavanja čistoće i odlaganja komunaln</item>
      <item>CROATIA osiguranje d.d.</item>
      <item>PRALIJA TRADE društvo s ograničenom odgovornošću za trgovinu, turizam, projektiranje i preradu industrijskih optadaka</item>
      <item>ONEUMGRAF d.o.o. za grafičku djelatnost, trgovinu i usluge</item>
      <item>CAPRICORNO, društvo s ograničenom odgovornošću za trgovinu</item>
      <item>HEP-Operator distribucijskog sustava d.o.o. za distribuciju i opskrbu električne energije ELEKTRODALMACIJA SPLIT</item>
      <item>POS, društvo s ograničenom odgovornošću za informatičke usluge</item>
      <item>Zagrebačka burza d.d.</item>
      <item>INTEHNA Zagreb d.o.o. za trgovinu i proizvodnju</item>
      <item>KEMIS-TERMOCLEAN d.o.o. za industrijska čišćenja i gospodarenja otpadom</item>
      <item>MESSER CROATIA PLIN Poduzeće za proizvodnju i prodaju tehničkih plinova d.o.o.</item>
      <item>ADRIATIC ZAGREB d.o.o. za financijske usluge</item>
      <item>BASLER OSIGURANJE ZAGREB dioničko društvo za osiguranje</item>
      <item>TEXT-PAPIR d.o.o. za trgovinu i usluge</item>
      <item>TRAST međunarodno otpremništvo, dioničko društvo</item>
      <item>KEMOKOP društvo s ograničenom odgovornošću za specijalni transport kemikalija</item>
      <item>METAL-DALMACIJA d.o.o. za proizvodnju, trgovinu i usluge</item>
      <item>BRAMONT izrada metalnih i alu proizvoda d.o.o.</item>
      <item>MINAX d.o.o. za građenje, trgovinu i usluge</item>
      <item>Siemens dioničko društvo za elektrotehniku</item>
      <item>OVV-Održavanje vučnih vozila, društvo s ograničenom odgovornošću</item>
      <item>PROPLIN d.o.o. za proizvodnju i trgovinu ukapljenim naftnim plinom</item>
      <item>ČEPO d. o. o. za proizvodnju, montažu, trgovinu, uvoz-izvoz</item>
      <item>BRODOMERKUR trgovina i usluge, dioničko društvo</item>
      <item>PRVI FAKTOR društvo s ograničenom odgovornošću za factoring</item>
      <item>OTP banka Hrvatska dioničko društvo</item>
      <item>HYPO-LEASING KROATIEN, društvo za financiranje, d.o.o.</item>
      <item>KONČAR - INSTITUT ZA ELEKTROTEHNIKU  d.d.</item>
      <item>DIA-PEN d.o.o. za proizvodnju, vanjskotrgovinski promet, trgovinu na veliko i usluge</item>
      <item>DINGO za turizam, trgovinu i proizvodnju, društvo s ograničenom odgovornošću</item>
      <item>TIMONT društvo s ograničenom odgovornošću za proizvodnju proizvoda od metala i trgovinu</item>
      <item>EMO - COMMERCE - SPLIT društvo ograničene odgovornosti za izvođenje brodograđevnih radova i usluga</item>
      <item>MEDITERAN-TRADING d.o.o. za trgovinu, turizam i proizvodnju</item>
      <item>B. METAL d. o. o. za trgovinu i usluge</item>
      <item>IZODAL društvo s ograničenom odgovornošću za završne radove u građevinarstvu</item>
      <item>OT-OPTIMA TELEKOM d.d. za telekomunikacije</item>
      <item>PROMONA, d.o.o. za informatičke sustave</item>
      <item>VIPnet, društvo s ograničenom odgovornošću za usluge javnih telekomunikacija</item>
      <item>ELEKTROKOVINA ADRIA, d.o.o. za izradu, prodaju, montažu i popravak elektrotehničkih proizvoda</item>
      <item>HŽ INFRASTRUKTURA d.o.o. za upravljanje, održavanje i izgradnju željezničke infrastrukture</item>
      <item>VENEFICA društvo s ograničenom odgovornošću za zastupanje</item>
      <item>VERITAS, tvrtka za reviziju i konzalting d.o.o.</item>
      <item>Hrvatski Telekom d.d.</item>
      <item>MARIS EKOLOGIJA I POLJOPRIVREDA društvo s ograničenom odgovornošću za proizvodnju, trgovinu i usluge</item>
      <item>HEP-Operator prijenosnog sustava d.o.o. za prijenos električne energije</item>
      <item>MILS, MLJEKARA SPLIT dioničko društvo</item>
      <item>UniCredit Leasing Croatia društvo s ograničenom odgovornošću za leasing</item>
      <item>SREDIŠNJE KLIRINŠKO DEPOZITARNO DRUŠTVO, dioničko društvo</item>
      <item>DALSTROJ dioničko društvo Tvornica alatnih strojeva, pribora i alata</item>
      <item>KOMUSPROMET trgovina i reciklaža d.o.o.</item>
      <item>ALSTOM HRVATSKA d.o.o. za proizvodnju, trgovinu, inženjering i usluge</item>
      <item>HYPO ALPE-ADRIA-BANK dioničko društvo</item>
      <item>JADRAN - METAL prerada sekundarnih sirovina d. d. "u stečaju"</item>
      <item>BOA E.L.L. d.o.o. za građenje, proizvodnju, trgovinu i usluge</item>
      <item>J.A.M. GROUP d.o.o. za turizam i usluge</item>
      <item>Agencija za upravljanje državnom imovinom</item>
      <item>VOLKSBANK d.d.</item>
      <item>ERSTE FACTORING d.o.o.</item>
      <item>ODVODNJA d.o.o. za trgovinu i usluge</item>
      <item>TRAST d.d.</item>
      <item>OVV-Održavanje vučnih vozila, društvo s ograničenom odgovornošću</item>
      <item>PRVI FAKTOR društvo s ograničenom odgovornošću za factoring</item>
      <item>DIA-PEN d.o.o. za proizvodnju, vanjskotrgovinski promet, trgovinu na veliko i usluge</item>
      <item>PROMONA, d.o.o. za informatičke sustave</item>
      <item>JADRAN - METAL prerada sekundarnih sirovina d. d. "u stečaju"</item>
      <item>LINGUA-SOFT d.o.o.</item>
      <item>MOZAIK KNJIGA društvo s ograničenom odgovornošću za nakladničku djelatnost i turistička agencija</item>
      <item>UNIVERZAL društvo s ograničenom odgovornošću za proizvodnju, gospodarenje otpadom, trgovinu i hotelijerstvo</item>
      <item>I M P K - Industrija metalnih proizvoda i konstrukcija d.o.o. za proizvodnju i usluge</item>
      <item>BRANIMIR-COMERCE društvo s ograničenom odgovornošću za trgovinu i usluge</item>
      <item>ŠPEDTOURS d.o.o. za unutrašnju i međunarodnu špediciju i carinsko posredovanje</item>
      <item>POTENCIJAL za inženjering i usluge društvo s ograničenom odgovornošću</item>
      <item>LUŠIJA d.o.o. za instalacijske radove i trgovinu, turistička agencija</item>
      <item>FROM društvo s ograničenom odgovornošću za građevinarstvo, ugostiteljstvo i trgovinu</item>
      <item>VISA-PROMET, d.o.o. za trgovinu i promet</item>
      <item>Hrvatska radiotelevizija</item>
      <item>ISCAR ALATI društvo s ograničenom odgovornošću za proizvodnju i trgovinu raznim alatima</item>
      <item>Hrvatske vode, pravna osoba za upravljanje vodama</item>
      <item>OKSID d.o.o. za proizvodnju, trgovinu i usluge</item>
      <item>GEOPROJEKT, dioničko društvo za geodetske poslove, građevinsko projektiranje i nadzor</item>
      <item>KPMG Croatia d.o.o. za reviziju</item>
      <item>HRVATSKI ZAVOD ZA ZDRAVSTVENO OSIGURANJE Područni ured Split</item>
      <item>APO, d.o.o., usluge zaštite okoliša</item>
      <item>Ilija Matešić</item>
      <item>Jurica Škaričić</item>
      <item>PETROKEMIJA, d.d. tvornica gnojiva</item>
      <item>Antonio Parancin</item>
      <item>ROTERM d.o.o. za projektiranje, nadzor i izvođenje termo instalacija, zastupanje i promet robom</item>
      <item>Marko Tešija</item>
      <item>Fond za zaštitu okoliša i energetsku učinkovitost</item>
      <item>NEZAVISNI SINDIKAT BRODOSPLIT</item>
      <item>Vlado Oštrić</item>
      <item>AGENCIJA ZA INTEGRALNI TRANSPORT, društvo s ograničenom odgovornošću</item>
      <item>Financijska agencija</item>
      <item>Krunoslav Cerovac</item>
      <item>Antonija Čagalj</item>
      <item>Jurica Piuk</item>
      <item>ČELIĆ d.o.o. za građevinarstvo, trgovinu, turizam, cestovni promet i remont</item>
      <item>GRAD KAŠTELA</item>
      <item>MPPR d.o.o. za projektiranje, proizvodnju, trgovinu, vanjsku trgovinu i poslovne usluge</item>
      <item>Ante Doždor</item>
      <item>Stečajni upravitelj Vedran Šeparović</item>
    </izvorni_sadrzaj>
    <derivirana_varijabla naziv="DomainObject.Predmet.StrankaListNazivFormated_1">
      <item>HEP - Opskrba d.o.o. za opskrbu potrošača električnom, toplinskom energijom i plinom</item>
      <item>EUROTIM d.o.o.</item>
      <item>CIAN društvo s ograničenom odgovornošću za sanitarnu zaštitu čovjekove okoline</item>
      <item>VOX-VLADO d.o.o. za servis i trgovinu</item>
      <item>JELANA za trgovinu i usluge, društvo s ograničenom odgovornošću</item>
      <item>TEHNOMATERIJAL d.o.o. za trgovinu, građevinarstvo i usluge</item>
      <item>LASTVE, d.o.o. za trgovinu i usluge</item>
      <item>ADRIATIC-BLIZNA d.o.o.</item>
      <item>FAZOR za projektiranje, inženjering i proizvodnju društvo s ograničenom odgovornošću</item>
      <item>AGENCIJA ZA INTEGRALNI TRANSPORT, društvo s ograničenom odgovornošću</item>
      <item>SVOD, d.o.o. za građenje i trgovinu</item>
      <item>KOMUSPROMET trgovina i reciklaža d.o.o.</item>
      <item>OT-OPTIMA TELEKOM d.d. za telekomunikacije</item>
      <item>HŽ CARGO d.o.o. za prijevoz tereta</item>
      <item>Ustanova za zapošljavanje, rad i profesionalnu rehabilitaciju osoba s invaliditetom DES</item>
      <item>MATEJ KOMERC d.o.o. za trgovinu i turizam</item>
      <item>AKD-Zaštita d.o.o. za zaštitu osoba i imovine</item>
      <item>MEDITERAN-TRADING d.o.o. za trgovinu, turizam i proizvodnju</item>
      <item>DINGO za turizam, trgovinu i proizvodnju, društvo s ograničenom odgovornošću</item>
      <item>VODOVOD I KANALIZACIJA, društvo s ograničenom odgovornošću za vodoopskrbu, odvodnju i pročišćavanje otpadnih voda</item>
      <item>INSTITUT IGH, dioničko društvo za istraživanje i razvoj u graditeljstvu</item>
      <item>VERITAS, tvrtka za reviziju i konzalting d.o.o.</item>
      <item>GRAĐEVINSKA INDUSTRIJA-RUDARSTVO-KAMENARSTVO KALUN d.d. za proizvodnju vapna, tehničkog kamena i betona</item>
      <item>KAESER KOMPRESSOREN trgovina i usluge d. o. o.</item>
      <item>HRVATSKI ZAVOD ZA MIROVINSKO OSIGURANJE</item>
      <item>PETROKEMIJA, d.d. tvornica gnojiva</item>
      <item>PREDIKAT d.o.o. za komunikacijski menadžment</item>
      <item>DOMIS društvo s ograničenom odgovornošću za proizvodnju, reciklažu, trgovinu i usluge</item>
      <item>CIAN društvo s ograničenom odgovornošću za sanitarnu zaštitu čovjekove okoline</item>
      <item>EURO DAUS 1963 dioničko društvo za trgovinu, servis vozila i putničke agencije</item>
      <item>JELANA za trgovinu i usluge, društvo s ograničenom odgovornošću</item>
      <item>PRIMAT d.o.o. za usluge i trgovinu</item>
      <item>C.I.O.M., društvo s ograničenom odgovornošću za proizvodnju, unutarnju i vanjsku trgovinu i usluge,</item>
      <item>GALEB - PROMET društvo s ograničenom odgovornošću za trgovinu</item>
      <item>ELEKTRIČAR, društvo s ograničenom odgovornošću za graditeljstvo turizam trgovinu i pružanja usluge turističke agencije</item>
      <item>ČISTOĆA društvo s ograničenom odgovornošću za obavljanje komunalnih djelatnosti održavanja čistoće i odlaganja komunaln</item>
      <item>CROATIA osiguranje d.d.</item>
      <item>PRALIJA TRADE društvo s ograničenom odgovornošću za trgovinu, turizam, projektiranje i preradu industrijskih optadaka</item>
      <item>ONEUMGRAF d.o.o. za grafičku djelatnost, trgovinu i usluge</item>
      <item>CAPRICORNO, društvo s ograničenom odgovornošću za trgovinu</item>
      <item>HEP-Operator distribucijskog sustava d.o.o. za distribuciju i opskrbu električne energije ELEKTRODALMACIJA SPLIT</item>
      <item>POS, društvo s ograničenom odgovornošću za informatičke usluge</item>
      <item>Zagrebačka burza d.d.</item>
      <item>INTEHNA Zagreb d.o.o. za trgovinu i proizvodnju</item>
      <item>KEMIS-TERMOCLEAN d.o.o. za industrijska čišćenja i gospodarenja otpadom</item>
      <item>MESSER CROATIA PLIN Poduzeće za proizvodnju i prodaju tehničkih plinova d.o.o.</item>
      <item>ADRIATIC ZAGREB d.o.o. za financijske usluge</item>
      <item>BASLER OSIGURANJE ZAGREB dioničko društvo za osiguranje</item>
      <item>TEXT-PAPIR d.o.o. za trgovinu i usluge</item>
      <item>TRAST međunarodno otpremništvo, dioničko društvo</item>
      <item>KEMOKOP društvo s ograničenom odgovornošću za specijalni transport kemikalija</item>
      <item>METAL-DALMACIJA d.o.o. za proizvodnju, trgovinu i usluge</item>
      <item>BRAMONT izrada metalnih i alu proizvoda d.o.o.</item>
      <item>MINAX d.o.o. za građenje, trgovinu i usluge</item>
      <item>Siemens dioničko društvo za elektrotehniku</item>
      <item>OVV-Održavanje vučnih vozila, društvo s ograničenom odgovornošću</item>
      <item>PROPLIN d.o.o. za proizvodnju i trgovinu ukapljenim naftnim plinom</item>
      <item>ČEPO d. o. o. za proizvodnju, montažu, trgovinu, uvoz-izvoz</item>
      <item>BRODOMERKUR trgovina i usluge, dioničko društvo</item>
      <item>PRVI FAKTOR društvo s ograničenom odgovornošću za factoring</item>
      <item>OTP banka Hrvatska dioničko društvo</item>
      <item>HYPO-LEASING KROATIEN, društvo za financiranje, d.o.o.</item>
      <item>KONČAR - INSTITUT ZA ELEKTROTEHNIKU  d.d.</item>
      <item>DIA-PEN d.o.o. za proizvodnju, vanjskotrgovinski promet, trgovinu na veliko i usluge</item>
      <item>DINGO za turizam, trgovinu i proizvodnju, društvo s ograničenom odgovornošću</item>
      <item>TIMONT društvo s ograničenom odgovornošću za proizvodnju proizvoda od metala i trgovinu</item>
      <item>EMO - COMMERCE - SPLIT društvo ograničene odgovornosti za izvođenje brodograđevnih radova i usluga</item>
      <item>MEDITERAN-TRADING d.o.o. za trgovinu, turizam i proizvodnju</item>
      <item>B. METAL d. o. o. za trgovinu i usluge</item>
      <item>IZODAL društvo s ograničenom odgovornošću za završne radove u građevinarstvu</item>
      <item>OT-OPTIMA TELEKOM d.d. za telekomunikacije</item>
      <item>PROMONA, d.o.o. za informatičke sustave</item>
      <item>VIPnet, društvo s ograničenom odgovornošću za usluge javnih telekomunikacija</item>
      <item>ELEKTROKOVINA ADRIA, d.o.o. za izradu, prodaju, montažu i popravak elektrotehničkih proizvoda</item>
      <item>HŽ INFRASTRUKTURA d.o.o. za upravljanje, održavanje i izgradnju željezničke infrastrukture</item>
      <item>VENEFICA društvo s ograničenom odgovornošću za zastupanje</item>
      <item>VERITAS, tvrtka za reviziju i konzalting d.o.o.</item>
      <item>Hrvatski Telekom d.d.</item>
      <item>MARIS EKOLOGIJA I POLJOPRIVREDA društvo s ograničenom odgovornošću za proizvodnju, trgovinu i usluge</item>
      <item>HEP-Operator prijenosnog sustava d.o.o. za prijenos električne energije</item>
      <item>MILS, MLJEKARA SPLIT dioničko društvo</item>
      <item>UniCredit Leasing Croatia društvo s ograničenom odgovornošću za leasing</item>
      <item>SREDIŠNJE KLIRINŠKO DEPOZITARNO DRUŠTVO, dioničko društvo</item>
      <item>DALSTROJ dioničko društvo Tvornica alatnih strojeva, pribora i alata</item>
      <item>KOMUSPROMET trgovina i reciklaža d.o.o.</item>
      <item>ALSTOM HRVATSKA d.o.o. za proizvodnju, trgovinu, inženjering i usluge</item>
      <item>HYPO ALPE-ADRIA-BANK dioničko društvo</item>
      <item>JADRAN - METAL prerada sekundarnih sirovina d. d. "u stečaju"</item>
      <item>BOA E.L.L. d.o.o. za građenje, proizvodnju, trgovinu i usluge</item>
      <item>J.A.M. GROUP d.o.o. za turizam i usluge</item>
      <item>Agencija za upravljanje državnom imovinom</item>
      <item>VOLKSBANK d.d.</item>
      <item>ERSTE FACTORING d.o.o.</item>
      <item>ODVODNJA d.o.o. za trgovinu i usluge</item>
      <item>TRAST d.d.</item>
      <item>OVV-Održavanje vučnih vozila, društvo s ograničenom odgovornošću</item>
      <item>PRVI FAKTOR društvo s ograničenom odgovornošću za factoring</item>
      <item>DIA-PEN d.o.o. za proizvodnju, vanjskotrgovinski promet, trgovinu na veliko i usluge</item>
      <item>PROMONA, d.o.o. za informatičke sustave</item>
      <item>JADRAN - METAL prerada sekundarnih sirovina d. d. "u stečaju"</item>
      <item>LINGUA-SOFT d.o.o.</item>
      <item>MOZAIK KNJIGA društvo s ograničenom odgovornošću za nakladničku djelatnost i turistička agencija</item>
      <item>UNIVERZAL društvo s ograničenom odgovornošću za proizvodnju, gospodarenje otpadom, trgovinu i hotelijerstvo</item>
      <item>I M P K - Industrija metalnih proizvoda i konstrukcija d.o.o. za proizvodnju i usluge</item>
      <item>BRANIMIR-COMERCE društvo s ograničenom odgovornošću za trgovinu i usluge</item>
      <item>ŠPEDTOURS d.o.o. za unutrašnju i međunarodnu špediciju i carinsko posredovanje</item>
      <item>POTENCIJAL za inženjering i usluge društvo s ograničenom odgovornošću</item>
      <item>LUŠIJA d.o.o. za instalacijske radove i trgovinu, turistička agencija</item>
      <item>FROM društvo s ograničenom odgovornošću za građevinarstvo, ugostiteljstvo i trgovinu</item>
      <item>VISA-PROMET, d.o.o. za trgovinu i promet</item>
      <item>Hrvatska radiotelevizija</item>
      <item>ISCAR ALATI društvo s ograničenom odgovornošću za proizvodnju i trgovinu raznim alatima</item>
      <item>Hrvatske vode, pravna osoba za upravljanje vodama</item>
      <item>OKSID d.o.o. za proizvodnju, trgovinu i usluge</item>
      <item>GEOPROJEKT, dioničko društvo za geodetske poslove, građevinsko projektiranje i nadzor</item>
      <item>KPMG Croatia d.o.o. za reviziju</item>
      <item>HRVATSKI ZAVOD ZA ZDRAVSTVENO OSIGURANJE Područni ured Split</item>
      <item>APO, d.o.o., usluge zaštite okoliša</item>
      <item>Ilija Matešić</item>
      <item>Jurica Škaričić</item>
      <item>PETROKEMIJA, d.d. tvornica gnojiva</item>
      <item>Antonio Parancin</item>
      <item>ROTERM d.o.o. za projektiranje, nadzor i izvođenje termo instalacija, zastupanje i promet robom</item>
      <item>Marko Tešija</item>
      <item>Fond za zaštitu okoliša i energetsku učinkovitost</item>
      <item>NEZAVISNI SINDIKAT BRODOSPLIT</item>
      <item>Vlado Oštrić</item>
      <item>AGENCIJA ZA INTEGRALNI TRANSPORT, društvo s ograničenom odgovornošću</item>
      <item>Financijska agencija</item>
      <item>Krunoslav Cerovac</item>
      <item>Antonija Čagalj</item>
      <item>Jurica Piuk</item>
      <item>ČELIĆ d.o.o. za građevinarstvo, trgovinu, turizam, cestovni promet i remont</item>
      <item>GRAD KAŠTELA</item>
      <item>MPPR d.o.o. za projektiranje, proizvodnju, trgovinu, vanjsku trgovinu i poslovne usluge</item>
      <item>Ante Doždor</item>
      <item>Stečajni upravitelj Vedran Šeparović</item>
    </derivirana_varijabla>
  </DomainObject.Predmet.StrankaListNazivFormated>
  <DomainObject.Predmet.StrankaListNazivFormatedOIB>
    <izvorni_sadrzaj>
      <item>HEP - Opskrba d.o.o. za opskrbu potrošača električnom, toplinskom energijom i plinom, OIB 63073332379</item>
      <item>EUROTIM d.o.o., OIB 41511343191</item>
      <item>CIAN društvo s ograničenom odgovornošću za sanitarnu zaštitu čovjekove okoline, OIB 04201603871</item>
      <item>VOX-VLADO d.o.o. za servis i trgovinu, OIB 67041271835</item>
      <item>JELANA za trgovinu i usluge, društvo s ograničenom odgovornošću, OIB 56403884393</item>
      <item>TEHNOMATERIJAL d.o.o. za trgovinu, građevinarstvo i usluge, OIB 00186927774</item>
      <item>LASTVE, d.o.o. za trgovinu i usluge, OIB 80714087504</item>
      <item>ADRIATIC-BLIZNA d.o.o., OIB 80385679206</item>
      <item>FAZOR za projektiranje, inženjering i proizvodnju društvo s ograničenom odgovornošću, OIB 05821722044</item>
      <item>AGENCIJA ZA INTEGRALNI TRANSPORT, društvo s ograničenom odgovornošću, OIB 42650506038</item>
      <item>SVOD, d.o.o. za građenje i trgovinu, OIB 24958826983</item>
      <item>KOMUSPROMET trgovina i reciklaža d.o.o., OIB 75646042222</item>
      <item>OT-OPTIMA TELEKOM d.d. za telekomunikacije, OIB 36004425025</item>
      <item>HŽ CARGO d.o.o. za prijevoz tereta, OIB 08720210702</item>
      <item>Ustanova za zapošljavanje, rad i profesionalnu rehabilitaciju osoba s invaliditetom DES, OIB 23754648622</item>
      <item>MATEJ KOMERC d.o.o. za trgovinu i turizam, OIB 11823238996</item>
      <item>AKD-Zaštita d.o.o. za zaštitu osoba i imovine, OIB 09253797076</item>
      <item>MEDITERAN-TRADING d.o.o. za trgovinu, turizam i proizvodnju, OIB 51191000615</item>
      <item>DINGO za turizam, trgovinu i proizvodnju, društvo s ograničenom odgovornošću, OIB 99726761415</item>
      <item>VODOVOD I KANALIZACIJA, društvo s ograničenom odgovornošću za vodoopskrbu, odvodnju i pročišćavanje otpadnih voda, OIB 56826138353</item>
      <item>INSTITUT IGH, dioničko društvo za istraživanje i razvoj u graditeljstvu, OIB 79766124714</item>
      <item>VERITAS, tvrtka za reviziju i konzalting d.o.o., OIB 17196896730</item>
      <item>GRAĐEVINSKA INDUSTRIJA-RUDARSTVO-KAMENARSTVO KALUN d.d. za proizvodnju vapna, tehničkog kamena i betona, OIB 34158554107</item>
      <item>KAESER KOMPRESSOREN trgovina i usluge d. o. o., OIB 42572807012</item>
      <item>HRVATSKI ZAVOD ZA MIROVINSKO OSIGURANJE, OIB 84397956623</item>
      <item>PETROKEMIJA, d.d. tvornica gnojiva, OIB 24503685008</item>
      <item>PREDIKAT d.o.o. za komunikacijski menadžment, OIB 26510647511</item>
      <item>DOMIS društvo s ograničenom odgovornošću za proizvodnju, reciklažu, trgovinu i usluge, OIB 07253968583</item>
      <item>CIAN društvo s ograničenom odgovornošću za sanitarnu zaštitu čovjekove okoline, OIB 04201603871</item>
      <item>EURO DAUS 1963 dioničko društvo za trgovinu, servis vozila i putničke agencije, OIB 76091191033</item>
      <item>JELANA za trgovinu i usluge, društvo s ograničenom odgovornošću, OIB 56403884393</item>
      <item>PRIMAT d.o.o. za usluge i trgovinu, OIB 30408759840</item>
      <item>C.I.O.M., društvo s ograničenom odgovornošću za proizvodnju, unutarnju i vanjsku trgovinu i usluge,, OIB 32900007680</item>
      <item>GALEB - PROMET društvo s ograničenom odgovornošću za trgovinu, OIB 96627817240</item>
      <item>ELEKTRIČAR, društvo s ograničenom odgovornošću za graditeljstvo turizam trgovinu i pružanja usluge turističke agencije, OIB 49718474285</item>
      <item>ČISTOĆA društvo s ograničenom odgovornošću za obavljanje komunalnih djelatnosti održavanja čistoće i odlaganja komunaln, OIB 38812451417</item>
      <item>CROATIA osiguranje d.d., OIB 26187994862</item>
      <item>PRALIJA TRADE društvo s ograničenom odgovornošću za trgovinu, turizam, projektiranje i preradu industrijskih optadaka, OIB 67216723026</item>
      <item>ONEUMGRAF d.o.o. za grafičku djelatnost, trgovinu i usluge, OIB 92725885469</item>
      <item>CAPRICORNO, društvo s ograničenom odgovornošću za trgovinu, OIB 09517317411</item>
      <item>HEP-Operator distribucijskog sustava d.o.o. za distribuciju i opskrbu električne energije ELEKTRODALMACIJA SPLIT, OIB 46830600751</item>
      <item>POS, društvo s ograničenom odgovornošću za informatičke usluge, OIB 84938865556</item>
      <item>Zagrebačka burza d.d., OIB 84368186611</item>
      <item>INTEHNA Zagreb d.o.o. za trgovinu i proizvodnju, OIB 37327565128</item>
      <item>KEMIS-TERMOCLEAN d.o.o. za industrijska čišćenja i gospodarenja otpadom, OIB 47719259482</item>
      <item>MESSER CROATIA PLIN Poduzeće za proizvodnju i prodaju tehničkih plinova d.o.o., OIB 32179081874</item>
      <item>ADRIATIC ZAGREB d.o.o. za financijske usluge, OIB 36856583241</item>
      <item>BASLER OSIGURANJE ZAGREB dioničko društvo za osiguranje, OIB 59706054982</item>
      <item>TEXT-PAPIR d.o.o. za trgovinu i usluge, OIB 45878059290</item>
      <item>TRAST međunarodno otpremništvo, dioničko društvo, OIB 93225891495</item>
      <item>KEMOKOP društvo s ograničenom odgovornošću za specijalni transport kemikalija, OIB 12916703731</item>
      <item>METAL-DALMACIJA d.o.o. za proizvodnju, trgovinu i usluge, OIB 43296402613</item>
      <item>BRAMONT izrada metalnih i alu proizvoda d.o.o., OIB 66705884086</item>
      <item>MINAX d.o.o. za građenje, trgovinu i usluge, OIB 03335759746</item>
      <item>Siemens dioničko društvo za elektrotehniku, OIB 12673471493</item>
      <item>OVV-Održavanje vučnih vozila, društvo s ograničenom odgovornošću, OIB 32246690065</item>
      <item>PROPLIN d.o.o. za proizvodnju i trgovinu ukapljenim naftnim plinom, OIB 69737351025</item>
      <item>ČEPO d. o. o. za proizvodnju, montažu, trgovinu, uvoz-izvoz, OIB 51141867905</item>
      <item>BRODOMERKUR trgovina i usluge, dioničko društvo, OIB 33956120458</item>
      <item>PRVI FAKTOR društvo s ograničenom odgovornošću za factoring, OIB 63278028623</item>
      <item>OTP banka Hrvatska dioničko društvo, OIB 52508873833</item>
      <item>HYPO-LEASING KROATIEN, društvo za financiranje, d.o.o., OIB 87064273078</item>
      <item>KONČAR - INSTITUT ZA ELEKTROTEHNIKU  d.d., OIB 37724368086</item>
      <item>DIA-PEN d.o.o. za proizvodnju, vanjskotrgovinski promet, trgovinu na veliko i usluge, OIB 43318080627</item>
      <item>DINGO za turizam, trgovinu i proizvodnju, društvo s ograničenom odgovornošću, OIB 99726761415</item>
      <item>TIMONT društvo s ograničenom odgovornošću za proizvodnju proizvoda od metala i trgovinu, OIB 04115350526</item>
      <item>EMO - COMMERCE - SPLIT društvo ograničene odgovornosti za izvođenje brodograđevnih radova i usluga, OIB 15289050579</item>
      <item>MEDITERAN-TRADING d.o.o. za trgovinu, turizam i proizvodnju, OIB 51191000615</item>
      <item>B. METAL d. o. o. za trgovinu i usluge, OIB 81035113337</item>
      <item>IZODAL društvo s ograničenom odgovornošću za završne radove u građevinarstvu, OIB 07085868781</item>
      <item>OT-OPTIMA TELEKOM d.d. za telekomunikacije, OIB 36004425025</item>
      <item>PROMONA, d.o.o. za informatičke sustave, OIB 96037409876</item>
      <item>VIPnet, društvo s ograničenom odgovornošću za usluge javnih telekomunikacija, OIB 29524210204</item>
      <item>ELEKTROKOVINA ADRIA, d.o.o. za izradu, prodaju, montažu i popravak elektrotehničkih proizvoda, OIB 86742905038</item>
      <item>HŽ INFRASTRUKTURA d.o.o. za upravljanje, održavanje i izgradnju željezničke infrastrukture, OIB 39901919995</item>
      <item>VENEFICA društvo s ograničenom odgovornošću za zastupanje, OIB 69175273177</item>
      <item>VERITAS, tvrtka za reviziju i konzalting d.o.o., OIB 17196896730</item>
      <item>Hrvatski Telekom d.d., OIB 81793146560</item>
      <item>MARIS EKOLOGIJA I POLJOPRIVREDA društvo s ograničenom odgovornošću za proizvodnju, trgovinu i usluge, OIB 88835556414</item>
      <item>HEP-Operator prijenosnog sustava d.o.o. za prijenos električne energije, OIB 13148821633</item>
      <item>MILS, MLJEKARA SPLIT dioničko društvo, OIB 08214458449</item>
      <item>UniCredit Leasing Croatia društvo s ograničenom odgovornošću za leasing, OIB 18736141210</item>
      <item>SREDIŠNJE KLIRINŠKO DEPOZITARNO DRUŠTVO, dioničko društvo, OIB 64406809162</item>
      <item>DALSTROJ dioničko društvo Tvornica alatnih strojeva, pribora i alata, OIB 43458781581</item>
      <item>KOMUSPROMET trgovina i reciklaža d.o.o., OIB 75646042222</item>
      <item>ALSTOM HRVATSKA d.o.o. za proizvodnju, trgovinu, inženjering i usluge, OIB 80201809377</item>
      <item>HYPO ALPE-ADRIA-BANK dioničko društvo, OIB 14036333877</item>
      <item>JADRAN - METAL prerada sekundarnih sirovina d. d. "u stečaju", OIB 75144446829</item>
      <item>BOA E.L.L. d.o.o. za građenje, proizvodnju, trgovinu i usluge, OIB 48182689327</item>
      <item>J.A.M. GROUP d.o.o. za turizam i usluge, OIB 84961446693</item>
      <item>Agencija za upravljanje državnom imovinom, OIB 75666130770</item>
      <item>VOLKSBANK d.d., OIB 78427478595</item>
      <item>ERSTE FACTORING d.o.o., OIB 10194059689</item>
      <item>ODVODNJA d.o.o. za trgovinu i usluge, OIB 17323637115</item>
      <item>TRAST d.d., OIB 93225891495</item>
      <item>OVV-Održavanje vučnih vozila, društvo s ograničenom odgovornošću, OIB 32246690065</item>
      <item>PRVI FAKTOR društvo s ograničenom odgovornošću za factoring, OIB 63278028623</item>
      <item>DIA-PEN d.o.o. za proizvodnju, vanjskotrgovinski promet, trgovinu na veliko i usluge, OIB 43318080627</item>
      <item>PROMONA, d.o.o. za informatičke sustave, OIB 96037409876</item>
      <item>JADRAN - METAL prerada sekundarnih sirovina d. d. "u stečaju", OIB 75144446829</item>
      <item>LINGUA-SOFT d.o.o., OIB 57552096233</item>
      <item>MOZAIK KNJIGA društvo s ograničenom odgovornošću za nakladničku djelatnost i turistička agencija, OIB 57010186553</item>
      <item>UNIVERZAL društvo s ograničenom odgovornošću za proizvodnju, gospodarenje otpadom, trgovinu i hotelijerstvo, OIB 71843925886</item>
      <item>I M P K - Industrija metalnih proizvoda i konstrukcija d.o.o. za proizvodnju i usluge, OIB 79967698402</item>
      <item>BRANIMIR-COMERCE društvo s ograničenom odgovornošću za trgovinu i usluge, OIB 65894377902</item>
      <item>ŠPEDTOURS d.o.o. za unutrašnju i međunarodnu špediciju i carinsko posredovanje, OIB 31430550836</item>
      <item>POTENCIJAL za inženjering i usluge društvo s ograničenom odgovornošću, OIB 80072940561</item>
      <item>LUŠIJA d.o.o. za instalacijske radove i trgovinu, turistička agencija, OIB 23986299087</item>
      <item>FROM društvo s ograničenom odgovornošću za građevinarstvo, ugostiteljstvo i trgovinu, OIB 02187261231</item>
      <item>VISA-PROMET, d.o.o. za trgovinu i promet, OIB 68171831849</item>
      <item>Hrvatska radiotelevizija, OIB 68419124305</item>
      <item>ISCAR ALATI društvo s ograničenom odgovornošću za proizvodnju i trgovinu raznim alatima, OIB 42440962203</item>
      <item>Hrvatske vode, pravna osoba za upravljanje vodama, OIB 28921383001</item>
      <item>OKSID d.o.o. za proizvodnju, trgovinu i usluge, OIB 45126648126</item>
      <item>GEOPROJEKT, dioničko društvo za geodetske poslove, građevinsko projektiranje i nadzor, OIB 25623466485</item>
      <item>KPMG Croatia d.o.o. za reviziju, OIB 20963249418</item>
      <item>HRVATSKI ZAVOD ZA ZDRAVSTVENO OSIGURANJE Područni ured Split, OIB 02958272670</item>
      <item>APO, d.o.o., usluge zaštite okoliša, OIB 83995348543</item>
      <item>Ilija Matešić, OIB 67923994403</item>
      <item>Jurica Škaričić, OIB 52263340680</item>
      <item>PETROKEMIJA, d.d. tvornica gnojiva, OIB 24503685008</item>
      <item>Antonio Parancin, OIB 04347855676</item>
      <item>ROTERM d.o.o. za projektiranje, nadzor i izvođenje termo instalacija, zastupanje i promet robom, OIB 79948849024</item>
      <item>Marko Tešija, OIB 90391121566</item>
      <item>Fond za zaštitu okoliša i energetsku učinkovitost, OIB 85828625994</item>
      <item>NEZAVISNI SINDIKAT BRODOSPLIT, OIB 14234539944</item>
      <item>Vlado Oštrić, OIB 38746001159</item>
      <item>AGENCIJA ZA INTEGRALNI TRANSPORT, društvo s ograničenom odgovornošću, OIB 42650506038</item>
      <item>Financijska agencija, OIB 85821130368</item>
      <item>Krunoslav Cerovac, OIB 41815715157</item>
      <item>Antonija Čagalj, OIB 63512530777</item>
      <item>Jurica Piuk, OIB 62591097525</item>
      <item>ČELIĆ d.o.o. za građevinarstvo, trgovinu, turizam, cestovni promet i remont, OIB 99049666260</item>
      <item>GRAD KAŠTELA, OIB 08727843572</item>
      <item>MPPR d.o.o. za projektiranje, proizvodnju, trgovinu, vanjsku trgovinu i poslovne usluge, OIB 03517829065</item>
      <item>Ante Doždor, OIB 78860880233</item>
      <item>Stečajni upravitelj Vedran Šeparović, OIB </item>
    </izvorni_sadrzaj>
    <derivirana_varijabla naziv="DomainObject.Predmet.StrankaListNazivFormatedOIB_1">
      <item>HEP - Opskrba d.o.o. za opskrbu potrošača električnom, toplinskom energijom i plinom, OIB 63073332379</item>
      <item>EUROTIM d.o.o., OIB 41511343191</item>
      <item>CIAN društvo s ograničenom odgovornošću za sanitarnu zaštitu čovjekove okoline, OIB 04201603871</item>
      <item>VOX-VLADO d.o.o. za servis i trgovinu, OIB 67041271835</item>
      <item>JELANA za trgovinu i usluge, društvo s ograničenom odgovornošću, OIB 56403884393</item>
      <item>TEHNOMATERIJAL d.o.o. za trgovinu, građevinarstvo i usluge, OIB 00186927774</item>
      <item>LASTVE, d.o.o. za trgovinu i usluge, OIB 80714087504</item>
      <item>ADRIATIC-BLIZNA d.o.o., OIB 80385679206</item>
      <item>FAZOR za projektiranje, inženjering i proizvodnju društvo s ograničenom odgovornošću, OIB 05821722044</item>
      <item>AGENCIJA ZA INTEGRALNI TRANSPORT, društvo s ograničenom odgovornošću, OIB 42650506038</item>
      <item>SVOD, d.o.o. za građenje i trgovinu, OIB 24958826983</item>
      <item>KOMUSPROMET trgovina i reciklaža d.o.o., OIB 75646042222</item>
      <item>OT-OPTIMA TELEKOM d.d. za telekomunikacije, OIB 36004425025</item>
      <item>HŽ CARGO d.o.o. za prijevoz tereta, OIB 08720210702</item>
      <item>Ustanova za zapošljavanje, rad i profesionalnu rehabilitaciju osoba s invaliditetom DES, OIB 23754648622</item>
      <item>MATEJ KOMERC d.o.o. za trgovinu i turizam, OIB 11823238996</item>
      <item>AKD-Zaštita d.o.o. za zaštitu osoba i imovine, OIB 09253797076</item>
      <item>MEDITERAN-TRADING d.o.o. za trgovinu, turizam i proizvodnju, OIB 51191000615</item>
      <item>DINGO za turizam, trgovinu i proizvodnju, društvo s ograničenom odgovornošću, OIB 99726761415</item>
      <item>VODOVOD I KANALIZACIJA, društvo s ograničenom odgovornošću za vodoopskrbu, odvodnju i pročišćavanje otpadnih voda, OIB 56826138353</item>
      <item>INSTITUT IGH, dioničko društvo za istraživanje i razvoj u graditeljstvu, OIB 79766124714</item>
      <item>VERITAS, tvrtka za reviziju i konzalting d.o.o., OIB 17196896730</item>
      <item>GRAĐEVINSKA INDUSTRIJA-RUDARSTVO-KAMENARSTVO KALUN d.d. za proizvodnju vapna, tehničkog kamena i betona, OIB 34158554107</item>
      <item>KAESER KOMPRESSOREN trgovina i usluge d. o. o., OIB 42572807012</item>
      <item>HRVATSKI ZAVOD ZA MIROVINSKO OSIGURANJE, OIB 84397956623</item>
      <item>PETROKEMIJA, d.d. tvornica gnojiva, OIB 24503685008</item>
      <item>PREDIKAT d.o.o. za komunikacijski menadžment, OIB 26510647511</item>
      <item>DOMIS društvo s ograničenom odgovornošću za proizvodnju, reciklažu, trgovinu i usluge, OIB 07253968583</item>
      <item>CIAN društvo s ograničenom odgovornošću za sanitarnu zaštitu čovjekove okoline, OIB 04201603871</item>
      <item>EURO DAUS 1963 dioničko društvo za trgovinu, servis vozila i putničke agencije, OIB 76091191033</item>
      <item>JELANA za trgovinu i usluge, društvo s ograničenom odgovornošću, OIB 56403884393</item>
      <item>PRIMAT d.o.o. za usluge i trgovinu, OIB 30408759840</item>
      <item>C.I.O.M., društvo s ograničenom odgovornošću za proizvodnju, unutarnju i vanjsku trgovinu i usluge,, OIB 32900007680</item>
      <item>GALEB - PROMET društvo s ograničenom odgovornošću za trgovinu, OIB 96627817240</item>
      <item>ELEKTRIČAR, društvo s ograničenom odgovornošću za graditeljstvo turizam trgovinu i pružanja usluge turističke agencije, OIB 49718474285</item>
      <item>ČISTOĆA društvo s ograničenom odgovornošću za obavljanje komunalnih djelatnosti održavanja čistoće i odlaganja komunaln, OIB 38812451417</item>
      <item>CROATIA osiguranje d.d., OIB 26187994862</item>
      <item>PRALIJA TRADE društvo s ograničenom odgovornošću za trgovinu, turizam, projektiranje i preradu industrijskih optadaka, OIB 67216723026</item>
      <item>ONEUMGRAF d.o.o. za grafičku djelatnost, trgovinu i usluge, OIB 92725885469</item>
      <item>CAPRICORNO, društvo s ograničenom odgovornošću za trgovinu, OIB 09517317411</item>
      <item>HEP-Operator distribucijskog sustava d.o.o. za distribuciju i opskrbu električne energije ELEKTRODALMACIJA SPLIT, OIB 46830600751</item>
      <item>POS, društvo s ograničenom odgovornošću za informatičke usluge, OIB 84938865556</item>
      <item>Zagrebačka burza d.d., OIB 84368186611</item>
      <item>INTEHNA Zagreb d.o.o. za trgovinu i proizvodnju, OIB 37327565128</item>
      <item>KEMIS-TERMOCLEAN d.o.o. za industrijska čišćenja i gospodarenja otpadom, OIB 47719259482</item>
      <item>MESSER CROATIA PLIN Poduzeće za proizvodnju i prodaju tehničkih plinova d.o.o., OIB 32179081874</item>
      <item>ADRIATIC ZAGREB d.o.o. za financijske usluge, OIB 36856583241</item>
      <item>BASLER OSIGURANJE ZAGREB dioničko društvo za osiguranje, OIB 59706054982</item>
      <item>TEXT-PAPIR d.o.o. za trgovinu i usluge, OIB 45878059290</item>
      <item>TRAST međunarodno otpremništvo, dioničko društvo, OIB 93225891495</item>
      <item>KEMOKOP društvo s ograničenom odgovornošću za specijalni transport kemikalija, OIB 12916703731</item>
      <item>METAL-DALMACIJA d.o.o. za proizvodnju, trgovinu i usluge, OIB 43296402613</item>
      <item>BRAMONT izrada metalnih i alu proizvoda d.o.o., OIB 66705884086</item>
      <item>MINAX d.o.o. za građenje, trgovinu i usluge, OIB 03335759746</item>
      <item>Siemens dioničko društvo za elektrotehniku, OIB 12673471493</item>
      <item>OVV-Održavanje vučnih vozila, društvo s ograničenom odgovornošću, OIB 32246690065</item>
      <item>PROPLIN d.o.o. za proizvodnju i trgovinu ukapljenim naftnim plinom, OIB 69737351025</item>
      <item>ČEPO d. o. o. za proizvodnju, montažu, trgovinu, uvoz-izvoz, OIB 51141867905</item>
      <item>BRODOMERKUR trgovina i usluge, dioničko društvo, OIB 33956120458</item>
      <item>PRVI FAKTOR društvo s ograničenom odgovornošću za factoring, OIB 63278028623</item>
      <item>OTP banka Hrvatska dioničko društvo, OIB 52508873833</item>
      <item>HYPO-LEASING KROATIEN, društvo za financiranje, d.o.o., OIB 87064273078</item>
      <item>KONČAR - INSTITUT ZA ELEKTROTEHNIKU  d.d., OIB 37724368086</item>
      <item>DIA-PEN d.o.o. za proizvodnju, vanjskotrgovinski promet, trgovinu na veliko i usluge, OIB 43318080627</item>
      <item>DINGO za turizam, trgovinu i proizvodnju, društvo s ograničenom odgovornošću, OIB 99726761415</item>
      <item>TIMONT društvo s ograničenom odgovornošću za proizvodnju proizvoda od metala i trgovinu, OIB 04115350526</item>
      <item>EMO - COMMERCE - SPLIT društvo ograničene odgovornosti za izvođenje brodograđevnih radova i usluga, OIB 15289050579</item>
      <item>MEDITERAN-TRADING d.o.o. za trgovinu, turizam i proizvodnju, OIB 51191000615</item>
      <item>B. METAL d. o. o. za trgovinu i usluge, OIB 81035113337</item>
      <item>IZODAL društvo s ograničenom odgovornošću za završne radove u građevinarstvu, OIB 07085868781</item>
      <item>OT-OPTIMA TELEKOM d.d. za telekomunikacije, OIB 36004425025</item>
      <item>PROMONA, d.o.o. za informatičke sustave, OIB 96037409876</item>
      <item>VIPnet, društvo s ograničenom odgovornošću za usluge javnih telekomunikacija, OIB 29524210204</item>
      <item>ELEKTROKOVINA ADRIA, d.o.o. za izradu, prodaju, montažu i popravak elektrotehničkih proizvoda, OIB 86742905038</item>
      <item>HŽ INFRASTRUKTURA d.o.o. za upravljanje, održavanje i izgradnju željezničke infrastrukture, OIB 39901919995</item>
      <item>VENEFICA društvo s ograničenom odgovornošću za zastupanje, OIB 69175273177</item>
      <item>VERITAS, tvrtka za reviziju i konzalting d.o.o., OIB 17196896730</item>
      <item>Hrvatski Telekom d.d., OIB 81793146560</item>
      <item>MARIS EKOLOGIJA I POLJOPRIVREDA društvo s ograničenom odgovornošću za proizvodnju, trgovinu i usluge, OIB 88835556414</item>
      <item>HEP-Operator prijenosnog sustava d.o.o. za prijenos električne energije, OIB 13148821633</item>
      <item>MILS, MLJEKARA SPLIT dioničko društvo, OIB 08214458449</item>
      <item>UniCredit Leasing Croatia društvo s ograničenom odgovornošću za leasing, OIB 18736141210</item>
      <item>SREDIŠNJE KLIRINŠKO DEPOZITARNO DRUŠTVO, dioničko društvo, OIB 64406809162</item>
      <item>DALSTROJ dioničko društvo Tvornica alatnih strojeva, pribora i alata, OIB 43458781581</item>
      <item>KOMUSPROMET trgovina i reciklaža d.o.o., OIB 75646042222</item>
      <item>ALSTOM HRVATSKA d.o.o. za proizvodnju, trgovinu, inženjering i usluge, OIB 80201809377</item>
      <item>HYPO ALPE-ADRIA-BANK dioničko društvo, OIB 14036333877</item>
      <item>JADRAN - METAL prerada sekundarnih sirovina d. d. "u stečaju", OIB 75144446829</item>
      <item>BOA E.L.L. d.o.o. za građenje, proizvodnju, trgovinu i usluge, OIB 48182689327</item>
      <item>J.A.M. GROUP d.o.o. za turizam i usluge, OIB 84961446693</item>
      <item>Agencija za upravljanje državnom imovinom, OIB 75666130770</item>
      <item>VOLKSBANK d.d., OIB 78427478595</item>
      <item>ERSTE FACTORING d.o.o., OIB 10194059689</item>
      <item>ODVODNJA d.o.o. za trgovinu i usluge, OIB 17323637115</item>
      <item>TRAST d.d., OIB 93225891495</item>
      <item>OVV-Održavanje vučnih vozila, društvo s ograničenom odgovornošću, OIB 32246690065</item>
      <item>PRVI FAKTOR društvo s ograničenom odgovornošću za factoring, OIB 63278028623</item>
      <item>DIA-PEN d.o.o. za proizvodnju, vanjskotrgovinski promet, trgovinu na veliko i usluge, OIB 43318080627</item>
      <item>PROMONA, d.o.o. za informatičke sustave, OIB 96037409876</item>
      <item>JADRAN - METAL prerada sekundarnih sirovina d. d. "u stečaju", OIB 75144446829</item>
      <item>LINGUA-SOFT d.o.o., OIB 57552096233</item>
      <item>MOZAIK KNJIGA društvo s ograničenom odgovornošću za nakladničku djelatnost i turistička agencija, OIB 57010186553</item>
      <item>UNIVERZAL društvo s ograničenom odgovornošću za proizvodnju, gospodarenje otpadom, trgovinu i hotelijerstvo, OIB 71843925886</item>
      <item>I M P K - Industrija metalnih proizvoda i konstrukcija d.o.o. za proizvodnju i usluge, OIB 79967698402</item>
      <item>BRANIMIR-COMERCE društvo s ograničenom odgovornošću za trgovinu i usluge, OIB 65894377902</item>
      <item>ŠPEDTOURS d.o.o. za unutrašnju i međunarodnu špediciju i carinsko posredovanje, OIB 31430550836</item>
      <item>POTENCIJAL za inženjering i usluge društvo s ograničenom odgovornošću, OIB 80072940561</item>
      <item>LUŠIJA d.o.o. za instalacijske radove i trgovinu, turistička agencija, OIB 23986299087</item>
      <item>FROM društvo s ograničenom odgovornošću za građevinarstvo, ugostiteljstvo i trgovinu, OIB 02187261231</item>
      <item>VISA-PROMET, d.o.o. za trgovinu i promet, OIB 68171831849</item>
      <item>Hrvatska radiotelevizija, OIB 68419124305</item>
      <item>ISCAR ALATI društvo s ograničenom odgovornošću za proizvodnju i trgovinu raznim alatima, OIB 42440962203</item>
      <item>Hrvatske vode, pravna osoba za upravljanje vodama, OIB 28921383001</item>
      <item>OKSID d.o.o. za proizvodnju, trgovinu i usluge, OIB 45126648126</item>
      <item>GEOPROJEKT, dioničko društvo za geodetske poslove, građevinsko projektiranje i nadzor, OIB 25623466485</item>
      <item>KPMG Croatia d.o.o. za reviziju, OIB 20963249418</item>
      <item>HRVATSKI ZAVOD ZA ZDRAVSTVENO OSIGURANJE Područni ured Split, OIB 02958272670</item>
      <item>APO, d.o.o., usluge zaštite okoliša, OIB 83995348543</item>
      <item>Ilija Matešić, OIB 67923994403</item>
      <item>Jurica Škaričić, OIB 52263340680</item>
      <item>PETROKEMIJA, d.d. tvornica gnojiva, OIB 24503685008</item>
      <item>Antonio Parancin, OIB 04347855676</item>
      <item>ROTERM d.o.o. za projektiranje, nadzor i izvođenje termo instalacija, zastupanje i promet robom, OIB 79948849024</item>
      <item>Marko Tešija, OIB 90391121566</item>
      <item>Fond za zaštitu okoliša i energetsku učinkovitost, OIB 85828625994</item>
      <item>NEZAVISNI SINDIKAT BRODOSPLIT, OIB 14234539944</item>
      <item>Vlado Oštrić, OIB 38746001159</item>
      <item>AGENCIJA ZA INTEGRALNI TRANSPORT, društvo s ograničenom odgovornošću, OIB 42650506038</item>
      <item>Financijska agencija, OIB 85821130368</item>
      <item>Krunoslav Cerovac, OIB 41815715157</item>
      <item>Antonija Čagalj, OIB 63512530777</item>
      <item>Jurica Piuk, OIB 62591097525</item>
      <item>ČELIĆ d.o.o. za građevinarstvo, trgovinu, turizam, cestovni promet i remont, OIB 99049666260</item>
      <item>GRAD KAŠTELA, OIB 08727843572</item>
      <item>MPPR d.o.o. za projektiranje, proizvodnju, trgovinu, vanjsku trgovinu i poslovne usluge, OIB 03517829065</item>
      <item>Ante Doždor, OIB 78860880233</item>
      <item>Stečajni upravitelj Vedran Šeparović, OIB </item>
    </derivirana_varijabla>
  </DomainObject.Predmet.StrankaListNazivFormatedOIB>
  <DomainObject.Predmet.ProtuStrankaListFormated>
    <izvorni_sadrzaj>
      <item>ŽELJEZARA SPLIT poduzeće za proizvodnju i preradu čelika d.d. "u stečaju"</item>
    </izvorni_sadrzaj>
    <derivirana_varijabla naziv="DomainObject.Predmet.ProtuStrankaListFormated_1">
      <item>ŽELJEZARA SPLIT poduzeće za proizvodnju i preradu čelika d.d. "u stečaju"</item>
    </derivirana_varijabla>
  </DomainObject.Predmet.ProtuStrankaListFormated>
  <DomainObject.Predmet.ProtuStrankaListFormatedOIB>
    <izvorni_sadrzaj>
      <item>ŽELJEZARA SPLIT poduzeće za proizvodnju i preradu čelika d.d. "u stečaju", OIB 96423434291</item>
    </izvorni_sadrzaj>
    <derivirana_varijabla naziv="DomainObject.Predmet.ProtuStrankaListFormatedOIB_1">
      <item>ŽELJEZARA SPLIT poduzeće za proizvodnju i preradu čelika d.d. "u stečaju", OIB 96423434291</item>
    </derivirana_varijabla>
  </DomainObject.Predmet.ProtuStrankaListFormatedOIB>
  <DomainObject.Predmet.ProtuStrankaListFormatedWithAdress>
    <izvorni_sadrzaj>
      <item>ŽELJEZARA SPLIT poduzeće za proizvodnju i preradu čelika d.d. "u stečaju", Cesta dr. Franje Tuđmana bb, 21212 Kaštel Sućurac</item>
    </izvorni_sadrzaj>
    <derivirana_varijabla naziv="DomainObject.Predmet.ProtuStrankaListFormatedWithAdress_1">
      <item>ŽELJEZARA SPLIT poduzeće za proizvodnju i preradu čelika d.d. "u stečaju", Cesta dr. Franje Tuđmana bb, 21212 Kaštel Sućurac</item>
    </derivirana_varijabla>
  </DomainObject.Predmet.ProtuStrankaListFormatedWithAdress>
  <DomainObject.Predmet.ProtuStrankaListFormatedWithAdressOIB>
    <izvorni_sadrzaj>
      <item>ŽELJEZARA SPLIT poduzeće za proizvodnju i preradu čelika d.d. "u stečaju", OIB 96423434291, Cesta dr. Franje Tuđmana bb, 21212 Kaštel Sućurac</item>
    </izvorni_sadrzaj>
    <derivirana_varijabla naziv="DomainObject.Predmet.ProtuStrankaListFormatedWithAdressOIB_1">
      <item>ŽELJEZARA SPLIT poduzeće za proizvodnju i preradu čelika d.d. "u stečaju", OIB 96423434291, Cesta dr. Franje Tuđmana bb, 21212 Kaštel Sućurac</item>
    </derivirana_varijabla>
  </DomainObject.Predmet.ProtuStrankaListFormatedWithAdressOIB>
  <DomainObject.Predmet.ProtuStrankaListNazivFormated>
    <izvorni_sadrzaj>
      <item>ŽELJEZARA SPLIT poduzeće za proizvodnju i preradu čelika d.d. "u stečaju"</item>
    </izvorni_sadrzaj>
    <derivirana_varijabla naziv="DomainObject.Predmet.ProtuStrankaListNazivFormated_1">
      <item>ŽELJEZARA SPLIT poduzeće za proizvodnju i preradu čelika d.d. "u stečaju"</item>
    </derivirana_varijabla>
  </DomainObject.Predmet.ProtuStrankaListNazivFormated>
  <DomainObject.Predmet.ProtuStrankaListNazivFormatedOIB>
    <izvorni_sadrzaj>
      <item>ŽELJEZARA SPLIT poduzeće za proizvodnju i preradu čelika d.d. "u stečaju", OIB 96423434291</item>
    </izvorni_sadrzaj>
    <derivirana_varijabla naziv="DomainObject.Predmet.ProtuStrankaListNazivFormatedOIB_1">
      <item>ŽELJEZARA SPLIT poduzeće za proizvodnju i preradu čelika d.d. "u stečaju", OIB 96423434291</item>
    </derivirana_varijabla>
  </DomainObject.Predmet.ProtuStrankaListNazivFormatedOIB>
  <DomainObject.Predmet.OstaliListFormated>
    <izvorni_sadrzaj>
      <item>Trgovački sud  u Splitu Registarski odjel</item>
      <item>NARODNE NOVINE, dioničko društvo za izdavanje i tiskanje Službenog lista Republike Hrvatske, službenih i drugih obrazaca te </item>
      <item>HYPO ALPE-ADRIA-BANK dioničko društvo</item>
      <item>Michal Ireneusz Konczak</item>
      <item>Miroslav Šarić punomoćnik sudionika u postupku EUROTIM d.o.o.</item>
      <item>TONI VUKIČEVIĆ</item>
      <item>Zdenko Gudelj</item>
      <item>Dr. Silvio Ćurin</item>
      <item>Mislav Milas punomoćnik sudionika u postupku ADRIATIC-BLIZNA d.o.o.</item>
      <item>Odvjetničko društvo Smolčić i Partneri, d.o.o. punomoćnik sudionika u postupku AGENCIJA ZA INTEGRALNI TRANSPORT, društvo s ograničenom odgovornošću</item>
      <item>Gordana Vuković</item>
      <item>Dino Puljić punomoćnik sudionika u postupku Ustanova za zapošljavanje, rad i profesionalnu rehabilitaciju osoba s invaliditetom DES</item>
      <item>Ilana Grčić punomoćnik sudionika u postupku MATEJ KOMERC d.o.o. za trgovinu i turizam</item>
      <item>Odvjetničko društvo Hanžeković &amp; Partneri društvo s ograničenom odgovornošću punomoćnik sudionika u postupku AKD-Zaštita d.o.o. za zaštitu osoba i imovine</item>
      <item>Tomislav Krka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item>
      <item>Vinko Samardžić</item>
      <item>MIRKO DRAŠKOVIĆ</item>
      <item>Zajednički odvjetnički ured VINKO LJUBIČIĆ I ŽELJKO VRDOLJAK</item>
      <item>Odvjetničko društvo PRIMORAC I PARTNERI, j.t.d. punomoćnik sudionika u postupku GRAĐEVINSKA INDUSTRIJA-RUDARSTVO-KAMENARSTVO KALUN d.d. za proizvodnju vapna, tehničkog kamena i betona</item>
      <item>Mijo Jeličić</item>
      <item>Ante Ćurković</item>
      <item>Zajednički odvjetnički ured odvj.DARKO  ŠUPER, IVICA KOVAČEVIĆ &amp; BRANKO RABAR</item>
      <item>ANTE GLAMUZINA</item>
      <item>MANDA BANOVIĆ punomoćnik sudionika u postupku GALEB - PROMET društvo s ograničenom odgovornošću za trgovinu</item>
      <item>DAVOR DRMIĆ punomoćnik sudionika u postupku PREDIKAT d.o.o. za komunikacijski menadžment</item>
      <item>IVAN STRINIĆ</item>
      <item>ŽUPANIJSKO DRŽAVNO ODVJETNIŠVO SPLIT, Građansko upravni odjel</item>
      <item>MAĐARIĆ &amp; LUI - odvjetničko društvo d.o.o. punomoćnik sudionika u postupku Zagrebačka burza d.d.</item>
      <item>Davor Grgić punomoćnik sudionika u postupku KEMIS-TERMOCLEAN d.o.o. za industrijska čišćenja i gospodarenja otpadom</item>
      <item>Zajednički odvjetnički ured, odvjetnik Mladen Golojuh</item>
      <item>dr.sc.iur. GORDANA BRČIĆ</item>
      <item>Ivo Staničić punomoćnik sudionika u postupku BASLER OSIGURANJE ZAGREB dioničko društvo za osiguranje</item>
      <item>Marina Tončić - Bota punomoćnik sudionika u postupku TRAST međunarodno otpremništvo, dioničko društvo</item>
      <item>ODVJETNIČKO DRUŠTVO BUDIN-PENIĆ-SKERLEV javno trgovačko društva punomoćnik sudionika u postupku KEMOKOP društvo s ograničenom odgovornošću za specijalni transport kemikalija</item>
      <item>ODVJETNIČKO DRUŠTVO PLEŠNAR &amp; PARTNERI - u likvidaciji</item>
      <item>Krešimir Čurković</item>
      <item>Goran Radišić</item>
      <item>Zajednički odvjetnički ured odvjetnici MARIJAN BETLACH i KREŠIMIR BOGDAN punomoćnik sudionika u postupku ČEPO d. o. o. za proizvodnju, montažu, trgovinu, uvoz-izvoz</item>
      <item>SANJA PAIĆ punomoćnik sudionika u postupku MINAX d.o.o. za građenje, trgovinu i usluge</item>
      <item>Ognjen Frangeš</item>
      <item>Odvjetničko društvo ŠIŠKO i partneri, j.t.d. punomoćnik sudionika u postupku OTP banka Hrvatska dioničko društvo</item>
      <item>JADRANKA DUVNJAK</item>
      <item>Budislav Angjelinović punomoćnik sudionika u postupku TIMONT društvo s ograničenom odgovornošću za proizvodnju proizvoda od metala i trgovinu</item>
      <item>Tihomir Luetić</item>
      <item>JELENA ĆURKOVIĆ GOŠOVIĆ</item>
      <item>Duje Nazlić punomoćnik sudionika u postupku B. METAL d. o. o. za trgovinu i usluge</item>
      <item>Odvjetničko društvo Ivančević i partneri, javno trgovačko društvo</item>
      <item>Meri Juričko punomoćnik sudionika u postupku MILS, MLJEKARA SPLIT dioničko društvo</item>
      <item>GORDANA LUKANOVIĆ POPOVIĆ</item>
      <item>TAMARA MUŠNJAK ŠPIŠIĆ punomoćnik sudionika u postupku ALSTOM HRVATSKA d.o.o. za proizvodnju, trgovinu, inženjering i usluge</item>
      <item>Mišo Živaljić</item>
      <item>Dragan Boljat</item>
      <item>Nives Miljuš</item>
      <item>IVICA PARLOV</item>
      <item>Darko Varnica punomoćnik sudionika u postupku FROM društvo s ograničenom odgovornošću za građevinarstvo, ugostiteljstvo i trgovinu</item>
      <item>ECIJA KULJIŠ BAJIĆ i MERI  BLASLOV PAVASOVIĆ</item>
      <item>Mišo Živaljić</item>
      <item>Tihomir Luetić</item>
      <item>PAVIŠA MAROVIĆ</item>
      <item>Vladimir Modrić</item>
      <item>MIRKO DRAŠKOVIĆ punomoćnik sudionika u postupku J.A.M. GROUP d.o.o. za turizam i usluge</item>
      <item>ODVJETNIČKO DRUŠTVO GLINSKA &amp; MIŠKOVIĆ društvo s ograničenom odgovornošću</item>
      <item>Nives Miljuš</item>
      <item>Vinko Samardžić</item>
      <item>Ivan Strinić</item>
      <item>Martina Tončić - Bota punomoćnik sudionika u postupku TRAST d.d.</item>
      <item>Nediljko Ivančević punomoćnik sudionika u postupku MARIS EKOLOGIJA I POLJOPRIVREDA društvo s ograničenom odgovornošću za proizvodnju, trgovinu i usluge</item>
      <item>Dragan Boljat</item>
      <item>Odvjetnički ured POLDAN, GATARA, DIZDAREVIĆ punomoćnik sudionika u postupku LINGUA-SOFT d.o.o.</item>
      <item>Maja Špoljarić punomoćnik sudionika u postupku UNIVERZAL društvo s ograničenom odgovornošću za proizvodnju, gospodarenje otpadom, trgovinu i hotelijerstvo</item>
      <item>Boris Anišić punomoćnik sudionika u postupku MOZAIK KNJIGA društvo s ograničenom odgovornošću za nakladničku djelatnost i turistička agencija</item>
      <item>KLAIĆ I KLAIĆ odvjetničko društvo</item>
      <item>Marin Budimir</item>
      <item>Iris Franić-Tomić</item>
      <item>Zajednički odvjetnički ured JOSIP JANKOVIĆ i MATE BURAZIN</item>
      <item>Jadranko Vidović punomoćnik sudionika u postupku ŠPEDTOURS d.o.o. za unutrašnju i međunarodnu špediciju i carinsko posredovanje</item>
      <item>Odvjetničko društvo MRKLIĆ &amp; PARTNERI, javno trgovačko društvo</item>
      <item>Porezna uprava Ispostava Kaštela</item>
      <item>OPĆINSKI SUD U SPLITU, Stalna služba u Kaštel Lukšiću, ZK odjel</item>
      <item>Odvjetničko društvo MRKLIĆ &amp; PARTNERI, javno trgovačko društvo</item>
      <item>Ivana Luetić Mihoci</item>
      <item>Zajednički odvjetnički ured  DARKO ŠUPER, IVICA KOVAČEVIĆ I BRANKO RABAR punomoćnik sudionika u postupku PRIMAT d.o.o. za usluge i trgovinu</item>
      <item>Branko Nenadić punomoćnik sudionika u postupku OKSID d.o.o. za proizvodnju, trgovinu i usluge</item>
      <item>Odvjetničko društvo MATULIĆ, BILIĆ I PARTNERI, j.t.d. punomoćnik sudionika u postupku GEOPROJEKT, dioničko društvo za geodetske poslove, građevinsko projektiranje i nadzor</item>
      <item>Ivica Bakotin</item>
      <item>Sanja Kulić</item>
      <item>NASTAVNI ZAVOD ZA JAVNO ZDRAVSTVO SPLITSKO-DALMATINSKE ŽUPANIJE</item>
      <item>Nada Lović</item>
      <item>Agencija za upravljanje državnom imovinom</item>
      <item>Vedran Šeparović dipl.oec.</item>
      <item>JELANA za trgovinu i usluge, društvo s ograničenom odgovornošću</item>
      <item>NADA LOVIĆ dipl..iur.</item>
      <item>Odvjetničko društvo GLAMUZINA &amp; GROŠETA</item>
      <item>Katica Nejašmić</item>
      <item>Visoki trgovački sud Republike Hrvatske</item>
      <item>Ustavni sud Republike Hrvatske</item>
      <item>Vinko Gulišija punomoćnik sudionika u postupku UNIVERZAL društvo s ograničenom odgovornošću za proizvodnju, gospodarenje otpadom, trgovinu i hotelijerstvo</item>
      <item>Sanda Lukić dipl.iur.</item>
      <item>Draško Stazić</item>
      <item>Ante Glamuzina, odvjetnik</item>
      <item>Općinski sud u Splitu</item>
      <item>Andrej Sablić punomoćnik sudionika u postupku JADRAN - METAL prerada sekundarnih sirovina d. d. "u stečaju"</item>
      <item>Porezna uprava Ispostava Kaštela</item>
      <item>Općinski sud Split, Stalna služba u Kaštel Lukšiću, Zemljišno knjižni odjel</item>
      <item>Nevenka Koroman</item>
      <item>Odvjetničko društvo GLAMUZINA &amp; GROŠETA</item>
      <item>FE MAGNETIT d.o.o. za proizvodnju</item>
      <item>Porezna uprava, Ispostava Kaštela</item>
      <item>ADRIA ČELIK d.o.o. za proizvodnju i usluge</item>
      <item>ZAGREBAČKA BANKA DIONIČKO DRUŠTVO</item>
      <item>Financijska agencija REGIONALNI CENTAR SPLIT</item>
      <item>Trgovački sud Split Računovodstvo</item>
      <item>Općinski građanski sud u Zagrebu Zemljišno knjižni odjel</item>
      <item>Trgovački sud Split Oglasna ploča</item>
      <item>Ivo Župić punomoćnik sudionika u postupku TIMONT društvo s ograničenom odgovornošću za proizvodnju proizvoda od metala i trgovinu</item>
      <item>Vinko Fabjanović punomoćnik sudionika u postupku Ilija Matešić</item>
      <item>OPĆINSKI SUD SPLIT Zemljišno knjižni odjel Split</item>
      <item>Porezna uprava Ispostava Split</item>
      <item>BASLER OSIGURANJE ZAGREB dioničko društvo za osiguranje</item>
      <item>Sberbank d.d.</item>
      <item>Centar za restrukturiranje i prodaju</item>
      <item>BASLER OSIGURANJE ZAGREB dioničko društvo za osiguranje</item>
      <item>Ante Doždor</item>
      <item>Lada Resić</item>
      <item>Željan Trumbić</item>
      <item>Jakov Marasović</item>
      <item>Dinka Marasović</item>
      <item>Vinka Marasović</item>
      <item>JADRAN - METAL prerada sekundarnih sirovina d. d. "u stečaju"</item>
      <item>OTP banka Hrvatska dioničko društvo</item>
    </izvorni_sadrzaj>
    <derivirana_varijabla naziv="DomainObject.Predmet.OstaliListFormated_1">
      <item>Trgovački sud  u Splitu Registarski odjel</item>
      <item>NARODNE NOVINE, dioničko društvo za izdavanje i tiskanje Službenog lista Republike Hrvatske, službenih i drugih obrazaca te </item>
      <item>HYPO ALPE-ADRIA-BANK dioničko društvo</item>
      <item>Michal Ireneusz Konczak</item>
      <item>Miroslav Šarić punomoćnik sudionika u postupku EUROTIM d.o.o.</item>
      <item>TONI VUKIČEVIĆ</item>
      <item>Zdenko Gudelj</item>
      <item>Dr. Silvio Ćurin</item>
      <item>Mislav Milas punomoćnik sudionika u postupku ADRIATIC-BLIZNA d.o.o.</item>
      <item>Odvjetničko društvo Smolčić i Partneri, d.o.o. punomoćnik sudionika u postupku AGENCIJA ZA INTEGRALNI TRANSPORT, društvo s ograničenom odgovornošću</item>
      <item>Gordana Vuković</item>
      <item>Dino Puljić punomoćnik sudionika u postupku Ustanova za zapošljavanje, rad i profesionalnu rehabilitaciju osoba s invaliditetom DES</item>
      <item>Ilana Grčić punomoćnik sudionika u postupku MATEJ KOMERC d.o.o. za trgovinu i turizam</item>
      <item>Odvjetničko društvo Hanžeković &amp; Partneri društvo s ograničenom odgovornošću punomoćnik sudionika u postupku AKD-Zaštita d.o.o. za zaštitu osoba i imovine</item>
      <item>Tomislav Krka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item>
      <item>Vinko Samardžić</item>
      <item>MIRKO DRAŠKOVIĆ</item>
      <item>Zajednički odvjetnički ured VINKO LJUBIČIĆ I ŽELJKO VRDOLJAK</item>
      <item>Odvjetničko društvo PRIMORAC I PARTNERI, j.t.d. punomoćnik sudionika u postupku GRAĐEVINSKA INDUSTRIJA-RUDARSTVO-KAMENARSTVO KALUN d.d. za proizvodnju vapna, tehničkog kamena i betona</item>
      <item>Mijo Jeličić</item>
      <item>Ante Ćurković</item>
      <item>Zajednički odvjetnički ured odvj.DARKO  ŠUPER, IVICA KOVAČEVIĆ &amp; BRANKO RABAR</item>
      <item>ANTE GLAMUZINA</item>
      <item>MANDA BANOVIĆ punomoćnik sudionika u postupku GALEB - PROMET društvo s ograničenom odgovornošću za trgovinu</item>
      <item>DAVOR DRMIĆ punomoćnik sudionika u postupku PREDIKAT d.o.o. za komunikacijski menadžment</item>
      <item>IVAN STRINIĆ</item>
      <item>ŽUPANIJSKO DRŽAVNO ODVJETNIŠVO SPLIT, Građansko upravni odjel</item>
      <item>MAĐARIĆ &amp; LUI - odvjetničko društvo d.o.o. punomoćnik sudionika u postupku Zagrebačka burza d.d.</item>
      <item>Davor Grgić punomoćnik sudionika u postupku KEMIS-TERMOCLEAN d.o.o. za industrijska čišćenja i gospodarenja otpadom</item>
      <item>Zajednički odvjetnički ured, odvjetnik Mladen Golojuh</item>
      <item>dr.sc.iur. GORDANA BRČIĆ</item>
      <item>Ivo Staničić punomoćnik sudionika u postupku BASLER OSIGURANJE ZAGREB dioničko društvo za osiguranje</item>
      <item>Marina Tončić - Bota punomoćnik sudionika u postupku TRAST međunarodno otpremništvo, dioničko društvo</item>
      <item>ODVJETNIČKO DRUŠTVO BUDIN-PENIĆ-SKERLEV javno trgovačko društva punomoćnik sudionika u postupku KEMOKOP društvo s ograničenom odgovornošću za specijalni transport kemikalija</item>
      <item>ODVJETNIČKO DRUŠTVO PLEŠNAR &amp; PARTNERI - u likvidaciji</item>
      <item>Krešimir Čurković</item>
      <item>Goran Radišić</item>
      <item>Zajednički odvjetnički ured odvjetnici MARIJAN BETLACH i KREŠIMIR BOGDAN punomoćnik sudionika u postupku ČEPO d. o. o. za proizvodnju, montažu, trgovinu, uvoz-izvoz</item>
      <item>SANJA PAIĆ punomoćnik sudionika u postupku MINAX d.o.o. za građenje, trgovinu i usluge</item>
      <item>Ognjen Frangeš</item>
      <item>Odvjetničko društvo ŠIŠKO i partneri, j.t.d. punomoćnik sudionika u postupku OTP banka Hrvatska dioničko društvo</item>
      <item>JADRANKA DUVNJAK</item>
      <item>Budislav Angjelinović punomoćnik sudionika u postupku TIMONT društvo s ograničenom odgovornošću za proizvodnju proizvoda od metala i trgovinu</item>
      <item>Tihomir Luetić</item>
      <item>JELENA ĆURKOVIĆ GOŠOVIĆ</item>
      <item>Duje Nazlić punomoćnik sudionika u postupku B. METAL d. o. o. za trgovinu i usluge</item>
      <item>Odvjetničko društvo Ivančević i partneri, javno trgovačko društvo</item>
      <item>Meri Juričko punomoćnik sudionika u postupku MILS, MLJEKARA SPLIT dioničko društvo</item>
      <item>GORDANA LUKANOVIĆ POPOVIĆ</item>
      <item>TAMARA MUŠNJAK ŠPIŠIĆ punomoćnik sudionika u postupku ALSTOM HRVATSKA d.o.o. za proizvodnju, trgovinu, inženjering i usluge</item>
      <item>Mišo Živaljić</item>
      <item>Dragan Boljat</item>
      <item>Nives Miljuš</item>
      <item>IVICA PARLOV</item>
      <item>Darko Varnica punomoćnik sudionika u postupku FROM društvo s ograničenom odgovornošću za građevinarstvo, ugostiteljstvo i trgovinu</item>
      <item>ECIJA KULJIŠ BAJIĆ i MERI  BLASLOV PAVASOVIĆ</item>
      <item>Mišo Živaljić</item>
      <item>Tihomir Luetić</item>
      <item>PAVIŠA MAROVIĆ</item>
      <item>Vladimir Modrić</item>
      <item>MIRKO DRAŠKOVIĆ punomoćnik sudionika u postupku J.A.M. GROUP d.o.o. za turizam i usluge</item>
      <item>ODVJETNIČKO DRUŠTVO GLINSKA &amp; MIŠKOVIĆ društvo s ograničenom odgovornošću</item>
      <item>Nives Miljuš</item>
      <item>Vinko Samardžić</item>
      <item>Ivan Strinić</item>
      <item>Martina Tončić - Bota punomoćnik sudionika u postupku TRAST d.d.</item>
      <item>Nediljko Ivančević punomoćnik sudionika u postupku MARIS EKOLOGIJA I POLJOPRIVREDA društvo s ograničenom odgovornošću za proizvodnju, trgovinu i usluge</item>
      <item>Dragan Boljat</item>
      <item>Odvjetnički ured POLDAN, GATARA, DIZDAREVIĆ punomoćnik sudionika u postupku LINGUA-SOFT d.o.o.</item>
      <item>Maja Špoljarić punomoćnik sudionika u postupku UNIVERZAL društvo s ograničenom odgovornošću za proizvodnju, gospodarenje otpadom, trgovinu i hotelijerstvo</item>
      <item>Boris Anišić punomoćnik sudionika u postupku MOZAIK KNJIGA društvo s ograničenom odgovornošću za nakladničku djelatnost i turistička agencija</item>
      <item>KLAIĆ I KLAIĆ odvjetničko društvo</item>
      <item>Marin Budimir</item>
      <item>Iris Franić-Tomić</item>
      <item>Zajednički odvjetnički ured JOSIP JANKOVIĆ i MATE BURAZIN</item>
      <item>Jadranko Vidović punomoćnik sudionika u postupku ŠPEDTOURS d.o.o. za unutrašnju i međunarodnu špediciju i carinsko posredovanje</item>
      <item>Odvjetničko društvo MRKLIĆ &amp; PARTNERI, javno trgovačko društvo</item>
      <item>Porezna uprava Ispostava Kaštela</item>
      <item>OPĆINSKI SUD U SPLITU, Stalna služba u Kaštel Lukšiću, ZK odjel</item>
      <item>Odvjetničko društvo MRKLIĆ &amp; PARTNERI, javno trgovačko društvo</item>
      <item>Ivana Luetić Mihoci</item>
      <item>Zajednički odvjetnički ured  DARKO ŠUPER, IVICA KOVAČEVIĆ I BRANKO RABAR punomoćnik sudionika u postupku PRIMAT d.o.o. za usluge i trgovinu</item>
      <item>Branko Nenadić punomoćnik sudionika u postupku OKSID d.o.o. za proizvodnju, trgovinu i usluge</item>
      <item>Odvjetničko društvo MATULIĆ, BILIĆ I PARTNERI, j.t.d. punomoćnik sudionika u postupku GEOPROJEKT, dioničko društvo za geodetske poslove, građevinsko projektiranje i nadzor</item>
      <item>Ivica Bakotin</item>
      <item>Sanja Kulić</item>
      <item>NASTAVNI ZAVOD ZA JAVNO ZDRAVSTVO SPLITSKO-DALMATINSKE ŽUPANIJE</item>
      <item>Nada Lović</item>
      <item>Agencija za upravljanje državnom imovinom</item>
      <item>Vedran Šeparović dipl.oec.</item>
      <item>JELANA za trgovinu i usluge, društvo s ograničenom odgovornošću</item>
      <item>NADA LOVIĆ dipl..iur.</item>
      <item>Odvjetničko društvo GLAMUZINA &amp; GROŠETA</item>
      <item>Katica Nejašmić</item>
      <item>Visoki trgovački sud Republike Hrvatske</item>
      <item>Ustavni sud Republike Hrvatske</item>
      <item>Vinko Gulišija punomoćnik sudionika u postupku UNIVERZAL društvo s ograničenom odgovornošću za proizvodnju, gospodarenje otpadom, trgovinu i hotelijerstvo</item>
      <item>Sanda Lukić dipl.iur.</item>
      <item>Draško Stazić</item>
      <item>Ante Glamuzina, odvjetnik</item>
      <item>Općinski sud u Splitu</item>
      <item>Andrej Sablić punomoćnik sudionika u postupku JADRAN - METAL prerada sekundarnih sirovina d. d. "u stečaju"</item>
      <item>Porezna uprava Ispostava Kaštela</item>
      <item>Općinski sud Split, Stalna služba u Kaštel Lukšiću, Zemljišno knjižni odjel</item>
      <item>Nevenka Koroman</item>
      <item>Odvjetničko društvo GLAMUZINA &amp; GROŠETA</item>
      <item>FE MAGNETIT d.o.o. za proizvodnju</item>
      <item>Porezna uprava, Ispostava Kaštela</item>
      <item>ADRIA ČELIK d.o.o. za proizvodnju i usluge</item>
      <item>ZAGREBAČKA BANKA DIONIČKO DRUŠTVO</item>
      <item>Financijska agencija REGIONALNI CENTAR SPLIT</item>
      <item>Trgovački sud Split Računovodstvo</item>
      <item>Općinski građanski sud u Zagrebu Zemljišno knjižni odjel</item>
      <item>Trgovački sud Split Oglasna ploča</item>
      <item>Ivo Župić punomoćnik sudionika u postupku TIMONT društvo s ograničenom odgovornošću za proizvodnju proizvoda od metala i trgovinu</item>
      <item>Vinko Fabjanović punomoćnik sudionika u postupku Ilija Matešić</item>
      <item>OPĆINSKI SUD SPLIT Zemljišno knjižni odjel Split</item>
      <item>Porezna uprava Ispostava Split</item>
      <item>BASLER OSIGURANJE ZAGREB dioničko društvo za osiguranje</item>
      <item>Sberbank d.d.</item>
      <item>Centar za restrukturiranje i prodaju</item>
      <item>BASLER OSIGURANJE ZAGREB dioničko društvo za osiguranje</item>
      <item>Ante Doždor</item>
      <item>Lada Resić</item>
      <item>Željan Trumbić</item>
      <item>Jakov Marasović</item>
      <item>Dinka Marasović</item>
      <item>Vinka Marasović</item>
      <item>JADRAN - METAL prerada sekundarnih sirovina d. d. "u stečaju"</item>
      <item>OTP banka Hrvatska dioničko društvo</item>
    </derivirana_varijabla>
  </DomainObject.Predmet.OstaliListFormated>
  <DomainObject.Predmet.OstaliListFormatedOIB>
    <izvorni_sadrzaj>
      <item>Trgovački sud  u Splitu Registarski odjel, OIB 30842297926</item>
      <item>NARODNE NOVINE, dioničko društvo za izdavanje i tiskanje Službenog lista Republike Hrvatske, službenih i drugih obrazaca te , OIB 64546066176</item>
      <item>HYPO ALPE-ADRIA-BANK dioničko društvo, OIB 14036333877</item>
      <item>Michal Ireneusz Konczak</item>
      <item>Miroslav Šarić punomoćnik sudionika u postupku EUROTIM d.o.o.</item>
      <item>TONI VUKIČEVIĆ</item>
      <item>Zdenko Gudelj</item>
      <item>Dr. Silvio Ćurin, OIB 42669674962</item>
      <item>Mislav Milas, OIB 87552707608 punomoćnik sudionika u postupku ADRIATIC-BLIZNA d.o.o.</item>
      <item>Odvjetničko društvo Smolčić i Partneri, d.o.o., OIB 83235711186 punomoćnik sudionika u postupku AGENCIJA ZA INTEGRALNI TRANSPORT, društvo s ograničenom odgovornošću</item>
      <item>Gordana Vuković, OIB 22392609572</item>
      <item>Dino Puljić punomoćnik sudionika u postupku Ustanova za zapošljavanje, rad i profesionalnu rehabilitaciju osoba s invaliditetom DES</item>
      <item>Ilana Grčić, OIB 30182763166 punomoćnik sudionika u postupku MATEJ KOMERC d.o.o. za trgovinu i turizam</item>
      <item>Odvjetničko društvo Hanžeković &amp; Partneri društvo s ograničenom odgovornošću, OIB 85127306373 punomoćnik sudionika u postupku AKD-Zaštita d.o.o. za zaštitu osoba i imovine</item>
      <item>Tomislav Krka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item>
      <item>Vinko Samardžić, OIB 51470568169</item>
      <item>MIRKO DRAŠKOVIĆ</item>
      <item>Zajednički odvjetnički ured VINKO LJUBIČIĆ I ŽELJKO VRDOLJAK, OIB </item>
      <item>Odvjetničko društvo PRIMORAC I PARTNERI, j.t.d., OIB 73118313420 punomoćnik sudionika u postupku GRAĐEVINSKA INDUSTRIJA-RUDARSTVO-KAMENARSTVO KALUN d.d. za proizvodnju vapna, tehničkog kamena i betona</item>
      <item>Mijo Jeličić, OIB 71855290129</item>
      <item>Ante Ćurković</item>
      <item>Zajednički odvjetnički ured odvj.DARKO  ŠUPER, IVICA KOVAČEVIĆ &amp; BRANKO RABAR</item>
      <item>ANTE GLAMUZINA</item>
      <item>MANDA BANOVIĆ punomoćnik sudionika u postupku GALEB - PROMET društvo s ograničenom odgovornošću za trgovinu</item>
      <item>DAVOR DRMIĆ punomoćnik sudionika u postupku PREDIKAT d.o.o. za komunikacijski menadžment</item>
      <item>IVAN STRINIĆ</item>
      <item>ŽUPANIJSKO DRŽAVNO ODVJETNIŠVO SPLIT, Građansko upravni odjel, OIB 70793241859</item>
      <item>MAĐARIĆ &amp; LUI - odvjetničko društvo d.o.o., OIB 27355904472 punomoćnik sudionika u postupku Zagrebačka burza d.d.</item>
      <item>Davor Grgić punomoćnik sudionika u postupku KEMIS-TERMOCLEAN d.o.o. za industrijska čišćenja i gospodarenja otpadom</item>
      <item>Zajednički odvjetnički ured, odvjetnik Mladen Golojuh</item>
      <item>dr.sc.iur. GORDANA BRČIĆ</item>
      <item>Ivo Staničić punomoćnik sudionika u postupku BASLER OSIGURANJE ZAGREB dioničko društvo za osiguranje</item>
      <item>Marina Tončić - Bota punomoćnik sudionika u postupku TRAST međunarodno otpremništvo, dioničko društvo</item>
      <item>ODVJETNIČKO DRUŠTVO BUDIN-PENIĆ-SKERLEV javno trgovačko društva, OIB 16547109844 punomoćnik sudionika u postupku KEMOKOP društvo s ograničenom odgovornošću za specijalni transport kemikalija</item>
      <item>ODVJETNIČKO DRUŠTVO PLEŠNAR &amp; PARTNERI - u likvidaciji, OIB 65324836826</item>
      <item>Krešimir Čurković</item>
      <item>Goran Radišić, OIB 02199992335</item>
      <item>Zajednički odvjetnički ured odvjetnici MARIJAN BETLACH i KREŠIMIR BOGDAN punomoćnik sudionika u postupku ČEPO d. o. o. za proizvodnju, montažu, trgovinu, uvoz-izvoz</item>
      <item>SANJA PAIĆ punomoćnik sudionika u postupku MINAX d.o.o. za građenje, trgovinu i usluge</item>
      <item>Ognjen Frangeš, OIB 34497977683</item>
      <item>Odvjetničko društvo ŠIŠKO i partneri, j.t.d., OIB 20314590488 punomoćnik sudionika u postupku OTP banka Hrvatska dioničko društvo</item>
      <item>JADRANKA DUVNJAK</item>
      <item>Budislav Angjelinović punomoćnik sudionika u postupku TIMONT društvo s ograničenom odgovornošću za proizvodnju proizvoda od metala i trgovinu</item>
      <item>Tihomir Luetić, OIB 21180144708</item>
      <item>JELENA ĆURKOVIĆ GOŠOVIĆ</item>
      <item>Duje Nazlić, OIB 37295286102 punomoćnik sudionika u postupku B. METAL d. o. o. za trgovinu i usluge</item>
      <item>Odvjetničko društvo Ivančević i partneri, javno trgovačko društvo, OIB 16489228668</item>
      <item>Meri Juričko, OIB 50702238975 punomoćnik sudionika u postupku MILS, MLJEKARA SPLIT dioničko društvo</item>
      <item>GORDANA LUKANOVIĆ POPOVIĆ</item>
      <item>TAMARA MUŠNJAK ŠPIŠIĆ punomoćnik sudionika u postupku ALSTOM HRVATSKA d.o.o. za proizvodnju, trgovinu, inženjering i usluge</item>
      <item>Mišo Živaljić, OIB 00705338100</item>
      <item>Dragan Boljat</item>
      <item>Nives Miljuš, OIB 86253824596</item>
      <item>IVICA PARLOV</item>
      <item>Darko Varnica punomoćnik sudionika u postupku FROM društvo s ograničenom odgovornošću za građevinarstvo, ugostiteljstvo i trgovinu</item>
      <item>ECIJA KULJIŠ BAJIĆ i MERI  BLASLOV PAVASOVIĆ</item>
      <item>Mišo Živaljić, OIB 00705338100</item>
      <item>Tihomir Luetić, OIB 21180144708</item>
      <item>PAVIŠA MAROVIĆ</item>
      <item>Vladimir Modrić, OIB 30247557213</item>
      <item>MIRKO DRAŠKOVIĆ punomoćnik sudionika u postupku J.A.M. GROUP d.o.o. za turizam i usluge</item>
      <item>ODVJETNIČKO DRUŠTVO GLINSKA &amp; MIŠKOVIĆ društvo s ograničenom odgovornošću, OIB 23426318088</item>
      <item>Nives Miljuš</item>
      <item>Vinko Samardžić, OIB 51470568169</item>
      <item>Ivan Strinić</item>
      <item>Martina Tončić - Bota punomoćnik sudionika u postupku TRAST d.d.</item>
      <item>Nediljko Ivančević punomoćnik sudionika u postupku MARIS EKOLOGIJA I POLJOPRIVREDA društvo s ograničenom odgovornošću za proizvodnju, trgovinu i usluge</item>
      <item>Dragan Boljat</item>
      <item>Odvjetnički ured POLDAN, GATARA, DIZDAREVIĆ punomoćnik sudionika u postupku LINGUA-SOFT d.o.o.</item>
      <item>Maja Špoljarić punomoćnik sudionika u postupku UNIVERZAL društvo s ograničenom odgovornošću za proizvodnju, gospodarenje otpadom, trgovinu i hotelijerstvo</item>
      <item>Boris Anišić punomoćnik sudionika u postupku MOZAIK KNJIGA društvo s ograničenom odgovornošću za nakladničku djelatnost i turistička agencija</item>
      <item>KLAIĆ I KLAIĆ odvjetničko društvo, OIB 04189136759</item>
      <item>Marin Budimir, OIB 75314951924</item>
      <item>Iris Franić-Tomić</item>
      <item>Zajednički odvjetnički ured JOSIP JANKOVIĆ i MATE BURAZIN</item>
      <item>Jadranko Vidović, OIB 59002364613 punomoćnik sudionika u postupku ŠPEDTOURS d.o.o. za unutrašnju i međunarodnu špediciju i carinsko posredovanje</item>
      <item>Odvjetničko društvo MRKLIĆ &amp; PARTNERI, javno trgovačko društvo, OIB 36363240708</item>
      <item>Porezna uprava Ispostava Kaštela, OIB 18683136487</item>
      <item>OPĆINSKI SUD U SPLITU, Stalna služba u Kaštel Lukšiću, ZK odjel, OIB 61980608934</item>
      <item>Odvjetničko društvo MRKLIĆ &amp; PARTNERI, javno trgovačko društvo, OIB 36363240708</item>
      <item>Ivana Luetić Mihoci, OIB 84149388706</item>
      <item>Zajednički odvjetnički ured  DARKO ŠUPER, IVICA KOVAČEVIĆ I BRANKO RABAR punomoćnik sudionika u postupku PRIMAT d.o.o. za usluge i trgovinu</item>
      <item>Branko Nenadić punomoćnik sudionika u postupku OKSID d.o.o. za proizvodnju, trgovinu i usluge</item>
      <item>Odvjetničko društvo MATULIĆ, BILIĆ I PARTNERI, j.t.d., OIB 25781343234 punomoćnik sudionika u postupku GEOPROJEKT, dioničko društvo za geodetske poslove, građevinsko projektiranje i nadzor</item>
      <item>Ivica Bakotin, OIB 45261768485</item>
      <item>Sanja Kulić</item>
      <item>NASTAVNI ZAVOD ZA JAVNO ZDRAVSTVO SPLITSKO-DALMATINSKE ŽUPANIJE, OIB 54948902275</item>
      <item>Nada Lović, OIB 30557474014</item>
      <item>Agencija za upravljanje državnom imovinom, OIB 75666130770</item>
      <item>Vedran Šeparović dipl.oec., OIB 48360997733</item>
      <item>JELANA za trgovinu i usluge, društvo s ograničenom odgovornošću, OIB 56403884393</item>
      <item>NADA LOVIĆ dipl..iur.</item>
      <item>Odvjetničko društvo GLAMUZINA &amp; GROŠETA, OIB 69402757072</item>
      <item>Katica Nejašmić, OIB 94484004942</item>
      <item>Visoki trgovački sud Republike Hrvatske, OIB 97349366519</item>
      <item>Ustavni sud Republike Hrvatske, OIB 13613360068</item>
      <item>Vinko Gulišija punomoćnik sudionika u postupku UNIVERZAL društvo s ograničenom odgovornošću za proizvodnju, gospodarenje otpadom, trgovinu i hotelijerstvo</item>
      <item>Sanda Lukić dipl.iur.</item>
      <item>Draško Stazić, OIB 19838997198</item>
      <item>Ante Glamuzina, odvjetnik</item>
      <item>Općinski sud u Splitu, OIB 61980608934</item>
      <item>Andrej Sablić, OIB 28866778979 punomoćnik sudionika u postupku JADRAN - METAL prerada sekundarnih sirovina d. d. "u stečaju"</item>
      <item>Porezna uprava Ispostava Kaštela, OIB 18683136487</item>
      <item>Općinski sud Split, Stalna služba u Kaštel Lukšiću, Zemljišno knjižni odjel, OIB 61980608934</item>
      <item>Nevenka Koroman</item>
      <item>Odvjetničko društvo GLAMUZINA &amp; GROŠETA, OIB 69402757072</item>
      <item>FE MAGNETIT d.o.o. za proizvodnju, OIB 50226349514</item>
      <item>Porezna uprava, Ispostava Kaštela</item>
      <item>ADRIA ČELIK d.o.o. za proizvodnju i usluge, OIB 34606600284</item>
      <item>ZAGREBAČKA BANKA DIONIČKO DRUŠTVO, OIB 92963223473</item>
      <item>Financijska agencija REGIONALNI CENTAR SPLIT, OIB 85821130368</item>
      <item>Trgovački sud Split Računovodstvo, OIB 30842297926</item>
      <item>Općinski građanski sud u Zagrebu Zemljišno knjižni odjel, OIB 01252163117</item>
      <item>Trgovački sud Split Oglasna ploča, OIB 30842297926</item>
      <item>Ivo Župić punomoćnik sudionika u postupku TIMONT društvo s ograničenom odgovornošću za proizvodnju proizvoda od metala i trgovinu</item>
      <item>Vinko Fabjanović, OIB 01154302117 punomoćnik sudionika u postupku Ilija Matešić</item>
      <item>OPĆINSKI SUD SPLIT Zemljišno knjižni odjel Split, OIB 61980608934</item>
      <item>Porezna uprava Ispostava Split, OIB 18683136487</item>
      <item>BASLER OSIGURANJE ZAGREB dioničko društvo za osiguranje, OIB 59706054982</item>
      <item>Sberbank d.d., OIB 78427478595</item>
      <item>Centar za restrukturiranje i prodaju, OIB 38083028711</item>
      <item>BASLER OSIGURANJE ZAGREB dioničko društvo za osiguranje, OIB 59706054982</item>
      <item>Ante Doždor, OIB 78860880233</item>
      <item>Lada Resić, OIB 99337613697</item>
      <item>Željan Trumbić, OIB 09282283427</item>
      <item>Jakov Marasović, OIB 90407821129</item>
      <item>Dinka Marasović, OIB 77256473207</item>
      <item>Vinka Marasović</item>
      <item>JADRAN - METAL prerada sekundarnih sirovina d. d. "u stečaju", OIB 75144446829</item>
      <item>OTP banka Hrvatska dioničko društvo, OIB 52508873833</item>
    </izvorni_sadrzaj>
    <derivirana_varijabla naziv="DomainObject.Predmet.OstaliListFormatedOIB_1">
      <item>Trgovački sud  u Splitu Registarski odjel, OIB 30842297926</item>
      <item>NARODNE NOVINE, dioničko društvo za izdavanje i tiskanje Službenog lista Republike Hrvatske, službenih i drugih obrazaca te , OIB 64546066176</item>
      <item>HYPO ALPE-ADRIA-BANK dioničko društvo, OIB 14036333877</item>
      <item>Michal Ireneusz Konczak</item>
      <item>Miroslav Šarić punomoćnik sudionika u postupku EUROTIM d.o.o.</item>
      <item>TONI VUKIČEVIĆ</item>
      <item>Zdenko Gudelj</item>
      <item>Dr. Silvio Ćurin, OIB 42669674962</item>
      <item>Mislav Milas, OIB 87552707608 punomoćnik sudionika u postupku ADRIATIC-BLIZNA d.o.o.</item>
      <item>Odvjetničko društvo Smolčić i Partneri, d.o.o., OIB 83235711186 punomoćnik sudionika u postupku AGENCIJA ZA INTEGRALNI TRANSPORT, društvo s ograničenom odgovornošću</item>
      <item>Gordana Vuković, OIB 22392609572</item>
      <item>Dino Puljić punomoćnik sudionika u postupku Ustanova za zapošljavanje, rad i profesionalnu rehabilitaciju osoba s invaliditetom DES</item>
      <item>Ilana Grčić, OIB 30182763166 punomoćnik sudionika u postupku MATEJ KOMERC d.o.o. za trgovinu i turizam</item>
      <item>Odvjetničko društvo Hanžeković &amp; Partneri društvo s ograničenom odgovornošću, OIB 85127306373 punomoćnik sudionika u postupku AKD-Zaštita d.o.o. za zaštitu osoba i imovine</item>
      <item>Tomislav Krka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item>
      <item>Vinko Samardžić, OIB 51470568169</item>
      <item>MIRKO DRAŠKOVIĆ</item>
      <item>Zajednički odvjetnički ured VINKO LJUBIČIĆ I ŽELJKO VRDOLJAK, OIB </item>
      <item>Odvjetničko društvo PRIMORAC I PARTNERI, j.t.d., OIB 73118313420 punomoćnik sudionika u postupku GRAĐEVINSKA INDUSTRIJA-RUDARSTVO-KAMENARSTVO KALUN d.d. za proizvodnju vapna, tehničkog kamena i betona</item>
      <item>Mijo Jeličić, OIB 71855290129</item>
      <item>Ante Ćurković</item>
      <item>Zajednički odvjetnički ured odvj.DARKO  ŠUPER, IVICA KOVAČEVIĆ &amp; BRANKO RABAR</item>
      <item>ANTE GLAMUZINA</item>
      <item>MANDA BANOVIĆ punomoćnik sudionika u postupku GALEB - PROMET društvo s ograničenom odgovornošću za trgovinu</item>
      <item>DAVOR DRMIĆ punomoćnik sudionika u postupku PREDIKAT d.o.o. za komunikacijski menadžment</item>
      <item>IVAN STRINIĆ</item>
      <item>ŽUPANIJSKO DRŽAVNO ODVJETNIŠVO SPLIT, Građansko upravni odjel, OIB 70793241859</item>
      <item>MAĐARIĆ &amp; LUI - odvjetničko društvo d.o.o., OIB 27355904472 punomoćnik sudionika u postupku Zagrebačka burza d.d.</item>
      <item>Davor Grgić punomoćnik sudionika u postupku KEMIS-TERMOCLEAN d.o.o. za industrijska čišćenja i gospodarenja otpadom</item>
      <item>Zajednički odvjetnički ured, odvjetnik Mladen Golojuh</item>
      <item>dr.sc.iur. GORDANA BRČIĆ</item>
      <item>Ivo Staničić punomoćnik sudionika u postupku BASLER OSIGURANJE ZAGREB dioničko društvo za osiguranje</item>
      <item>Marina Tončić - Bota punomoćnik sudionika u postupku TRAST međunarodno otpremništvo, dioničko društvo</item>
      <item>ODVJETNIČKO DRUŠTVO BUDIN-PENIĆ-SKERLEV javno trgovačko društva, OIB 16547109844 punomoćnik sudionika u postupku KEMOKOP društvo s ograničenom odgovornošću za specijalni transport kemikalija</item>
      <item>ODVJETNIČKO DRUŠTVO PLEŠNAR &amp; PARTNERI - u likvidaciji, OIB 65324836826</item>
      <item>Krešimir Čurković</item>
      <item>Goran Radišić, OIB 02199992335</item>
      <item>Zajednički odvjetnički ured odvjetnici MARIJAN BETLACH i KREŠIMIR BOGDAN punomoćnik sudionika u postupku ČEPO d. o. o. za proizvodnju, montažu, trgovinu, uvoz-izvoz</item>
      <item>SANJA PAIĆ punomoćnik sudionika u postupku MINAX d.o.o. za građenje, trgovinu i usluge</item>
      <item>Ognjen Frangeš, OIB 34497977683</item>
      <item>Odvjetničko društvo ŠIŠKO i partneri, j.t.d., OIB 20314590488 punomoćnik sudionika u postupku OTP banka Hrvatska dioničko društvo</item>
      <item>JADRANKA DUVNJAK</item>
      <item>Budislav Angjelinović punomoćnik sudionika u postupku TIMONT društvo s ograničenom odgovornošću za proizvodnju proizvoda od metala i trgovinu</item>
      <item>Tihomir Luetić, OIB 21180144708</item>
      <item>JELENA ĆURKOVIĆ GOŠOVIĆ</item>
      <item>Duje Nazlić, OIB 37295286102 punomoćnik sudionika u postupku B. METAL d. o. o. za trgovinu i usluge</item>
      <item>Odvjetničko društvo Ivančević i partneri, javno trgovačko društvo, OIB 16489228668</item>
      <item>Meri Juričko, OIB 50702238975 punomoćnik sudionika u postupku MILS, MLJEKARA SPLIT dioničko društvo</item>
      <item>GORDANA LUKANOVIĆ POPOVIĆ</item>
      <item>TAMARA MUŠNJAK ŠPIŠIĆ punomoćnik sudionika u postupku ALSTOM HRVATSKA d.o.o. za proizvodnju, trgovinu, inženjering i usluge</item>
      <item>Mišo Živaljić, OIB 00705338100</item>
      <item>Dragan Boljat</item>
      <item>Nives Miljuš, OIB 86253824596</item>
      <item>IVICA PARLOV</item>
      <item>Darko Varnica punomoćnik sudionika u postupku FROM društvo s ograničenom odgovornošću za građevinarstvo, ugostiteljstvo i trgovinu</item>
      <item>ECIJA KULJIŠ BAJIĆ i MERI  BLASLOV PAVASOVIĆ</item>
      <item>Mišo Živaljić, OIB 00705338100</item>
      <item>Tihomir Luetić, OIB 21180144708</item>
      <item>PAVIŠA MAROVIĆ</item>
      <item>Vladimir Modrić, OIB 30247557213</item>
      <item>MIRKO DRAŠKOVIĆ punomoćnik sudionika u postupku J.A.M. GROUP d.o.o. za turizam i usluge</item>
      <item>ODVJETNIČKO DRUŠTVO GLINSKA &amp; MIŠKOVIĆ društvo s ograničenom odgovornošću, OIB 23426318088</item>
      <item>Nives Miljuš</item>
      <item>Vinko Samardžić, OIB 51470568169</item>
      <item>Ivan Strinić</item>
      <item>Martina Tončić - Bota punomoćnik sudionika u postupku TRAST d.d.</item>
      <item>Nediljko Ivančević punomoćnik sudionika u postupku MARIS EKOLOGIJA I POLJOPRIVREDA društvo s ograničenom odgovornošću za proizvodnju, trgovinu i usluge</item>
      <item>Dragan Boljat</item>
      <item>Odvjetnički ured POLDAN, GATARA, DIZDAREVIĆ punomoćnik sudionika u postupku LINGUA-SOFT d.o.o.</item>
      <item>Maja Špoljarić punomoćnik sudionika u postupku UNIVERZAL društvo s ograničenom odgovornošću za proizvodnju, gospodarenje otpadom, trgovinu i hotelijerstvo</item>
      <item>Boris Anišić punomoćnik sudionika u postupku MOZAIK KNJIGA društvo s ograničenom odgovornošću za nakladničku djelatnost i turistička agencija</item>
      <item>KLAIĆ I KLAIĆ odvjetničko društvo, OIB 04189136759</item>
      <item>Marin Budimir, OIB 75314951924</item>
      <item>Iris Franić-Tomić</item>
      <item>Zajednički odvjetnički ured JOSIP JANKOVIĆ i MATE BURAZIN</item>
      <item>Jadranko Vidović, OIB 59002364613 punomoćnik sudionika u postupku ŠPEDTOURS d.o.o. za unutrašnju i međunarodnu špediciju i carinsko posredovanje</item>
      <item>Odvjetničko društvo MRKLIĆ &amp; PARTNERI, javno trgovačko društvo, OIB 36363240708</item>
      <item>Porezna uprava Ispostava Kaštela, OIB 18683136487</item>
      <item>OPĆINSKI SUD U SPLITU, Stalna služba u Kaštel Lukšiću, ZK odjel, OIB 61980608934</item>
      <item>Odvjetničko društvo MRKLIĆ &amp; PARTNERI, javno trgovačko društvo, OIB 36363240708</item>
      <item>Ivana Luetić Mihoci, OIB 84149388706</item>
      <item>Zajednički odvjetnički ured  DARKO ŠUPER, IVICA KOVAČEVIĆ I BRANKO RABAR punomoćnik sudionika u postupku PRIMAT d.o.o. za usluge i trgovinu</item>
      <item>Branko Nenadić punomoćnik sudionika u postupku OKSID d.o.o. za proizvodnju, trgovinu i usluge</item>
      <item>Odvjetničko društvo MATULIĆ, BILIĆ I PARTNERI, j.t.d., OIB 25781343234 punomoćnik sudionika u postupku GEOPROJEKT, dioničko društvo za geodetske poslove, građevinsko projektiranje i nadzor</item>
      <item>Ivica Bakotin, OIB 45261768485</item>
      <item>Sanja Kulić</item>
      <item>NASTAVNI ZAVOD ZA JAVNO ZDRAVSTVO SPLITSKO-DALMATINSKE ŽUPANIJE, OIB 54948902275</item>
      <item>Nada Lović, OIB 30557474014</item>
      <item>Agencija za upravljanje državnom imovinom, OIB 75666130770</item>
      <item>Vedran Šeparović dipl.oec., OIB 48360997733</item>
      <item>JELANA za trgovinu i usluge, društvo s ograničenom odgovornošću, OIB 56403884393</item>
      <item>NADA LOVIĆ dipl..iur.</item>
      <item>Odvjetničko društvo GLAMUZINA &amp; GROŠETA, OIB 69402757072</item>
      <item>Katica Nejašmić, OIB 94484004942</item>
      <item>Visoki trgovački sud Republike Hrvatske, OIB 97349366519</item>
      <item>Ustavni sud Republike Hrvatske, OIB 13613360068</item>
      <item>Vinko Gulišija punomoćnik sudionika u postupku UNIVERZAL društvo s ograničenom odgovornošću za proizvodnju, gospodarenje otpadom, trgovinu i hotelijerstvo</item>
      <item>Sanda Lukić dipl.iur.</item>
      <item>Draško Stazić, OIB 19838997198</item>
      <item>Ante Glamuzina, odvjetnik</item>
      <item>Općinski sud u Splitu, OIB 61980608934</item>
      <item>Andrej Sablić, OIB 28866778979 punomoćnik sudionika u postupku JADRAN - METAL prerada sekundarnih sirovina d. d. "u stečaju"</item>
      <item>Porezna uprava Ispostava Kaštela, OIB 18683136487</item>
      <item>Općinski sud Split, Stalna služba u Kaštel Lukšiću, Zemljišno knjižni odjel, OIB 61980608934</item>
      <item>Nevenka Koroman</item>
      <item>Odvjetničko društvo GLAMUZINA &amp; GROŠETA, OIB 69402757072</item>
      <item>FE MAGNETIT d.o.o. za proizvodnju, OIB 50226349514</item>
      <item>Porezna uprava, Ispostava Kaštela</item>
      <item>ADRIA ČELIK d.o.o. za proizvodnju i usluge, OIB 34606600284</item>
      <item>ZAGREBAČKA BANKA DIONIČKO DRUŠTVO, OIB 92963223473</item>
      <item>Financijska agencija REGIONALNI CENTAR SPLIT, OIB 85821130368</item>
      <item>Trgovački sud Split Računovodstvo, OIB 30842297926</item>
      <item>Općinski građanski sud u Zagrebu Zemljišno knjižni odjel, OIB 01252163117</item>
      <item>Trgovački sud Split Oglasna ploča, OIB 30842297926</item>
      <item>Ivo Župić punomoćnik sudionika u postupku TIMONT društvo s ograničenom odgovornošću za proizvodnju proizvoda od metala i trgovinu</item>
      <item>Vinko Fabjanović, OIB 01154302117 punomoćnik sudionika u postupku Ilija Matešić</item>
      <item>OPĆINSKI SUD SPLIT Zemljišno knjižni odjel Split, OIB 61980608934</item>
      <item>Porezna uprava Ispostava Split, OIB 18683136487</item>
      <item>BASLER OSIGURANJE ZAGREB dioničko društvo za osiguranje, OIB 59706054982</item>
      <item>Sberbank d.d., OIB 78427478595</item>
      <item>Centar za restrukturiranje i prodaju, OIB 38083028711</item>
      <item>BASLER OSIGURANJE ZAGREB dioničko društvo za osiguranje, OIB 59706054982</item>
      <item>Ante Doždor, OIB 78860880233</item>
      <item>Lada Resić, OIB 99337613697</item>
      <item>Željan Trumbić, OIB 09282283427</item>
      <item>Jakov Marasović, OIB 90407821129</item>
      <item>Dinka Marasović, OIB 77256473207</item>
      <item>Vinka Marasović</item>
      <item>JADRAN - METAL prerada sekundarnih sirovina d. d. "u stečaju", OIB 75144446829</item>
      <item>OTP banka Hrvatska dioničko društvo, OIB 52508873833</item>
    </derivirana_varijabla>
  </DomainObject.Predmet.OstaliListFormatedOIB>
  <DomainObject.Predmet.OstaliListFormatedWithAdress>
    <izvorni_sadrzaj>
      <item>Trgovački sud  u Splitu Registarski odjel, Sukoišanska 6, 21000 Split</item>
      <item>NARODNE NOVINE, dioničko društvo za izdavanje i tiskanje Službenog lista Republike Hrvatske, službenih i drugih obrazaca te , Savski Gaj XIII. put 6, 10000 Zagreb</item>
      <item>HYPO ALPE-ADRIA-BANK dioničko društvo, Slavonska avenija 6, 10000 Zagreb</item>
      <item>Michal Ireneusz Konczak, Wojewooda Mazowiecki 1, </item>
      <item>Miroslav Šarić, Trg  Hrvatske bratske zajednice 2 B, 21000 Split punomoćnik sudionika u postupku EUROTIM d.o.o.</item>
      <item>TONI VUKIČEVIĆ, Gorička 6, 21000 Split</item>
      <item>Zdenko Gudelj, Gundulićeva 26, 21000 Split</item>
      <item>Dr. Silvio Ćurin, Domovinskog rata 27/I, 21000 Split</item>
      <item>Mislav Milas, Gundulićeva 26a/III, 21000 Split punomoćnik sudionika u postupku ADRIATIC-BLIZNA d.o.o.</item>
      <item>Odvjetničko društvo Smolčić i Partneri, d.o.o., Jurišićeva 23, 10000 Zagreb punomoćnik sudionika u postupku AGENCIJA ZA INTEGRALNI TRANSPORT, društvo s ograničenom odgovornošću</item>
      <item>Gordana Vuković, Četvrt Žarka Dražojevića 1A, 21310 Omiš</item>
      <item>Dino Puljić, Domovinskog rata 27, 21000 Split punomoćnik sudionika u postupku Ustanova za zapošljavanje, rad i profesionalnu rehabilitaciju osoba s invaliditetom DES</item>
      <item>Ilana Grčić, Put Žnjana 24 A, 21000 Split punomoćnik sudionika u postupku MATEJ KOMERC d.o.o. za trgovinu i turizam</item>
      <item>Odvjetničko društvo Hanžeković &amp; Partneri društvo s ograničenom odgovornošću, Radnička cesta 22, 10000 Zagreb punomoćnik sudionika u postupku AKD-Zaštita d.o.o. za zaštitu osoba i imovine</item>
      <item>Tomislav Krka, Starčevićeva 13/1, 21000 Split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 Ćiril-Metodova 38, 21000 Split</item>
      <item>Vinko Samardžić, Kavanjinova 5/II, 21000 Split</item>
      <item>MIRKO DRAŠKOVIĆ, Bana Berislavića 15, 21000 Split</item>
      <item>Zajednički odvjetnički ured VINKO LJUBIČIĆ I ŽELJKO VRDOLJAK, Sukoišanska 4, 21000 Split</item>
      <item>Odvjetničko društvo PRIMORAC I PARTNERI, j.t.d., Trg hrvatske bratske zajednice 2/B, Split punomoćnik sudionika u postupku GRAĐEVINSKA INDUSTRIJA-RUDARSTVO-KAMENARSTVO KALUN d.d. za proizvodnju vapna, tehničkog kamena i betona</item>
      <item>Mijo Jeličić, Kliška 29., 21000 Split</item>
      <item>Ante Ćurković, Slavićeva 2, 21000 Split</item>
      <item>Zajednički odvjetnički ured odvj.DARKO  ŠUPER, IVICA KOVAČEVIĆ &amp; BRANKO RABAR, Evropske avenije 3/I, Osijek</item>
      <item>ANTE GLAMUZINA, Krajjiška 27, 10000 Zagreb</item>
      <item>MANDA BANOVIĆ, Srednjaci 16, 21000 Split punomoćnik sudionika u postupku GALEB - PROMET društvo s ograničenom odgovornošću za trgovinu</item>
      <item>DAVOR DRMIĆ, Domovinskog rata 10/I, 21000 Split punomoćnik sudionika u postupku PREDIKAT d.o.o. za komunikacijski menadžment</item>
      <item>IVAN STRINIĆ, Mažuranićevo šetalište 24, 21000 Split</item>
      <item>ŽUPANIJSKO DRŽAVNO ODVJETNIŠVO SPLIT, Građansko upravni odjel, Gundulićeva 29 a, 21000 Split</item>
      <item>MAĐARIĆ &amp; LUI - odvjetničko društvo d.o.o., Ilica 191F, 10000 Zagreb punomoćnik sudionika u postupku Zagrebačka burza d.d.</item>
      <item>Davor Grgić, Haulikova 1, 10000 Zagreb punomoćnik sudionika u postupku KEMIS-TERMOCLEAN d.o.o. za industrijska čišćenja i gospodarenja otpadom</item>
      <item>Zajednički odvjetnički ured, odvjetnik Mladen Golojuh, Mažuranićev trg 8, 10000 Zagreb</item>
      <item>dr.sc.iur. GORDANA BRČIĆ, Slavićeva 2, 21000 Split</item>
      <item>Ivo Staničić, Gundulićeva 26 a, 21000 Split punomoćnik sudionika u postupku BASLER OSIGURANJE ZAGREB dioničko društvo za osiguranje</item>
      <item>Marina Tončić - Bota, Nikole Tesle 3/II, 10000 Zagreb punomoćnik sudionika u postupku TRAST međunarodno otpremništvo, dioničko društvo</item>
      <item>ODVJETNIČKO DRUŠTVO BUDIN-PENIĆ-SKERLEV javno trgovačko društva, Svetice br. 23, 10000 Zagreb punomoćnik sudionika u postupku KEMOKOP društvo s ograničenom odgovornošću za specijalni transport kemikalija</item>
      <item>ODVJETNIČKO DRUŠTVO PLEŠNAR &amp; PARTNERI - u likvidaciji, Mrazovićeva 5, Zagreb</item>
      <item>Krešimir Čurković, Maksimirska  25, 10000 Zagreb</item>
      <item>Goran Radišić, Opatička 2a, 48000 Koprivnica</item>
      <item>Zajednički odvjetnički ured odvjetnici MARIJAN BETLACH i KREŠIMIR BOGDAN, Trg pobjede br. 26, 35101 Slavonski Brod punomoćnik sudionika u postupku ČEPO d. o. o. za proizvodnju, montažu, trgovinu, uvoz-izvoz</item>
      <item>SANJA PAIĆ, Horvaćanska cesta 47/II, 10000 Zagreb punomoćnik sudionika u postupku MINAX d.o.o. za građenje, trgovinu i usluge</item>
      <item>Ognjen Frangeš, Trg Kralja Petra Svačića 1, Zagreb</item>
      <item>Odvjetničko društvo ŠIŠKO i partneri, j.t.d., Lovretska 1, Split punomoćnik sudionika u postupku OTP banka Hrvatska dioničko društvo</item>
      <item>JADRANKA DUVNJAK, Vukovarska 24 c, 21215 Kaštel Stari</item>
      <item>Budislav Angjelinović, Biokovska 2/I, 21000 Split punomoćnik sudionika u postupku TIMONT društvo s ograničenom odgovornošću za proizvodnju proizvoda od metala i trgovinu</item>
      <item>Tihomir Luetić, Sukoišanska 25, 21000 Split</item>
      <item>JELENA ĆURKOVIĆ GOŠOVIĆ, Trg hrvatske bratske zajednice 2/III, 21000 Split</item>
      <item>Duje Nazlić, Masarykova Ulica 15, Zagreb punomoćnik sudionika u postupku B. METAL d. o. o. za trgovinu i usluge</item>
      <item>Odvjetničko društvo Ivančević i partneri, javno trgovačko društvo, Boktuljin put/b.b., Split</item>
      <item>Meri Juričko, Ćiril Metodova br. 38, 21000 Split punomoćnik sudionika u postupku MILS, MLJEKARA SPLIT dioničko društvo</item>
      <item>GORDANA LUKANOVIĆ POPOVIĆ, Laginjina 8, 51001 Rijeka</item>
      <item>TAMARA MUŠNJAK ŠPIŠIĆ, V.Nazora 8/10, 47000 Karlovac punomoćnik sudionika u postupku ALSTOM HRVATSKA d.o.o. za proizvodnju, trgovinu, inženjering i usluge</item>
      <item>Mišo Živaljić, Table 23, 21000 Split</item>
      <item>Dragan Boljat, Šubićeva 3/II, 21000 Split</item>
      <item>Nives Miljuš, Put Plokita 5, 21000 Split</item>
      <item>IVICA PARLOV, Gundulićeva 26 a/ III, 21000 Split</item>
      <item>Darko Varnica, F. Tuđmana 632, 21214 Kaštel Kambelovac punomoćnik sudionika u postupku FROM društvo s ograničenom odgovornošću za građevinarstvo, ugostiteljstvo i trgovinu</item>
      <item>ECIJA KULJIŠ BAJIĆ i MERI  BLASLOV PAVASOVIĆ, Ćiril Metodova 38, 21000 Split</item>
      <item>Mišo Živaljić, Table 23, 21000 Split</item>
      <item>Tihomir Luetić, Sukoišanska 25, 21000 Split</item>
      <item>PAVIŠA MAROVIĆ, Bosanska 11, 21000 Split</item>
      <item>Vladimir Modrić, Martićeva Ulica 47, Zagreb</item>
      <item>MIRKO DRAŠKOVIĆ, Bana Berislavića 15, 21000 Split punomoćnik sudionika u postupku J.A.M. GROUP d.o.o. za turizam i usluge</item>
      <item>ODVJETNIČKO DRUŠTVO GLINSKA &amp; MIŠKOVIĆ društvo s ograničenom odgovornošću, Ulica grada Vukovara 269f, 10000 Zagreb</item>
      <item>Nives Miljuš, Put  Plokita  5, 21000 Split</item>
      <item>Vinko Samardžić, Kavanjinova 5/II, 21000 Split</item>
      <item>Ivan Strinić, Mažuranićevo  šetalište 24, 21000 Split</item>
      <item>Martina Tončić - Bota, Nikole Tesle 3/II, 10000 Zagreb punomoćnik sudionika u postupku TRAST d.d.</item>
      <item>Nediljko Ivančević, 114.brigade 10, 21000 Split punomoćnik sudionika u postupku MARIS EKOLOGIJA I POLJOPRIVREDA društvo s ograničenom odgovornošću za proizvodnju, trgovinu i usluge</item>
      <item>Dragan Boljat, Šubićeva 3/II, Split 21000</item>
      <item>Odvjetnički ured POLDAN, GATARA, DIZDAREVIĆ, Jadranski trg 4, 51000 Rijeka punomoćnik sudionika u postupku LINGUA-SOFT d.o.o.</item>
      <item>Maja Špoljarić, Kolodvorska 12, 42000 Varaždin punomoćnik sudionika u postupku UNIVERZAL društvo s ograničenom odgovornošću za proizvodnju, gospodarenje otpadom, trgovinu i hotelijerstvo</item>
      <item>Boris Anišić, Ilica 191 B, 10000 Zagreb punomoćnik sudionika u postupku MOZAIK KNJIGA društvo s ograničenom odgovornošću za nakladničku djelatnost i turistička agencija</item>
      <item>KLAIĆ I KLAIĆ odvjetničko društvo, Kolodvorska 24, Kutina</item>
      <item>Marin Budimir, Tolstojeva 35 A, 21000 Split</item>
      <item>Iris Franić-Tomić, Ribarska 2, 21310 Omiš</item>
      <item>Zajednički odvjetnički ured JOSIP JANKOVIĆ i MATE BURAZIN, Vranicanijeva 5/I, 47000 Karlovac</item>
      <item>Jadranko Vidović, Mažuranićevo šetalište 55, 21000 Split punomoćnik sudionika u postupku ŠPEDTOURS d.o.o. za unutrašnju i međunarodnu špediciju i carinsko posredovanje</item>
      <item>Odvjetničko društvo MRKLIĆ &amp; PARTNERI, javno trgovačko društvo, Klaićeva Poljana 1, Split</item>
      <item>Porezna uprava Ispostava Kaštela, 21212 Kaštel Sućurac</item>
      <item>OPĆINSKI SUD U SPLITU, Stalna služba u Kaštel Lukšiću, ZK odjel, Kaštel Lukšić</item>
      <item>Odvjetničko društvo MRKLIĆ &amp; PARTNERI, javno trgovačko društvo, Klaićeva Poljana 1, Split</item>
      <item>Ivana Luetić Mihoci, Đorđićeva Ulica 20, Zagreb</item>
      <item>Zajednički odvjetnički ured  DARKO ŠUPER, IVICA KOVAČEVIĆ I BRANKO RABAR, Europske avenije 3/I, 31000 Osijek punomoćnik sudionika u postupku PRIMAT d.o.o. za usluge i trgovinu</item>
      <item>Branko Nenadić, Svetog Ivana Krstitelja  83 a, 31326 Darda punomoćnik sudionika u postupku OKSID d.o.o. za proizvodnju, trgovinu i usluge</item>
      <item>Odvjetničko društvo MATULIĆ, BILIĆ I PARTNERI, j.t.d., Sukoišanska 43, 21000 Split punomoćnik sudionika u postupku GEOPROJEKT, dioničko društvo za geodetske poslove, građevinsko projektiranje i nadzor</item>
      <item>Ivica Bakotin, Ulica Čeline 38, 21212 Kaštel Sućurac</item>
      <item>Sanja Kulić, Ljudevita Posavskog 15, 21000 Split</item>
      <item>NASTAVNI ZAVOD ZA JAVNO ZDRAVSTVO SPLITSKO-DALMATINSKE ŽUPANIJE, Vukovarska 46, 21000 Split</item>
      <item>Nada Lović, Pujanke 1, 21000 Split</item>
      <item>Agencija za upravljanje državnom imovinom, Ivana Lučića 6, 10000 Zagreb</item>
      <item>Vedran Šeparović dipl.oec., Dubrovačka 31, 21000 Split</item>
      <item>JELANA za trgovinu i usluge, društvo s ograničenom odgovornošću, Hercegovačka 126, Split</item>
      <item>NADA LOVIĆ dipl..iur., Trg Franje Tuđmana 4, 21000 Split</item>
      <item>Odvjetničko društvo GLAMUZINA &amp; GROŠETA, Krajiška 27, 10000 Zagreb</item>
      <item>Katica Nejašmić, Bana Josipa Jelačića 6, 21000 Split</item>
      <item>Visoki trgovački sud Republike Hrvatske, Ulica Petra Berislavića 11, 10000 Zagreb</item>
      <item>Ustavni sud Republike Hrvatske, Trg sv. Marka 4, 10000 Zagreb</item>
      <item>Vinko Gulišija, Hrvatske mornarice 1 G/I, 21000 Split punomoćnik sudionika u postupku UNIVERZAL društvo s ograničenom odgovornošću za proizvodnju, gospodarenje otpadom, trgovinu i hotelijerstvo</item>
      <item>Sanda Lukić dipl.iur., Ulica domovinskog rata 49, 21000 Split</item>
      <item>Draško Stazić, Hercegovačka 126, 21000 Split</item>
      <item>Ante Glamuzina, odvjetnik, Krajiška 27, 10000 Zagreb</item>
      <item>Općinski sud u Splitu, Dračevac, Ex Vojarna Sveti Križ, Split</item>
      <item>Andrej Sablić, Kumičićeva 41, 51000 Rijeka punomoćnik sudionika u postupku JADRAN - METAL prerada sekundarnih sirovina d. d. "u stečaju"</item>
      <item>Porezna uprava Ispostava Kaštela, Braće Radića bb, 21212 Kaštel Sućurac</item>
      <item>Općinski sud Split, Stalna služba u Kaštel Lukšiću, Zemljišno knjižni odjel, 21215 Kaštel Lukšić</item>
      <item>Nevenka Koroman, Gjure Szaba 4, 10000 Zagreb</item>
      <item>Odvjetničko društvo GLAMUZINA &amp; GROŠETA, Krajiška 27, 10000 Zagreb</item>
      <item>FE MAGNETIT d.o.o. za proizvodnju, Ruđera Boškovića 7/131, Split</item>
      <item>Porezna uprava, Ispostava Kaštela, Braće Radića b.b., 21212 Kaštel Sućurac</item>
      <item>ADRIA ČELIK d.o.o. za proizvodnju i usluge, Cesta dr. Franje Tuđmana/b.b., Kaštel Sućurac</item>
      <item>ZAGREBAČKA BANKA DIONIČKO DRUŠTVO, Trg bana Josipa Jelačića 10, 10000 Zagreb</item>
      <item>Financijska agencija REGIONALNI CENTAR SPLIT, Mažruanićevo šetalište 24 b, 21000 Split</item>
      <item>Trgovački sud Split Računovodstvo, Sukoišanska 6, 21000 Split</item>
      <item>Općinski građanski sud u Zagrebu Zemljišno knjižni odjel, Ulica grada Vukovara 84, 10000 Zagreb</item>
      <item>Trgovački sud Split Oglasna ploča, Sukoišanska 6, 21000 Split</item>
      <item>Ivo Župić, Put Pećina 39, 21218 Deget Donji punomoćnik sudionika u postupku TIMONT društvo s ograničenom odgovornošću za proizvodnju proizvoda od metala i trgovinu</item>
      <item>Vinko Fabjanović, Kralja Zvonimira 40, 21000 Split punomoćnik sudionika u postupku Ilija Matešić</item>
      <item>OPĆINSKI SUD SPLIT Zemljišno knjižni odjel Split, Gundulićeva 29, 21000 Split</item>
      <item>Porezna uprava Ispostava Split, Domovinskog rata 2, 21000 Split</item>
      <item>BASLER OSIGURANJE ZAGREB dioničko društvo za osiguranje, Radnička cesta 37/b, 10000 Zagreb</item>
      <item>Sberbank d.d., Varšavska 9, 10000 Zagreb</item>
      <item>Centar za restrukturiranje i prodaju, Ivana Lučića 6, 10000 Zagreb</item>
      <item>BASLER OSIGURANJE ZAGREB dioničko društvo za osiguranje, Radnička cesta 37/b, 10000 Zagreb</item>
      <item>Ante Doždor, Plemićeva 2, 10000 Zagreb</item>
      <item>Lada Resić, Šime Ljubića 2 A, 21000 Split</item>
      <item>Željan Trumbić, Ulica Lavoslava Švarca 3, Zagreb</item>
      <item>Jakov Marasović, Šime Ljubića 4, 21000 Split</item>
      <item>Dinka Marasović, Šime Ljubića 4, 21000 Split</item>
      <item>Vinka Marasović, Šime Ljubića 4, 21000 Split</item>
      <item>JADRAN - METAL prerada sekundarnih sirovina d. d. "u stečaju", Valica 2, 52100 Pula</item>
      <item>OTP banka Hrvatska dioničko društvo, Ulica Domovinskog rata 3, 23000 Zadar</item>
    </izvorni_sadrzaj>
    <derivirana_varijabla naziv="DomainObject.Predmet.OstaliListFormatedWithAdress_1">
      <item>Trgovački sud  u Splitu Registarski odjel, Sukoišanska 6, 21000 Split</item>
      <item>NARODNE NOVINE, dioničko društvo za izdavanje i tiskanje Službenog lista Republike Hrvatske, službenih i drugih obrazaca te , Savski Gaj XIII. put 6, 10000 Zagreb</item>
      <item>HYPO ALPE-ADRIA-BANK dioničko društvo, Slavonska avenija 6, 10000 Zagreb</item>
      <item>Michal Ireneusz Konczak, Wojewooda Mazowiecki 1, </item>
      <item>Miroslav Šarić, Trg  Hrvatske bratske zajednice 2 B, 21000 Split punomoćnik sudionika u postupku EUROTIM d.o.o.</item>
      <item>TONI VUKIČEVIĆ, Gorička 6, 21000 Split</item>
      <item>Zdenko Gudelj, Gundulićeva 26, 21000 Split</item>
      <item>Dr. Silvio Ćurin, Domovinskog rata 27/I, 21000 Split</item>
      <item>Mislav Milas, Gundulićeva 26a/III, 21000 Split punomoćnik sudionika u postupku ADRIATIC-BLIZNA d.o.o.</item>
      <item>Odvjetničko društvo Smolčić i Partneri, d.o.o., Jurišićeva 23, 10000 Zagreb punomoćnik sudionika u postupku AGENCIJA ZA INTEGRALNI TRANSPORT, društvo s ograničenom odgovornošću</item>
      <item>Gordana Vuković, Četvrt Žarka Dražojevića 1A, 21310 Omiš</item>
      <item>Dino Puljić, Domovinskog rata 27, 21000 Split punomoćnik sudionika u postupku Ustanova za zapošljavanje, rad i profesionalnu rehabilitaciju osoba s invaliditetom DES</item>
      <item>Ilana Grčić, Put Žnjana 24 A, 21000 Split punomoćnik sudionika u postupku MATEJ KOMERC d.o.o. za trgovinu i turizam</item>
      <item>Odvjetničko društvo Hanžeković &amp; Partneri društvo s ograničenom odgovornošću, Radnička cesta 22, 10000 Zagreb punomoćnik sudionika u postupku AKD-Zaštita d.o.o. za zaštitu osoba i imovine</item>
      <item>Tomislav Krka, Starčevićeva 13/1, 21000 Split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 Ćiril-Metodova 38, 21000 Split</item>
      <item>Vinko Samardžić, Kavanjinova 5/II, 21000 Split</item>
      <item>MIRKO DRAŠKOVIĆ, Bana Berislavića 15, 21000 Split</item>
      <item>Zajednički odvjetnički ured VINKO LJUBIČIĆ I ŽELJKO VRDOLJAK, Sukoišanska 4, 21000 Split</item>
      <item>Odvjetničko društvo PRIMORAC I PARTNERI, j.t.d., Trg hrvatske bratske zajednice 2/B, Split punomoćnik sudionika u postupku GRAĐEVINSKA INDUSTRIJA-RUDARSTVO-KAMENARSTVO KALUN d.d. za proizvodnju vapna, tehničkog kamena i betona</item>
      <item>Mijo Jeličić, Kliška 29., 21000 Split</item>
      <item>Ante Ćurković, Slavićeva 2, 21000 Split</item>
      <item>Zajednički odvjetnički ured odvj.DARKO  ŠUPER, IVICA KOVAČEVIĆ &amp; BRANKO RABAR, Evropske avenije 3/I, Osijek</item>
      <item>ANTE GLAMUZINA, Krajjiška 27, 10000 Zagreb</item>
      <item>MANDA BANOVIĆ, Srednjaci 16, 21000 Split punomoćnik sudionika u postupku GALEB - PROMET društvo s ograničenom odgovornošću za trgovinu</item>
      <item>DAVOR DRMIĆ, Domovinskog rata 10/I, 21000 Split punomoćnik sudionika u postupku PREDIKAT d.o.o. za komunikacijski menadžment</item>
      <item>IVAN STRINIĆ, Mažuranićevo šetalište 24, 21000 Split</item>
      <item>ŽUPANIJSKO DRŽAVNO ODVJETNIŠVO SPLIT, Građansko upravni odjel, Gundulićeva 29 a, 21000 Split</item>
      <item>MAĐARIĆ &amp; LUI - odvjetničko društvo d.o.o., Ilica 191F, 10000 Zagreb punomoćnik sudionika u postupku Zagrebačka burza d.d.</item>
      <item>Davor Grgić, Haulikova 1, 10000 Zagreb punomoćnik sudionika u postupku KEMIS-TERMOCLEAN d.o.o. za industrijska čišćenja i gospodarenja otpadom</item>
      <item>Zajednički odvjetnički ured, odvjetnik Mladen Golojuh, Mažuranićev trg 8, 10000 Zagreb</item>
      <item>dr.sc.iur. GORDANA BRČIĆ, Slavićeva 2, 21000 Split</item>
      <item>Ivo Staničić, Gundulićeva 26 a, 21000 Split punomoćnik sudionika u postupku BASLER OSIGURANJE ZAGREB dioničko društvo za osiguranje</item>
      <item>Marina Tončić - Bota, Nikole Tesle 3/II, 10000 Zagreb punomoćnik sudionika u postupku TRAST međunarodno otpremništvo, dioničko društvo</item>
      <item>ODVJETNIČKO DRUŠTVO BUDIN-PENIĆ-SKERLEV javno trgovačko društva, Svetice br. 23, 10000 Zagreb punomoćnik sudionika u postupku KEMOKOP društvo s ograničenom odgovornošću za specijalni transport kemikalija</item>
      <item>ODVJETNIČKO DRUŠTVO PLEŠNAR &amp; PARTNERI - u likvidaciji, Mrazovićeva 5, Zagreb</item>
      <item>Krešimir Čurković, Maksimirska  25, 10000 Zagreb</item>
      <item>Goran Radišić, Opatička 2a, 48000 Koprivnica</item>
      <item>Zajednički odvjetnički ured odvjetnici MARIJAN BETLACH i KREŠIMIR BOGDAN, Trg pobjede br. 26, 35101 Slavonski Brod punomoćnik sudionika u postupku ČEPO d. o. o. za proizvodnju, montažu, trgovinu, uvoz-izvoz</item>
      <item>SANJA PAIĆ, Horvaćanska cesta 47/II, 10000 Zagreb punomoćnik sudionika u postupku MINAX d.o.o. za građenje, trgovinu i usluge</item>
      <item>Ognjen Frangeš, Trg Kralja Petra Svačića 1, Zagreb</item>
      <item>Odvjetničko društvo ŠIŠKO i partneri, j.t.d., Lovretska 1, Split punomoćnik sudionika u postupku OTP banka Hrvatska dioničko društvo</item>
      <item>JADRANKA DUVNJAK, Vukovarska 24 c, 21215 Kaštel Stari</item>
      <item>Budislav Angjelinović, Biokovska 2/I, 21000 Split punomoćnik sudionika u postupku TIMONT društvo s ograničenom odgovornošću za proizvodnju proizvoda od metala i trgovinu</item>
      <item>Tihomir Luetić, Sukoišanska 25, 21000 Split</item>
      <item>JELENA ĆURKOVIĆ GOŠOVIĆ, Trg hrvatske bratske zajednice 2/III, 21000 Split</item>
      <item>Duje Nazlić, Masarykova Ulica 15, Zagreb punomoćnik sudionika u postupku B. METAL d. o. o. za trgovinu i usluge</item>
      <item>Odvjetničko društvo Ivančević i partneri, javno trgovačko društvo, Boktuljin put/b.b., Split</item>
      <item>Meri Juričko, Ćiril Metodova br. 38, 21000 Split punomoćnik sudionika u postupku MILS, MLJEKARA SPLIT dioničko društvo</item>
      <item>GORDANA LUKANOVIĆ POPOVIĆ, Laginjina 8, 51001 Rijeka</item>
      <item>TAMARA MUŠNJAK ŠPIŠIĆ, V.Nazora 8/10, 47000 Karlovac punomoćnik sudionika u postupku ALSTOM HRVATSKA d.o.o. za proizvodnju, trgovinu, inženjering i usluge</item>
      <item>Mišo Živaljić, Table 23, 21000 Split</item>
      <item>Dragan Boljat, Šubićeva 3/II, 21000 Split</item>
      <item>Nives Miljuš, Put Plokita 5, 21000 Split</item>
      <item>IVICA PARLOV, Gundulićeva 26 a/ III, 21000 Split</item>
      <item>Darko Varnica, F. Tuđmana 632, 21214 Kaštel Kambelovac punomoćnik sudionika u postupku FROM društvo s ograničenom odgovornošću za građevinarstvo, ugostiteljstvo i trgovinu</item>
      <item>ECIJA KULJIŠ BAJIĆ i MERI  BLASLOV PAVASOVIĆ, Ćiril Metodova 38, 21000 Split</item>
      <item>Mišo Živaljić, Table 23, 21000 Split</item>
      <item>Tihomir Luetić, Sukoišanska 25, 21000 Split</item>
      <item>PAVIŠA MAROVIĆ, Bosanska 11, 21000 Split</item>
      <item>Vladimir Modrić, Martićeva Ulica 47, Zagreb</item>
      <item>MIRKO DRAŠKOVIĆ, Bana Berislavića 15, 21000 Split punomoćnik sudionika u postupku J.A.M. GROUP d.o.o. za turizam i usluge</item>
      <item>ODVJETNIČKO DRUŠTVO GLINSKA &amp; MIŠKOVIĆ društvo s ograničenom odgovornošću, Ulica grada Vukovara 269f, 10000 Zagreb</item>
      <item>Nives Miljuš, Put  Plokita  5, 21000 Split</item>
      <item>Vinko Samardžić, Kavanjinova 5/II, 21000 Split</item>
      <item>Ivan Strinić, Mažuranićevo  šetalište 24, 21000 Split</item>
      <item>Martina Tončić - Bota, Nikole Tesle 3/II, 10000 Zagreb punomoćnik sudionika u postupku TRAST d.d.</item>
      <item>Nediljko Ivančević, 114.brigade 10, 21000 Split punomoćnik sudionika u postupku MARIS EKOLOGIJA I POLJOPRIVREDA društvo s ograničenom odgovornošću za proizvodnju, trgovinu i usluge</item>
      <item>Dragan Boljat, Šubićeva 3/II, Split 21000</item>
      <item>Odvjetnički ured POLDAN, GATARA, DIZDAREVIĆ, Jadranski trg 4, 51000 Rijeka punomoćnik sudionika u postupku LINGUA-SOFT d.o.o.</item>
      <item>Maja Špoljarić, Kolodvorska 12, 42000 Varaždin punomoćnik sudionika u postupku UNIVERZAL društvo s ograničenom odgovornošću za proizvodnju, gospodarenje otpadom, trgovinu i hotelijerstvo</item>
      <item>Boris Anišić, Ilica 191 B, 10000 Zagreb punomoćnik sudionika u postupku MOZAIK KNJIGA društvo s ograničenom odgovornošću za nakladničku djelatnost i turistička agencija</item>
      <item>KLAIĆ I KLAIĆ odvjetničko društvo, Kolodvorska 24, Kutina</item>
      <item>Marin Budimir, Tolstojeva 35 A, 21000 Split</item>
      <item>Iris Franić-Tomić, Ribarska 2, 21310 Omiš</item>
      <item>Zajednički odvjetnički ured JOSIP JANKOVIĆ i MATE BURAZIN, Vranicanijeva 5/I, 47000 Karlovac</item>
      <item>Jadranko Vidović, Mažuranićevo šetalište 55, 21000 Split punomoćnik sudionika u postupku ŠPEDTOURS d.o.o. za unutrašnju i međunarodnu špediciju i carinsko posredovanje</item>
      <item>Odvjetničko društvo MRKLIĆ &amp; PARTNERI, javno trgovačko društvo, Klaićeva Poljana 1, Split</item>
      <item>Porezna uprava Ispostava Kaštela, 21212 Kaštel Sućurac</item>
      <item>OPĆINSKI SUD U SPLITU, Stalna služba u Kaštel Lukšiću, ZK odjel, Kaštel Lukšić</item>
      <item>Odvjetničko društvo MRKLIĆ &amp; PARTNERI, javno trgovačko društvo, Klaićeva Poljana 1, Split</item>
      <item>Ivana Luetić Mihoci, Đorđićeva Ulica 20, Zagreb</item>
      <item>Zajednički odvjetnički ured  DARKO ŠUPER, IVICA KOVAČEVIĆ I BRANKO RABAR, Europske avenije 3/I, 31000 Osijek punomoćnik sudionika u postupku PRIMAT d.o.o. za usluge i trgovinu</item>
      <item>Branko Nenadić, Svetog Ivana Krstitelja  83 a, 31326 Darda punomoćnik sudionika u postupku OKSID d.o.o. za proizvodnju, trgovinu i usluge</item>
      <item>Odvjetničko društvo MATULIĆ, BILIĆ I PARTNERI, j.t.d., Sukoišanska 43, 21000 Split punomoćnik sudionika u postupku GEOPROJEKT, dioničko društvo za geodetske poslove, građevinsko projektiranje i nadzor</item>
      <item>Ivica Bakotin, Ulica Čeline 38, 21212 Kaštel Sućurac</item>
      <item>Sanja Kulić, Ljudevita Posavskog 15, 21000 Split</item>
      <item>NASTAVNI ZAVOD ZA JAVNO ZDRAVSTVO SPLITSKO-DALMATINSKE ŽUPANIJE, Vukovarska 46, 21000 Split</item>
      <item>Nada Lović, Pujanke 1, 21000 Split</item>
      <item>Agencija za upravljanje državnom imovinom, Ivana Lučića 6, 10000 Zagreb</item>
      <item>Vedran Šeparović dipl.oec., Dubrovačka 31, 21000 Split</item>
      <item>JELANA za trgovinu i usluge, društvo s ograničenom odgovornošću, Hercegovačka 126, Split</item>
      <item>NADA LOVIĆ dipl..iur., Trg Franje Tuđmana 4, 21000 Split</item>
      <item>Odvjetničko društvo GLAMUZINA &amp; GROŠETA, Krajiška 27, 10000 Zagreb</item>
      <item>Katica Nejašmić, Bana Josipa Jelačića 6, 21000 Split</item>
      <item>Visoki trgovački sud Republike Hrvatske, Ulica Petra Berislavića 11, 10000 Zagreb</item>
      <item>Ustavni sud Republike Hrvatske, Trg sv. Marka 4, 10000 Zagreb</item>
      <item>Vinko Gulišija, Hrvatske mornarice 1 G/I, 21000 Split punomoćnik sudionika u postupku UNIVERZAL društvo s ograničenom odgovornošću za proizvodnju, gospodarenje otpadom, trgovinu i hotelijerstvo</item>
      <item>Sanda Lukić dipl.iur., Ulica domovinskog rata 49, 21000 Split</item>
      <item>Draško Stazić, Hercegovačka 126, 21000 Split</item>
      <item>Ante Glamuzina, odvjetnik, Krajiška 27, 10000 Zagreb</item>
      <item>Općinski sud u Splitu, Dračevac, Ex Vojarna Sveti Križ, Split</item>
      <item>Andrej Sablić, Kumičićeva 41, 51000 Rijeka punomoćnik sudionika u postupku JADRAN - METAL prerada sekundarnih sirovina d. d. "u stečaju"</item>
      <item>Porezna uprava Ispostava Kaštela, Braće Radića bb, 21212 Kaštel Sućurac</item>
      <item>Općinski sud Split, Stalna služba u Kaštel Lukšiću, Zemljišno knjižni odjel, 21215 Kaštel Lukšić</item>
      <item>Nevenka Koroman, Gjure Szaba 4, 10000 Zagreb</item>
      <item>Odvjetničko društvo GLAMUZINA &amp; GROŠETA, Krajiška 27, 10000 Zagreb</item>
      <item>FE MAGNETIT d.o.o. za proizvodnju, Ruđera Boškovića 7/131, Split</item>
      <item>Porezna uprava, Ispostava Kaštela, Braće Radića b.b., 21212 Kaštel Sućurac</item>
      <item>ADRIA ČELIK d.o.o. za proizvodnju i usluge, Cesta dr. Franje Tuđmana/b.b., Kaštel Sućurac</item>
      <item>ZAGREBAČKA BANKA DIONIČKO DRUŠTVO, Trg bana Josipa Jelačića 10, 10000 Zagreb</item>
      <item>Financijska agencija REGIONALNI CENTAR SPLIT, Mažruanićevo šetalište 24 b, 21000 Split</item>
      <item>Trgovački sud Split Računovodstvo, Sukoišanska 6, 21000 Split</item>
      <item>Općinski građanski sud u Zagrebu Zemljišno knjižni odjel, Ulica grada Vukovara 84, 10000 Zagreb</item>
      <item>Trgovački sud Split Oglasna ploča, Sukoišanska 6, 21000 Split</item>
      <item>Ivo Župić, Put Pećina 39, 21218 Deget Donji punomoćnik sudionika u postupku TIMONT društvo s ograničenom odgovornošću za proizvodnju proizvoda od metala i trgovinu</item>
      <item>Vinko Fabjanović, Kralja Zvonimira 40, 21000 Split punomoćnik sudionika u postupku Ilija Matešić</item>
      <item>OPĆINSKI SUD SPLIT Zemljišno knjižni odjel Split, Gundulićeva 29, 21000 Split</item>
      <item>Porezna uprava Ispostava Split, Domovinskog rata 2, 21000 Split</item>
      <item>BASLER OSIGURANJE ZAGREB dioničko društvo za osiguranje, Radnička cesta 37/b, 10000 Zagreb</item>
      <item>Sberbank d.d., Varšavska 9, 10000 Zagreb</item>
      <item>Centar za restrukturiranje i prodaju, Ivana Lučića 6, 10000 Zagreb</item>
      <item>BASLER OSIGURANJE ZAGREB dioničko društvo za osiguranje, Radnička cesta 37/b, 10000 Zagreb</item>
      <item>Ante Doždor, Plemićeva 2, 10000 Zagreb</item>
      <item>Lada Resić, Šime Ljubića 2 A, 21000 Split</item>
      <item>Željan Trumbić, Ulica Lavoslava Švarca 3, Zagreb</item>
      <item>Jakov Marasović, Šime Ljubića 4, 21000 Split</item>
      <item>Dinka Marasović, Šime Ljubića 4, 21000 Split</item>
      <item>Vinka Marasović, Šime Ljubića 4, 21000 Split</item>
      <item>JADRAN - METAL prerada sekundarnih sirovina d. d. "u stečaju", Valica 2, 52100 Pula</item>
      <item>OTP banka Hrvatska dioničko društvo, Ulica Domovinskog rata 3, 23000 Zadar</item>
    </derivirana_varijabla>
  </DomainObject.Predmet.OstaliListFormatedWithAdress>
  <DomainObject.Predmet.OstaliListFormatedWithAdressOIB>
    <izvorni_sadrzaj>
      <item>Trgovački sud  u Splitu Registarski odjel, OIB 30842297926, Sukoišanska 6, 21000 Split</item>
      <item>NARODNE NOVINE, dioničko društvo za izdavanje i tiskanje Službenog lista Republike Hrvatske, službenih i drugih obrazaca te , OIB 64546066176, Savski Gaj XIII. put 6, 10000 Zagreb</item>
      <item>HYPO ALPE-ADRIA-BANK dioničko društvo, OIB 14036333877, Slavonska avenija 6, 10000 Zagreb</item>
      <item>Michal Ireneusz Konczak, Wojewooda Mazowiecki 1, </item>
      <item>Miroslav Šarić, Trg  Hrvatske bratske zajednice 2 B, 21000 Split punomoćnik sudionika u postupku EUROTIM d.o.o.</item>
      <item>TONI VUKIČEVIĆ, Gorička 6, 21000 Split</item>
      <item>Zdenko Gudelj, Gundulićeva 26, 21000 Split</item>
      <item>Dr. Silvio Ćurin, OIB 42669674962, Domovinskog rata 27/I, 21000 Split</item>
      <item>Mislav Milas, OIB 87552707608, Gundulićeva 26a/III, 21000 Split punomoćnik sudionika u postupku ADRIATIC-BLIZNA d.o.o.</item>
      <item>Odvjetničko društvo Smolčić i Partneri, d.o.o., OIB 83235711186, Jurišićeva 23, 10000 Zagreb punomoćnik sudionika u postupku AGENCIJA ZA INTEGRALNI TRANSPORT, društvo s ograničenom odgovornošću</item>
      <item>Gordana Vuković, OIB 22392609572, Četvrt Žarka Dražojevića 1A, 21310 Omiš</item>
      <item>Dino Puljić, Domovinskog rata 27, 21000 Split punomoćnik sudionika u postupku Ustanova za zapošljavanje, rad i profesionalnu rehabilitaciju osoba s invaliditetom DES</item>
      <item>Ilana Grčić, OIB 30182763166, Put Žnjana 24 A, 21000 Split punomoćnik sudionika u postupku MATEJ KOMERC d.o.o. za trgovinu i turizam</item>
      <item>Odvjetničko društvo Hanžeković &amp; Partneri društvo s ograničenom odgovornošću, OIB 85127306373, Radnička cesta 22, 10000 Zagreb punomoćnik sudionika u postupku AKD-Zaštita d.o.o. za zaštitu osoba i imovine</item>
      <item>Tomislav Krka, Starčevićeva 13/1, 21000 Split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 Ćiril-Metodova 38, 21000 Split</item>
      <item>Vinko Samardžić, OIB 51470568169, Kavanjinova 5/II, 21000 Split</item>
      <item>MIRKO DRAŠKOVIĆ, Bana Berislavića 15, 21000 Split</item>
      <item>Zajednički odvjetnički ured VINKO LJUBIČIĆ I ŽELJKO VRDOLJAK, OIB , Sukoišanska 4, 21000 Split</item>
      <item>Odvjetničko društvo PRIMORAC I PARTNERI, j.t.d., OIB 73118313420, Trg hrvatske bratske zajednice 2/B, Split punomoćnik sudionika u postupku GRAĐEVINSKA INDUSTRIJA-RUDARSTVO-KAMENARSTVO KALUN d.d. za proizvodnju vapna, tehničkog kamena i betona</item>
      <item>Mijo Jeličić, OIB 71855290129, Kliška 29., 21000 Split</item>
      <item>Ante Ćurković, Slavićeva 2, 21000 Split</item>
      <item>Zajednički odvjetnički ured odvj.DARKO  ŠUPER, IVICA KOVAČEVIĆ &amp; BRANKO RABAR, Evropske avenije 3/I, Osijek</item>
      <item>ANTE GLAMUZINA, Krajjiška 27, 10000 Zagreb</item>
      <item>MANDA BANOVIĆ, Srednjaci 16, 21000 Split punomoćnik sudionika u postupku GALEB - PROMET društvo s ograničenom odgovornošću za trgovinu</item>
      <item>DAVOR DRMIĆ, Domovinskog rata 10/I, 21000 Split punomoćnik sudionika u postupku PREDIKAT d.o.o. za komunikacijski menadžment</item>
      <item>IVAN STRINIĆ, Mažuranićevo šetalište 24, 21000 Split</item>
      <item>ŽUPANIJSKO DRŽAVNO ODVJETNIŠVO SPLIT, Građansko upravni odjel, OIB 70793241859, Gundulićeva 29 a, 21000 Split</item>
      <item>MAĐARIĆ &amp; LUI - odvjetničko društvo d.o.o., OIB 27355904472, Ilica 191F, 10000 Zagreb punomoćnik sudionika u postupku Zagrebačka burza d.d.</item>
      <item>Davor Grgić, Haulikova 1, 10000 Zagreb punomoćnik sudionika u postupku KEMIS-TERMOCLEAN d.o.o. za industrijska čišćenja i gospodarenja otpadom</item>
      <item>Zajednički odvjetnički ured, odvjetnik Mladen Golojuh, Mažuranićev trg 8, 10000 Zagreb</item>
      <item>dr.sc.iur. GORDANA BRČIĆ, Slavićeva 2, 21000 Split</item>
      <item>Ivo Staničić, Gundulićeva 26 a, 21000 Split punomoćnik sudionika u postupku BASLER OSIGURANJE ZAGREB dioničko društvo za osiguranje</item>
      <item>Marina Tončić - Bota, Nikole Tesle 3/II, 10000 Zagreb punomoćnik sudionika u postupku TRAST međunarodno otpremništvo, dioničko društvo</item>
      <item>ODVJETNIČKO DRUŠTVO BUDIN-PENIĆ-SKERLEV javno trgovačko društva, OIB 16547109844, Svetice br. 23, 10000 Zagreb punomoćnik sudionika u postupku KEMOKOP društvo s ograničenom odgovornošću za specijalni transport kemikalija</item>
      <item>ODVJETNIČKO DRUŠTVO PLEŠNAR &amp; PARTNERI - u likvidaciji, OIB 65324836826, Mrazovićeva 5, Zagreb</item>
      <item>Krešimir Čurković, Maksimirska  25, 10000 Zagreb</item>
      <item>Goran Radišić, OIB 02199992335, Opatička 2a, 48000 Koprivnica</item>
      <item>Zajednički odvjetnički ured odvjetnici MARIJAN BETLACH i KREŠIMIR BOGDAN, Trg pobjede br. 26, 35101 Slavonski Brod punomoćnik sudionika u postupku ČEPO d. o. o. za proizvodnju, montažu, trgovinu, uvoz-izvoz</item>
      <item>SANJA PAIĆ, Horvaćanska cesta 47/II, 10000 Zagreb punomoćnik sudionika u postupku MINAX d.o.o. za građenje, trgovinu i usluge</item>
      <item>Ognjen Frangeš, OIB 34497977683, Trg Kralja Petra Svačića 1, Zagreb</item>
      <item>Odvjetničko društvo ŠIŠKO i partneri, j.t.d., OIB 20314590488, Lovretska 1, Split punomoćnik sudionika u postupku OTP banka Hrvatska dioničko društvo</item>
      <item>JADRANKA DUVNJAK, Vukovarska 24 c, 21215 Kaštel Stari</item>
      <item>Budislav Angjelinović, Biokovska 2/I, 21000 Split punomoćnik sudionika u postupku TIMONT društvo s ograničenom odgovornošću za proizvodnju proizvoda od metala i trgovinu</item>
      <item>Tihomir Luetić, OIB 21180144708, Sukoišanska 25, 21000 Split</item>
      <item>JELENA ĆURKOVIĆ GOŠOVIĆ, Trg hrvatske bratske zajednice 2/III, 21000 Split</item>
      <item>Duje Nazlić, OIB 37295286102, Masarykova Ulica 15, Zagreb punomoćnik sudionika u postupku B. METAL d. o. o. za trgovinu i usluge</item>
      <item>Odvjetničko društvo Ivančević i partneri, javno trgovačko društvo, OIB 16489228668, Boktuljin put/b.b., Split</item>
      <item>Meri Juričko, OIB 50702238975, Ćiril Metodova br. 38, 21000 Split punomoćnik sudionika u postupku MILS, MLJEKARA SPLIT dioničko društvo</item>
      <item>GORDANA LUKANOVIĆ POPOVIĆ, Laginjina 8, 51001 Rijeka</item>
      <item>TAMARA MUŠNJAK ŠPIŠIĆ, V.Nazora 8/10, 47000 Karlovac punomoćnik sudionika u postupku ALSTOM HRVATSKA d.o.o. za proizvodnju, trgovinu, inženjering i usluge</item>
      <item>Mišo Živaljić, OIB 00705338100, Table 23, 21000 Split</item>
      <item>Dragan Boljat, Šubićeva 3/II, 21000 Split</item>
      <item>Nives Miljuš, OIB 86253824596, Put Plokita 5, 21000 Split</item>
      <item>IVICA PARLOV, Gundulićeva 26 a/ III, 21000 Split</item>
      <item>Darko Varnica, F. Tuđmana 632, 21214 Kaštel Kambelovac punomoćnik sudionika u postupku FROM društvo s ograničenom odgovornošću za građevinarstvo, ugostiteljstvo i trgovinu</item>
      <item>ECIJA KULJIŠ BAJIĆ i MERI  BLASLOV PAVASOVIĆ, Ćiril Metodova 38, 21000 Split</item>
      <item>Mišo Živaljić, OIB 00705338100, Table 23, 21000 Split</item>
      <item>Tihomir Luetić, OIB 21180144708, Sukoišanska 25, 21000 Split</item>
      <item>PAVIŠA MAROVIĆ, Bosanska 11, 21000 Split</item>
      <item>Vladimir Modrić, OIB 30247557213, Martićeva Ulica 47, Zagreb</item>
      <item>MIRKO DRAŠKOVIĆ, Bana Berislavića 15, 21000 Split punomoćnik sudionika u postupku J.A.M. GROUP d.o.o. za turizam i usluge</item>
      <item>ODVJETNIČKO DRUŠTVO GLINSKA &amp; MIŠKOVIĆ društvo s ograničenom odgovornošću, OIB 23426318088, Ulica grada Vukovara 269f, 10000 Zagreb</item>
      <item>Nives Miljuš, Put  Plokita  5, 21000 Split</item>
      <item>Vinko Samardžić, OIB 51470568169, Kavanjinova 5/II, 21000 Split</item>
      <item>Ivan Strinić, Mažuranićevo  šetalište 24, 21000 Split</item>
      <item>Martina Tončić - Bota, Nikole Tesle 3/II, 10000 Zagreb punomoćnik sudionika u postupku TRAST d.d.</item>
      <item>Nediljko Ivančević, 114.brigade 10, 21000 Split punomoćnik sudionika u postupku MARIS EKOLOGIJA I POLJOPRIVREDA društvo s ograničenom odgovornošću za proizvodnju, trgovinu i usluge</item>
      <item>Dragan Boljat, Šubićeva 3/II, Split 21000</item>
      <item>Odvjetnički ured POLDAN, GATARA, DIZDAREVIĆ, Jadranski trg 4, 51000 Rijeka punomoćnik sudionika u postupku LINGUA-SOFT d.o.o.</item>
      <item>Maja Špoljarić, Kolodvorska 12, 42000 Varaždin punomoćnik sudionika u postupku UNIVERZAL društvo s ograničenom odgovornošću za proizvodnju, gospodarenje otpadom, trgovinu i hotelijerstvo</item>
      <item>Boris Anišić, Ilica 191 B, 10000 Zagreb punomoćnik sudionika u postupku MOZAIK KNJIGA društvo s ograničenom odgovornošću za nakladničku djelatnost i turistička agencija</item>
      <item>KLAIĆ I KLAIĆ odvjetničko društvo, OIB 04189136759, Kolodvorska 24, Kutina</item>
      <item>Marin Budimir, OIB 75314951924, Tolstojeva 35 A, 21000 Split</item>
      <item>Iris Franić-Tomić, Ribarska 2, 21310 Omiš</item>
      <item>Zajednički odvjetnički ured JOSIP JANKOVIĆ i MATE BURAZIN, Vranicanijeva 5/I, 47000 Karlovac</item>
      <item>Jadranko Vidović, OIB 59002364613, Mažuranićevo šetalište 55, 21000 Split punomoćnik sudionika u postupku ŠPEDTOURS d.o.o. za unutrašnju i međunarodnu špediciju i carinsko posredovanje</item>
      <item>Odvjetničko društvo MRKLIĆ &amp; PARTNERI, javno trgovačko društvo, OIB 36363240708, Klaićeva Poljana 1, Split</item>
      <item>Porezna uprava Ispostava Kaštela, OIB 18683136487, 21212 Kaštel Sućurac</item>
      <item>OPĆINSKI SUD U SPLITU, Stalna služba u Kaštel Lukšiću, ZK odjel, OIB 61980608934, Kaštel Lukšić</item>
      <item>Odvjetničko društvo MRKLIĆ &amp; PARTNERI, javno trgovačko društvo, OIB 36363240708, Klaićeva Poljana 1, Split</item>
      <item>Ivana Luetić Mihoci, OIB 84149388706, Đorđićeva Ulica 20, Zagreb</item>
      <item>Zajednički odvjetnički ured  DARKO ŠUPER, IVICA KOVAČEVIĆ I BRANKO RABAR, Europske avenije 3/I, 31000 Osijek punomoćnik sudionika u postupku PRIMAT d.o.o. za usluge i trgovinu</item>
      <item>Branko Nenadić, Svetog Ivana Krstitelja  83 a, 31326 Darda punomoćnik sudionika u postupku OKSID d.o.o. za proizvodnju, trgovinu i usluge</item>
      <item>Odvjetničko društvo MATULIĆ, BILIĆ I PARTNERI, j.t.d., OIB 25781343234, Sukoišanska 43, 21000 Split punomoćnik sudionika u postupku GEOPROJEKT, dioničko društvo za geodetske poslove, građevinsko projektiranje i nadzor</item>
      <item>Ivica Bakotin, OIB 45261768485, Ulica Čeline 38, 21212 Kaštel Sućurac</item>
      <item>Sanja Kulić, Ljudevita Posavskog 15, 21000 Split</item>
      <item>NASTAVNI ZAVOD ZA JAVNO ZDRAVSTVO SPLITSKO-DALMATINSKE ŽUPANIJE, OIB 54948902275, Vukovarska 46, 21000 Split</item>
      <item>Nada Lović, OIB 30557474014, Pujanke 1, 21000 Split</item>
      <item>Agencija za upravljanje državnom imovinom, OIB 75666130770, Ivana Lučića 6, 10000 Zagreb</item>
      <item>Vedran Šeparović dipl.oec., OIB 48360997733, Dubrovačka 31, 21000 Split</item>
      <item>JELANA za trgovinu i usluge, društvo s ograničenom odgovornošću, OIB 56403884393, Hercegovačka 126, Split</item>
      <item>NADA LOVIĆ dipl..iur., Trg Franje Tuđmana 4, 21000 Split</item>
      <item>Odvjetničko društvo GLAMUZINA &amp; GROŠETA, OIB 69402757072, Krajiška 27, 10000 Zagreb</item>
      <item>Katica Nejašmić, OIB 94484004942, Bana Josipa Jelačića 6, 21000 Split</item>
      <item>Visoki trgovački sud Republike Hrvatske, OIB 97349366519, Ulica Petra Berislavića 11, 10000 Zagreb</item>
      <item>Ustavni sud Republike Hrvatske, OIB 13613360068, Trg sv. Marka 4, 10000 Zagreb</item>
      <item>Vinko Gulišija, Hrvatske mornarice 1 G/I, 21000 Split punomoćnik sudionika u postupku UNIVERZAL društvo s ograničenom odgovornošću za proizvodnju, gospodarenje otpadom, trgovinu i hotelijerstvo</item>
      <item>Sanda Lukić dipl.iur., Ulica domovinskog rata 49, 21000 Split</item>
      <item>Draško Stazić, OIB 19838997198, Hercegovačka 126, 21000 Split</item>
      <item>Ante Glamuzina, odvjetnik, Krajiška 27, 10000 Zagreb</item>
      <item>Općinski sud u Splitu, OIB 61980608934, Dračevac, Ex Vojarna Sveti Križ, Split</item>
      <item>Andrej Sablić, OIB 28866778979, Kumičićeva 41, 51000 Rijeka punomoćnik sudionika u postupku JADRAN - METAL prerada sekundarnih sirovina d. d. "u stečaju"</item>
      <item>Porezna uprava Ispostava Kaštela, OIB 18683136487, Braće Radića bb, 21212 Kaštel Sućurac</item>
      <item>Općinski sud Split, Stalna služba u Kaštel Lukšiću, Zemljišno knjižni odjel, OIB 61980608934, 21215 Kaštel Lukšić</item>
      <item>Nevenka Koroman, Gjure Szaba 4, 10000 Zagreb</item>
      <item>Odvjetničko društvo GLAMUZINA &amp; GROŠETA, OIB 69402757072, Krajiška 27, 10000 Zagreb</item>
      <item>FE MAGNETIT d.o.o. za proizvodnju, OIB 50226349514, Ruđera Boškovića 7/131, Split</item>
      <item>Porezna uprava, Ispostava Kaštela, Braće Radića b.b., 21212 Kaštel Sućurac</item>
      <item>ADRIA ČELIK d.o.o. za proizvodnju i usluge, OIB 34606600284, Cesta dr. Franje Tuđmana/b.b., Kaštel Sućurac</item>
      <item>ZAGREBAČKA BANKA DIONIČKO DRUŠTVO, OIB 92963223473, Trg bana Josipa Jelačića 10, 10000 Zagreb</item>
      <item>Financijska agencija REGIONALNI CENTAR SPLIT, OIB 85821130368, Mažruanićevo šetalište 24 b, 21000 Split</item>
      <item>Trgovački sud Split Računovodstvo, OIB 30842297926, Sukoišanska 6, 21000 Split</item>
      <item>Općinski građanski sud u Zagrebu Zemljišno knjižni odjel, OIB 01252163117, Ulica grada Vukovara 84, 10000 Zagreb</item>
      <item>Trgovački sud Split Oglasna ploča, OIB 30842297926, Sukoišanska 6, 21000 Split</item>
      <item>Ivo Župić, Put Pećina 39, 21218 Deget Donji punomoćnik sudionika u postupku TIMONT društvo s ograničenom odgovornošću za proizvodnju proizvoda od metala i trgovinu</item>
      <item>Vinko Fabjanović, OIB 01154302117, Kralja Zvonimira 40, 21000 Split punomoćnik sudionika u postupku Ilija Matešić</item>
      <item>OPĆINSKI SUD SPLIT Zemljišno knjižni odjel Split, OIB 61980608934, Gundulićeva 29, 21000 Split</item>
      <item>Porezna uprava Ispostava Split, OIB 18683136487, Domovinskog rata 2, 21000 Split</item>
      <item>BASLER OSIGURANJE ZAGREB dioničko društvo za osiguranje, OIB 59706054982, Radnička cesta 37/b, 10000 Zagreb</item>
      <item>Sberbank d.d., OIB 78427478595, Varšavska 9, 10000 Zagreb</item>
      <item>Centar za restrukturiranje i prodaju, OIB 38083028711, Ivana Lučića 6, 10000 Zagreb</item>
      <item>BASLER OSIGURANJE ZAGREB dioničko društvo za osiguranje, OIB 59706054982, Radnička cesta 37/b, 10000 Zagreb</item>
      <item>Ante Doždor, OIB 78860880233, Plemićeva 2, 10000 Zagreb</item>
      <item>Lada Resić, OIB 99337613697, Šime Ljubića 2 A, 21000 Split</item>
      <item>Željan Trumbić, OIB 09282283427, Ulica Lavoslava Švarca 3, Zagreb</item>
      <item>Jakov Marasović, OIB 90407821129, Šime Ljubića 4, 21000 Split</item>
      <item>Dinka Marasović, OIB 77256473207, Šime Ljubića 4, 21000 Split</item>
      <item>Vinka Marasović, Šime Ljubića 4, 21000 Split</item>
      <item>JADRAN - METAL prerada sekundarnih sirovina d. d. "u stečaju", OIB 75144446829, Valica 2, 52100 Pula</item>
      <item>OTP banka Hrvatska dioničko društvo, OIB 52508873833, Ulica Domovinskog rata 3, 23000 Zadar</item>
    </izvorni_sadrzaj>
    <derivirana_varijabla naziv="DomainObject.Predmet.OstaliListFormatedWithAdressOIB_1">
      <item>Trgovački sud  u Splitu Registarski odjel, OIB 30842297926, Sukoišanska 6, 21000 Split</item>
      <item>NARODNE NOVINE, dioničko društvo za izdavanje i tiskanje Službenog lista Republike Hrvatske, službenih i drugih obrazaca te , OIB 64546066176, Savski Gaj XIII. put 6, 10000 Zagreb</item>
      <item>HYPO ALPE-ADRIA-BANK dioničko društvo, OIB 14036333877, Slavonska avenija 6, 10000 Zagreb</item>
      <item>Michal Ireneusz Konczak, Wojewooda Mazowiecki 1, </item>
      <item>Miroslav Šarić, Trg  Hrvatske bratske zajednice 2 B, 21000 Split punomoćnik sudionika u postupku EUROTIM d.o.o.</item>
      <item>TONI VUKIČEVIĆ, Gorička 6, 21000 Split</item>
      <item>Zdenko Gudelj, Gundulićeva 26, 21000 Split</item>
      <item>Dr. Silvio Ćurin, OIB 42669674962, Domovinskog rata 27/I, 21000 Split</item>
      <item>Mislav Milas, OIB 87552707608, Gundulićeva 26a/III, 21000 Split punomoćnik sudionika u postupku ADRIATIC-BLIZNA d.o.o.</item>
      <item>Odvjetničko društvo Smolčić i Partneri, d.o.o., OIB 83235711186, Jurišićeva 23, 10000 Zagreb punomoćnik sudionika u postupku AGENCIJA ZA INTEGRALNI TRANSPORT, društvo s ograničenom odgovornošću</item>
      <item>Gordana Vuković, OIB 22392609572, Četvrt Žarka Dražojevića 1A, 21310 Omiš</item>
      <item>Dino Puljić, Domovinskog rata 27, 21000 Split punomoćnik sudionika u postupku Ustanova za zapošljavanje, rad i profesionalnu rehabilitaciju osoba s invaliditetom DES</item>
      <item>Ilana Grčić, OIB 30182763166, Put Žnjana 24 A, 21000 Split punomoćnik sudionika u postupku MATEJ KOMERC d.o.o. za trgovinu i turizam</item>
      <item>Odvjetničko društvo Hanžeković &amp; Partneri društvo s ograničenom odgovornošću, OIB 85127306373, Radnička cesta 22, 10000 Zagreb punomoćnik sudionika u postupku AKD-Zaštita d.o.o. za zaštitu osoba i imovine</item>
      <item>Tomislav Krka, Starčevićeva 13/1, 21000 Split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 Ćiril-Metodova 38, 21000 Split</item>
      <item>Vinko Samardžić, OIB 51470568169, Kavanjinova 5/II, 21000 Split</item>
      <item>MIRKO DRAŠKOVIĆ, Bana Berislavića 15, 21000 Split</item>
      <item>Zajednički odvjetnički ured VINKO LJUBIČIĆ I ŽELJKO VRDOLJAK, OIB , Sukoišanska 4, 21000 Split</item>
      <item>Odvjetničko društvo PRIMORAC I PARTNERI, j.t.d., OIB 73118313420, Trg hrvatske bratske zajednice 2/B, Split punomoćnik sudionika u postupku GRAĐEVINSKA INDUSTRIJA-RUDARSTVO-KAMENARSTVO KALUN d.d. za proizvodnju vapna, tehničkog kamena i betona</item>
      <item>Mijo Jeličić, OIB 71855290129, Kliška 29., 21000 Split</item>
      <item>Ante Ćurković, Slavićeva 2, 21000 Split</item>
      <item>Zajednički odvjetnički ured odvj.DARKO  ŠUPER, IVICA KOVAČEVIĆ &amp; BRANKO RABAR, Evropske avenije 3/I, Osijek</item>
      <item>ANTE GLAMUZINA, Krajjiška 27, 10000 Zagreb</item>
      <item>MANDA BANOVIĆ, Srednjaci 16, 21000 Split punomoćnik sudionika u postupku GALEB - PROMET društvo s ograničenom odgovornošću za trgovinu</item>
      <item>DAVOR DRMIĆ, Domovinskog rata 10/I, 21000 Split punomoćnik sudionika u postupku PREDIKAT d.o.o. za komunikacijski menadžment</item>
      <item>IVAN STRINIĆ, Mažuranićevo šetalište 24, 21000 Split</item>
      <item>ŽUPANIJSKO DRŽAVNO ODVJETNIŠVO SPLIT, Građansko upravni odjel, OIB 70793241859, Gundulićeva 29 a, 21000 Split</item>
      <item>MAĐARIĆ &amp; LUI - odvjetničko društvo d.o.o., OIB 27355904472, Ilica 191F, 10000 Zagreb punomoćnik sudionika u postupku Zagrebačka burza d.d.</item>
      <item>Davor Grgić, Haulikova 1, 10000 Zagreb punomoćnik sudionika u postupku KEMIS-TERMOCLEAN d.o.o. za industrijska čišćenja i gospodarenja otpadom</item>
      <item>Zajednički odvjetnički ured, odvjetnik Mladen Golojuh, Mažuranićev trg 8, 10000 Zagreb</item>
      <item>dr.sc.iur. GORDANA BRČIĆ, Slavićeva 2, 21000 Split</item>
      <item>Ivo Staničić, Gundulićeva 26 a, 21000 Split punomoćnik sudionika u postupku BASLER OSIGURANJE ZAGREB dioničko društvo za osiguranje</item>
      <item>Marina Tončić - Bota, Nikole Tesle 3/II, 10000 Zagreb punomoćnik sudionika u postupku TRAST međunarodno otpremništvo, dioničko društvo</item>
      <item>ODVJETNIČKO DRUŠTVO BUDIN-PENIĆ-SKERLEV javno trgovačko društva, OIB 16547109844, Svetice br. 23, 10000 Zagreb punomoćnik sudionika u postupku KEMOKOP društvo s ograničenom odgovornošću za specijalni transport kemikalija</item>
      <item>ODVJETNIČKO DRUŠTVO PLEŠNAR &amp; PARTNERI - u likvidaciji, OIB 65324836826, Mrazovićeva 5, Zagreb</item>
      <item>Krešimir Čurković, Maksimirska  25, 10000 Zagreb</item>
      <item>Goran Radišić, OIB 02199992335, Opatička 2a, 48000 Koprivnica</item>
      <item>Zajednički odvjetnički ured odvjetnici MARIJAN BETLACH i KREŠIMIR BOGDAN, Trg pobjede br. 26, 35101 Slavonski Brod punomoćnik sudionika u postupku ČEPO d. o. o. za proizvodnju, montažu, trgovinu, uvoz-izvoz</item>
      <item>SANJA PAIĆ, Horvaćanska cesta 47/II, 10000 Zagreb punomoćnik sudionika u postupku MINAX d.o.o. za građenje, trgovinu i usluge</item>
      <item>Ognjen Frangeš, OIB 34497977683, Trg Kralja Petra Svačića 1, Zagreb</item>
      <item>Odvjetničko društvo ŠIŠKO i partneri, j.t.d., OIB 20314590488, Lovretska 1, Split punomoćnik sudionika u postupku OTP banka Hrvatska dioničko društvo</item>
      <item>JADRANKA DUVNJAK, Vukovarska 24 c, 21215 Kaštel Stari</item>
      <item>Budislav Angjelinović, Biokovska 2/I, 21000 Split punomoćnik sudionika u postupku TIMONT društvo s ograničenom odgovornošću za proizvodnju proizvoda od metala i trgovinu</item>
      <item>Tihomir Luetić, OIB 21180144708, Sukoišanska 25, 21000 Split</item>
      <item>JELENA ĆURKOVIĆ GOŠOVIĆ, Trg hrvatske bratske zajednice 2/III, 21000 Split</item>
      <item>Duje Nazlić, OIB 37295286102, Masarykova Ulica 15, Zagreb punomoćnik sudionika u postupku B. METAL d. o. o. za trgovinu i usluge</item>
      <item>Odvjetničko društvo Ivančević i partneri, javno trgovačko društvo, OIB 16489228668, Boktuljin put/b.b., Split</item>
      <item>Meri Juričko, OIB 50702238975, Ćiril Metodova br. 38, 21000 Split punomoćnik sudionika u postupku MILS, MLJEKARA SPLIT dioničko društvo</item>
      <item>GORDANA LUKANOVIĆ POPOVIĆ, Laginjina 8, 51001 Rijeka</item>
      <item>TAMARA MUŠNJAK ŠPIŠIĆ, V.Nazora 8/10, 47000 Karlovac punomoćnik sudionika u postupku ALSTOM HRVATSKA d.o.o. za proizvodnju, trgovinu, inženjering i usluge</item>
      <item>Mišo Živaljić, OIB 00705338100, Table 23, 21000 Split</item>
      <item>Dragan Boljat, Šubićeva 3/II, 21000 Split</item>
      <item>Nives Miljuš, OIB 86253824596, Put Plokita 5, 21000 Split</item>
      <item>IVICA PARLOV, Gundulićeva 26 a/ III, 21000 Split</item>
      <item>Darko Varnica, F. Tuđmana 632, 21214 Kaštel Kambelovac punomoćnik sudionika u postupku FROM društvo s ograničenom odgovornošću za građevinarstvo, ugostiteljstvo i trgovinu</item>
      <item>ECIJA KULJIŠ BAJIĆ i MERI  BLASLOV PAVASOVIĆ, Ćiril Metodova 38, 21000 Split</item>
      <item>Mišo Živaljić, OIB 00705338100, Table 23, 21000 Split</item>
      <item>Tihomir Luetić, OIB 21180144708, Sukoišanska 25, 21000 Split</item>
      <item>PAVIŠA MAROVIĆ, Bosanska 11, 21000 Split</item>
      <item>Vladimir Modrić, OIB 30247557213, Martićeva Ulica 47, Zagreb</item>
      <item>MIRKO DRAŠKOVIĆ, Bana Berislavića 15, 21000 Split punomoćnik sudionika u postupku J.A.M. GROUP d.o.o. za turizam i usluge</item>
      <item>ODVJETNIČKO DRUŠTVO GLINSKA &amp; MIŠKOVIĆ društvo s ograničenom odgovornošću, OIB 23426318088, Ulica grada Vukovara 269f, 10000 Zagreb</item>
      <item>Nives Miljuš, Put  Plokita  5, 21000 Split</item>
      <item>Vinko Samardžić, OIB 51470568169, Kavanjinova 5/II, 21000 Split</item>
      <item>Ivan Strinić, Mažuranićevo  šetalište 24, 21000 Split</item>
      <item>Martina Tončić - Bota, Nikole Tesle 3/II, 10000 Zagreb punomoćnik sudionika u postupku TRAST d.d.</item>
      <item>Nediljko Ivančević, 114.brigade 10, 21000 Split punomoćnik sudionika u postupku MARIS EKOLOGIJA I POLJOPRIVREDA društvo s ograničenom odgovornošću za proizvodnju, trgovinu i usluge</item>
      <item>Dragan Boljat, Šubićeva 3/II, Split 21000</item>
      <item>Odvjetnički ured POLDAN, GATARA, DIZDAREVIĆ, Jadranski trg 4, 51000 Rijeka punomoćnik sudionika u postupku LINGUA-SOFT d.o.o.</item>
      <item>Maja Špoljarić, Kolodvorska 12, 42000 Varaždin punomoćnik sudionika u postupku UNIVERZAL društvo s ograničenom odgovornošću za proizvodnju, gospodarenje otpadom, trgovinu i hotelijerstvo</item>
      <item>Boris Anišić, Ilica 191 B, 10000 Zagreb punomoćnik sudionika u postupku MOZAIK KNJIGA društvo s ograničenom odgovornošću za nakladničku djelatnost i turistička agencija</item>
      <item>KLAIĆ I KLAIĆ odvjetničko društvo, OIB 04189136759, Kolodvorska 24, Kutina</item>
      <item>Marin Budimir, OIB 75314951924, Tolstojeva 35 A, 21000 Split</item>
      <item>Iris Franić-Tomić, Ribarska 2, 21310 Omiš</item>
      <item>Zajednički odvjetnički ured JOSIP JANKOVIĆ i MATE BURAZIN, Vranicanijeva 5/I, 47000 Karlovac</item>
      <item>Jadranko Vidović, OIB 59002364613, Mažuranićevo šetalište 55, 21000 Split punomoćnik sudionika u postupku ŠPEDTOURS d.o.o. za unutrašnju i međunarodnu špediciju i carinsko posredovanje</item>
      <item>Odvjetničko društvo MRKLIĆ &amp; PARTNERI, javno trgovačko društvo, OIB 36363240708, Klaićeva Poljana 1, Split</item>
      <item>Porezna uprava Ispostava Kaštela, OIB 18683136487, 21212 Kaštel Sućurac</item>
      <item>OPĆINSKI SUD U SPLITU, Stalna služba u Kaštel Lukšiću, ZK odjel, OIB 61980608934, Kaštel Lukšić</item>
      <item>Odvjetničko društvo MRKLIĆ &amp; PARTNERI, javno trgovačko društvo, OIB 36363240708, Klaićeva Poljana 1, Split</item>
      <item>Ivana Luetić Mihoci, OIB 84149388706, Đorđićeva Ulica 20, Zagreb</item>
      <item>Zajednički odvjetnički ured  DARKO ŠUPER, IVICA KOVAČEVIĆ I BRANKO RABAR, Europske avenije 3/I, 31000 Osijek punomoćnik sudionika u postupku PRIMAT d.o.o. za usluge i trgovinu</item>
      <item>Branko Nenadić, Svetog Ivana Krstitelja  83 a, 31326 Darda punomoćnik sudionika u postupku OKSID d.o.o. za proizvodnju, trgovinu i usluge</item>
      <item>Odvjetničko društvo MATULIĆ, BILIĆ I PARTNERI, j.t.d., OIB 25781343234, Sukoišanska 43, 21000 Split punomoćnik sudionika u postupku GEOPROJEKT, dioničko društvo za geodetske poslove, građevinsko projektiranje i nadzor</item>
      <item>Ivica Bakotin, OIB 45261768485, Ulica Čeline 38, 21212 Kaštel Sućurac</item>
      <item>Sanja Kulić, Ljudevita Posavskog 15, 21000 Split</item>
      <item>NASTAVNI ZAVOD ZA JAVNO ZDRAVSTVO SPLITSKO-DALMATINSKE ŽUPANIJE, OIB 54948902275, Vukovarska 46, 21000 Split</item>
      <item>Nada Lović, OIB 30557474014, Pujanke 1, 21000 Split</item>
      <item>Agencija za upravljanje državnom imovinom, OIB 75666130770, Ivana Lučića 6, 10000 Zagreb</item>
      <item>Vedran Šeparović dipl.oec., OIB 48360997733, Dubrovačka 31, 21000 Split</item>
      <item>JELANA za trgovinu i usluge, društvo s ograničenom odgovornošću, OIB 56403884393, Hercegovačka 126, Split</item>
      <item>NADA LOVIĆ dipl..iur., Trg Franje Tuđmana 4, 21000 Split</item>
      <item>Odvjetničko društvo GLAMUZINA &amp; GROŠETA, OIB 69402757072, Krajiška 27, 10000 Zagreb</item>
      <item>Katica Nejašmić, OIB 94484004942, Bana Josipa Jelačića 6, 21000 Split</item>
      <item>Visoki trgovački sud Republike Hrvatske, OIB 97349366519, Ulica Petra Berislavića 11, 10000 Zagreb</item>
      <item>Ustavni sud Republike Hrvatske, OIB 13613360068, Trg sv. Marka 4, 10000 Zagreb</item>
      <item>Vinko Gulišija, Hrvatske mornarice 1 G/I, 21000 Split punomoćnik sudionika u postupku UNIVERZAL društvo s ograničenom odgovornošću za proizvodnju, gospodarenje otpadom, trgovinu i hotelijerstvo</item>
      <item>Sanda Lukić dipl.iur., Ulica domovinskog rata 49, 21000 Split</item>
      <item>Draško Stazić, OIB 19838997198, Hercegovačka 126, 21000 Split</item>
      <item>Ante Glamuzina, odvjetnik, Krajiška 27, 10000 Zagreb</item>
      <item>Općinski sud u Splitu, OIB 61980608934, Dračevac, Ex Vojarna Sveti Križ, Split</item>
      <item>Andrej Sablić, OIB 28866778979, Kumičićeva 41, 51000 Rijeka punomoćnik sudionika u postupku JADRAN - METAL prerada sekundarnih sirovina d. d. "u stečaju"</item>
      <item>Porezna uprava Ispostava Kaštela, OIB 18683136487, Braće Radića bb, 21212 Kaštel Sućurac</item>
      <item>Općinski sud Split, Stalna služba u Kaštel Lukšiću, Zemljišno knjižni odjel, OIB 61980608934, 21215 Kaštel Lukšić</item>
      <item>Nevenka Koroman, Gjure Szaba 4, 10000 Zagreb</item>
      <item>Odvjetničko društvo GLAMUZINA &amp; GROŠETA, OIB 69402757072, Krajiška 27, 10000 Zagreb</item>
      <item>FE MAGNETIT d.o.o. za proizvodnju, OIB 50226349514, Ruđera Boškovića 7/131, Split</item>
      <item>Porezna uprava, Ispostava Kaštela, Braće Radića b.b., 21212 Kaštel Sućurac</item>
      <item>ADRIA ČELIK d.o.o. za proizvodnju i usluge, OIB 34606600284, Cesta dr. Franje Tuđmana/b.b., Kaštel Sućurac</item>
      <item>ZAGREBAČKA BANKA DIONIČKO DRUŠTVO, OIB 92963223473, Trg bana Josipa Jelačića 10, 10000 Zagreb</item>
      <item>Financijska agencija REGIONALNI CENTAR SPLIT, OIB 85821130368, Mažruanićevo šetalište 24 b, 21000 Split</item>
      <item>Trgovački sud Split Računovodstvo, OIB 30842297926, Sukoišanska 6, 21000 Split</item>
      <item>Općinski građanski sud u Zagrebu Zemljišno knjižni odjel, OIB 01252163117, Ulica grada Vukovara 84, 10000 Zagreb</item>
      <item>Trgovački sud Split Oglasna ploča, OIB 30842297926, Sukoišanska 6, 21000 Split</item>
      <item>Ivo Župić, Put Pećina 39, 21218 Deget Donji punomoćnik sudionika u postupku TIMONT društvo s ograničenom odgovornošću za proizvodnju proizvoda od metala i trgovinu</item>
      <item>Vinko Fabjanović, OIB 01154302117, Kralja Zvonimira 40, 21000 Split punomoćnik sudionika u postupku Ilija Matešić</item>
      <item>OPĆINSKI SUD SPLIT Zemljišno knjižni odjel Split, OIB 61980608934, Gundulićeva 29, 21000 Split</item>
      <item>Porezna uprava Ispostava Split, OIB 18683136487, Domovinskog rata 2, 21000 Split</item>
      <item>BASLER OSIGURANJE ZAGREB dioničko društvo za osiguranje, OIB 59706054982, Radnička cesta 37/b, 10000 Zagreb</item>
      <item>Sberbank d.d., OIB 78427478595, Varšavska 9, 10000 Zagreb</item>
      <item>Centar za restrukturiranje i prodaju, OIB 38083028711, Ivana Lučića 6, 10000 Zagreb</item>
      <item>BASLER OSIGURANJE ZAGREB dioničko društvo za osiguranje, OIB 59706054982, Radnička cesta 37/b, 10000 Zagreb</item>
      <item>Ante Doždor, OIB 78860880233, Plemićeva 2, 10000 Zagreb</item>
      <item>Lada Resić, OIB 99337613697, Šime Ljubića 2 A, 21000 Split</item>
      <item>Željan Trumbić, OIB 09282283427, Ulica Lavoslava Švarca 3, Zagreb</item>
      <item>Jakov Marasović, OIB 90407821129, Šime Ljubića 4, 21000 Split</item>
      <item>Dinka Marasović, OIB 77256473207, Šime Ljubića 4, 21000 Split</item>
      <item>Vinka Marasović, Šime Ljubića 4, 21000 Split</item>
      <item>JADRAN - METAL prerada sekundarnih sirovina d. d. "u stečaju", OIB 75144446829, Valica 2, 52100 Pula</item>
      <item>OTP banka Hrvatska dioničko društvo, OIB 52508873833, Ulica Domovinskog rata 3, 23000 Zadar</item>
    </derivirana_varijabla>
  </DomainObject.Predmet.OstaliListFormatedWithAdressOIB>
  <DomainObject.Predmet.OstaliListNazivFormated>
    <izvorni_sadrzaj>
      <item>Trgovački sud  u Splitu Registarski odjel</item>
      <item>NARODNE NOVINE, dioničko društvo za izdavanje i tiskanje Službenog lista Republike Hrvatske, službenih i drugih obrazaca te </item>
      <item>HYPO ALPE-ADRIA-BANK dioničko društvo</item>
      <item>Michal Ireneusz Konczak</item>
      <item>Miroslav Šarić</item>
      <item>TONI VUKIČEVIĆ</item>
      <item>Zdenko Gudelj</item>
      <item>Dr. Silvio Ćurin</item>
      <item>Mislav Milas</item>
      <item>Odvjetničko društvo Smolčić i Partneri, d.o.o.</item>
      <item>Gordana Vuković</item>
      <item>Dino Puljić</item>
      <item>Ilana Grčić</item>
      <item>Odvjetničko društvo Hanžeković &amp; Partneri društvo s ograničenom odgovornošću</item>
      <item>Tomislav Krka</item>
      <item>Odvjetnički ured Srđan Granić &amp; Ajka Radić</item>
      <item>Vinko Samardžić</item>
      <item>MIRKO DRAŠKOVIĆ</item>
      <item>Zajednički odvjetnički ured VINKO LJUBIČIĆ I ŽELJKO VRDOLJAK</item>
      <item>Odvjetničko društvo PRIMORAC I PARTNERI, j.t.d.</item>
      <item>Mijo Jeličić</item>
      <item>Ante Ćurković</item>
      <item>Zajednički odvjetnički ured odvj.DARKO  ŠUPER, IVICA KOVAČEVIĆ &amp; BRANKO RABAR</item>
      <item>ANTE GLAMUZINA</item>
      <item>MANDA BANOVIĆ</item>
      <item>DAVOR DRMIĆ</item>
      <item>IVAN STRINIĆ</item>
      <item>ŽUPANIJSKO DRŽAVNO ODVJETNIŠVO SPLIT, Građansko upravni odjel</item>
      <item>MAĐARIĆ &amp; LUI - odvjetničko društvo d.o.o.</item>
      <item>Davor Grgić</item>
      <item>Zajednički odvjetnički ured, odvjetnik Mladen Golojuh</item>
      <item>dr.sc.iur. GORDANA BRČIĆ</item>
      <item>Ivo Staničić</item>
      <item>Marina Tončić - Bota</item>
      <item>ODVJETNIČKO DRUŠTVO BUDIN-PENIĆ-SKERLEV javno trgovačko društva</item>
      <item>ODVJETNIČKO DRUŠTVO PLEŠNAR &amp; PARTNERI - u likvidaciji</item>
      <item>Krešimir Čurković</item>
      <item>Goran Radišić</item>
      <item>Zajednički odvjetnički ured odvjetnici MARIJAN BETLACH i KREŠIMIR BOGDAN</item>
      <item>SANJA PAIĆ</item>
      <item>Ognjen Frangeš</item>
      <item>Odvjetničko društvo ŠIŠKO i partneri, j.t.d.</item>
      <item>JADRANKA DUVNJAK</item>
      <item>Budislav Angjelinović</item>
      <item>Tihomir Luetić</item>
      <item>JELENA ĆURKOVIĆ GOŠOVIĆ</item>
      <item>Duje Nazlić</item>
      <item>Odvjetničko društvo Ivančević i partneri, javno trgovačko društvo</item>
      <item>Meri Juričko</item>
      <item>GORDANA LUKANOVIĆ POPOVIĆ</item>
      <item>TAMARA MUŠNJAK ŠPIŠIĆ</item>
      <item>Mišo Živaljić</item>
      <item>Dragan Boljat</item>
      <item>Nives Miljuš</item>
      <item>IVICA PARLOV</item>
      <item>Darko Varnica</item>
      <item>ECIJA KULJIŠ BAJIĆ i MERI  BLASLOV PAVASOVIĆ</item>
      <item>Mišo Živaljić</item>
      <item>Tihomir Luetić</item>
      <item>PAVIŠA MAROVIĆ</item>
      <item>Vladimir Modrić</item>
      <item>MIRKO DRAŠKOVIĆ</item>
      <item>ODVJETNIČKO DRUŠTVO GLINSKA &amp; MIŠKOVIĆ društvo s ograničenom odgovornošću</item>
      <item>Nives Miljuš</item>
      <item>Vinko Samardžić</item>
      <item>Ivan Strinić</item>
      <item>Martina Tončić - Bota</item>
      <item>Nediljko Ivančević</item>
      <item>Dragan Boljat</item>
      <item>Odvjetnički ured POLDAN, GATARA, DIZDAREVIĆ</item>
      <item>Maja Špoljarić</item>
      <item>Boris Anišić</item>
      <item>KLAIĆ I KLAIĆ odvjetničko društvo</item>
      <item>Marin Budimir</item>
      <item>Iris Franić-Tomić</item>
      <item>Zajednički odvjetnički ured JOSIP JANKOVIĆ i MATE BURAZIN</item>
      <item>Jadranko Vidović</item>
      <item>Odvjetničko društvo MRKLIĆ &amp; PARTNERI, javno trgovačko društvo</item>
      <item>Porezna uprava Ispostava Kaštela</item>
      <item>OPĆINSKI SUD U SPLITU, Stalna služba u Kaštel Lukšiću, ZK odjel</item>
      <item>Odvjetničko društvo MRKLIĆ &amp; PARTNERI, javno trgovačko društvo</item>
      <item>Ivana Luetić Mihoci</item>
      <item>Zajednički odvjetnički ured  DARKO ŠUPER, IVICA KOVAČEVIĆ I BRANKO RABAR</item>
      <item>Branko Nenadić</item>
      <item>Odvjetničko društvo MATULIĆ, BILIĆ I PARTNERI, j.t.d.</item>
      <item>Ivica Bakotin</item>
      <item>Sanja Kulić</item>
      <item>NASTAVNI ZAVOD ZA JAVNO ZDRAVSTVO SPLITSKO-DALMATINSKE ŽUPANIJE</item>
      <item>Nada Lović</item>
      <item>Agencija za upravljanje državnom imovinom</item>
      <item>Vedran Šeparović dipl.oec.</item>
      <item>JELANA za trgovinu i usluge, društvo s ograničenom odgovornošću</item>
      <item>NADA LOVIĆ dipl..iur.</item>
      <item>Odvjetničko društvo GLAMUZINA &amp; GROŠETA</item>
      <item>Katica Nejašmić</item>
      <item>Visoki trgovački sud Republike Hrvatske</item>
      <item>Ustavni sud Republike Hrvatske</item>
      <item>Vinko Gulišija</item>
      <item>Sanda Lukić dipl.iur.</item>
      <item>Draško Stazić</item>
      <item>Ante Glamuzina, odvjetnik</item>
      <item>Općinski sud u Splitu</item>
      <item>Andrej Sablić</item>
      <item>Porezna uprava Ispostava Kaštela</item>
      <item>Općinski sud Split, Stalna služba u Kaštel Lukšiću, Zemljišno knjižni odjel</item>
      <item>Nevenka Koroman</item>
      <item>Odvjetničko društvo GLAMUZINA &amp; GROŠETA</item>
      <item>FE MAGNETIT d.o.o. za proizvodnju</item>
      <item>Porezna uprava, Ispostava Kaštela</item>
      <item>ADRIA ČELIK d.o.o. za proizvodnju i usluge</item>
      <item>ZAGREBAČKA BANKA DIONIČKO DRUŠTVO</item>
      <item>Financijska agencija REGIONALNI CENTAR SPLIT</item>
      <item>Trgovački sud Split Računovodstvo</item>
      <item>Općinski građanski sud u Zagrebu Zemljišno knjižni odjel</item>
      <item>Trgovački sud Split Oglasna ploča</item>
      <item>Ivo Župić</item>
      <item>Vinko Fabjanović</item>
      <item>OPĆINSKI SUD SPLIT Zemljišno knjižni odjel Split</item>
      <item>Porezna uprava Ispostava Split</item>
      <item>BASLER OSIGURANJE ZAGREB dioničko društvo za osiguranje</item>
      <item>Sberbank d.d.</item>
      <item>Centar za restrukturiranje i prodaju</item>
      <item>BASLER OSIGURANJE ZAGREB dioničko društvo za osiguranje</item>
      <item>Ante Doždor</item>
      <item>Lada Resić</item>
      <item>Željan Trumbić</item>
      <item>Jakov Marasović</item>
      <item>Dinka Marasović</item>
      <item>Vinka Marasović</item>
      <item>JADRAN - METAL prerada sekundarnih sirovina d. d. "u stečaju"</item>
      <item>OTP banka Hrvatska dioničko društvo</item>
    </izvorni_sadrzaj>
    <derivirana_varijabla naziv="DomainObject.Predmet.OstaliListNazivFormated_1">
      <item>Trgovački sud  u Splitu Registarski odjel</item>
      <item>NARODNE NOVINE, dioničko društvo za izdavanje i tiskanje Službenog lista Republike Hrvatske, službenih i drugih obrazaca te </item>
      <item>HYPO ALPE-ADRIA-BANK dioničko društvo</item>
      <item>Michal Ireneusz Konczak</item>
      <item>Miroslav Šarić</item>
      <item>TONI VUKIČEVIĆ</item>
      <item>Zdenko Gudelj</item>
      <item>Dr. Silvio Ćurin</item>
      <item>Mislav Milas</item>
      <item>Odvjetničko društvo Smolčić i Partneri, d.o.o.</item>
      <item>Gordana Vuković</item>
      <item>Dino Puljić</item>
      <item>Ilana Grčić</item>
      <item>Odvjetničko društvo Hanžeković &amp; Partneri društvo s ograničenom odgovornošću</item>
      <item>Tomislav Krka</item>
      <item>Odvjetnički ured Srđan Granić &amp; Ajka Radić</item>
      <item>Vinko Samardžić</item>
      <item>MIRKO DRAŠKOVIĆ</item>
      <item>Zajednički odvjetnički ured VINKO LJUBIČIĆ I ŽELJKO VRDOLJAK</item>
      <item>Odvjetničko društvo PRIMORAC I PARTNERI, j.t.d.</item>
      <item>Mijo Jeličić</item>
      <item>Ante Ćurković</item>
      <item>Zajednički odvjetnički ured odvj.DARKO  ŠUPER, IVICA KOVAČEVIĆ &amp; BRANKO RABAR</item>
      <item>ANTE GLAMUZINA</item>
      <item>MANDA BANOVIĆ</item>
      <item>DAVOR DRMIĆ</item>
      <item>IVAN STRINIĆ</item>
      <item>ŽUPANIJSKO DRŽAVNO ODVJETNIŠVO SPLIT, Građansko upravni odjel</item>
      <item>MAĐARIĆ &amp; LUI - odvjetničko društvo d.o.o.</item>
      <item>Davor Grgić</item>
      <item>Zajednički odvjetnički ured, odvjetnik Mladen Golojuh</item>
      <item>dr.sc.iur. GORDANA BRČIĆ</item>
      <item>Ivo Staničić</item>
      <item>Marina Tončić - Bota</item>
      <item>ODVJETNIČKO DRUŠTVO BUDIN-PENIĆ-SKERLEV javno trgovačko društva</item>
      <item>ODVJETNIČKO DRUŠTVO PLEŠNAR &amp; PARTNERI - u likvidaciji</item>
      <item>Krešimir Čurković</item>
      <item>Goran Radišić</item>
      <item>Zajednički odvjetnički ured odvjetnici MARIJAN BETLACH i KREŠIMIR BOGDAN</item>
      <item>SANJA PAIĆ</item>
      <item>Ognjen Frangeš</item>
      <item>Odvjetničko društvo ŠIŠKO i partneri, j.t.d.</item>
      <item>JADRANKA DUVNJAK</item>
      <item>Budislav Angjelinović</item>
      <item>Tihomir Luetić</item>
      <item>JELENA ĆURKOVIĆ GOŠOVIĆ</item>
      <item>Duje Nazlić</item>
      <item>Odvjetničko društvo Ivančević i partneri, javno trgovačko društvo</item>
      <item>Meri Juričko</item>
      <item>GORDANA LUKANOVIĆ POPOVIĆ</item>
      <item>TAMARA MUŠNJAK ŠPIŠIĆ</item>
      <item>Mišo Živaljić</item>
      <item>Dragan Boljat</item>
      <item>Nives Miljuš</item>
      <item>IVICA PARLOV</item>
      <item>Darko Varnica</item>
      <item>ECIJA KULJIŠ BAJIĆ i MERI  BLASLOV PAVASOVIĆ</item>
      <item>Mišo Živaljić</item>
      <item>Tihomir Luetić</item>
      <item>PAVIŠA MAROVIĆ</item>
      <item>Vladimir Modrić</item>
      <item>MIRKO DRAŠKOVIĆ</item>
      <item>ODVJETNIČKO DRUŠTVO GLINSKA &amp; MIŠKOVIĆ društvo s ograničenom odgovornošću</item>
      <item>Nives Miljuš</item>
      <item>Vinko Samardžić</item>
      <item>Ivan Strinić</item>
      <item>Martina Tončić - Bota</item>
      <item>Nediljko Ivančević</item>
      <item>Dragan Boljat</item>
      <item>Odvjetnički ured POLDAN, GATARA, DIZDAREVIĆ</item>
      <item>Maja Špoljarić</item>
      <item>Boris Anišić</item>
      <item>KLAIĆ I KLAIĆ odvjetničko društvo</item>
      <item>Marin Budimir</item>
      <item>Iris Franić-Tomić</item>
      <item>Zajednički odvjetnički ured JOSIP JANKOVIĆ i MATE BURAZIN</item>
      <item>Jadranko Vidović</item>
      <item>Odvjetničko društvo MRKLIĆ &amp; PARTNERI, javno trgovačko društvo</item>
      <item>Porezna uprava Ispostava Kaštela</item>
      <item>OPĆINSKI SUD U SPLITU, Stalna služba u Kaštel Lukšiću, ZK odjel</item>
      <item>Odvjetničko društvo MRKLIĆ &amp; PARTNERI, javno trgovačko društvo</item>
      <item>Ivana Luetić Mihoci</item>
      <item>Zajednički odvjetnički ured  DARKO ŠUPER, IVICA KOVAČEVIĆ I BRANKO RABAR</item>
      <item>Branko Nenadić</item>
      <item>Odvjetničko društvo MATULIĆ, BILIĆ I PARTNERI, j.t.d.</item>
      <item>Ivica Bakotin</item>
      <item>Sanja Kulić</item>
      <item>NASTAVNI ZAVOD ZA JAVNO ZDRAVSTVO SPLITSKO-DALMATINSKE ŽUPANIJE</item>
      <item>Nada Lović</item>
      <item>Agencija za upravljanje državnom imovinom</item>
      <item>Vedran Šeparović dipl.oec.</item>
      <item>JELANA za trgovinu i usluge, društvo s ograničenom odgovornošću</item>
      <item>NADA LOVIĆ dipl..iur.</item>
      <item>Odvjetničko društvo GLAMUZINA &amp; GROŠETA</item>
      <item>Katica Nejašmić</item>
      <item>Visoki trgovački sud Republike Hrvatske</item>
      <item>Ustavni sud Republike Hrvatske</item>
      <item>Vinko Gulišija</item>
      <item>Sanda Lukić dipl.iur.</item>
      <item>Draško Stazić</item>
      <item>Ante Glamuzina, odvjetnik</item>
      <item>Općinski sud u Splitu</item>
      <item>Andrej Sablić</item>
      <item>Porezna uprava Ispostava Kaštela</item>
      <item>Općinski sud Split, Stalna služba u Kaštel Lukšiću, Zemljišno knjižni odjel</item>
      <item>Nevenka Koroman</item>
      <item>Odvjetničko društvo GLAMUZINA &amp; GROŠETA</item>
      <item>FE MAGNETIT d.o.o. za proizvodnju</item>
      <item>Porezna uprava, Ispostava Kaštela</item>
      <item>ADRIA ČELIK d.o.o. za proizvodnju i usluge</item>
      <item>ZAGREBAČKA BANKA DIONIČKO DRUŠTVO</item>
      <item>Financijska agencija REGIONALNI CENTAR SPLIT</item>
      <item>Trgovački sud Split Računovodstvo</item>
      <item>Općinski građanski sud u Zagrebu Zemljišno knjižni odjel</item>
      <item>Trgovački sud Split Oglasna ploča</item>
      <item>Ivo Župić</item>
      <item>Vinko Fabjanović</item>
      <item>OPĆINSKI SUD SPLIT Zemljišno knjižni odjel Split</item>
      <item>Porezna uprava Ispostava Split</item>
      <item>BASLER OSIGURANJE ZAGREB dioničko društvo za osiguranje</item>
      <item>Sberbank d.d.</item>
      <item>Centar za restrukturiranje i prodaju</item>
      <item>BASLER OSIGURANJE ZAGREB dioničko društvo za osiguranje</item>
      <item>Ante Doždor</item>
      <item>Lada Resić</item>
      <item>Željan Trumbić</item>
      <item>Jakov Marasović</item>
      <item>Dinka Marasović</item>
      <item>Vinka Marasović</item>
      <item>JADRAN - METAL prerada sekundarnih sirovina d. d. "u stečaju"</item>
      <item>OTP banka Hrvatska dioničko društvo</item>
    </derivirana_varijabla>
  </DomainObject.Predmet.OstaliListNazivFormated>
  <DomainObject.Predmet.OstaliListNazivFormatedOIB>
    <izvorni_sadrzaj>
      <item>Trgovački sud  u Splitu Registarski odjel, OIB 30842297926</item>
      <item>NARODNE NOVINE, dioničko društvo za izdavanje i tiskanje Službenog lista Republike Hrvatske, službenih i drugih obrazaca te , OIB 64546066176</item>
      <item>HYPO ALPE-ADRIA-BANK dioničko društvo, OIB 14036333877</item>
      <item>Michal Ireneusz Konczak</item>
      <item>Miroslav Šarić</item>
      <item>TONI VUKIČEVIĆ</item>
      <item>Zdenko Gudelj</item>
      <item>Dr. Silvio Ćurin, OIB 42669674962</item>
      <item>Mislav Milas, OIB 87552707608</item>
      <item>Odvjetničko društvo Smolčić i Partneri, d.o.o., OIB 83235711186</item>
      <item>Gordana Vuković, OIB 22392609572</item>
      <item>Dino Puljić</item>
      <item>Ilana Grčić, OIB 30182763166</item>
      <item>Odvjetničko društvo Hanžeković &amp; Partneri društvo s ograničenom odgovornošću, OIB 85127306373</item>
      <item>Tomislav Krka</item>
      <item>Odvjetnički ured Srđan Granić &amp; Ajka Radić</item>
      <item>Vinko Samardžić, OIB 51470568169</item>
      <item>MIRKO DRAŠKOVIĆ</item>
      <item>Zajednički odvjetnički ured VINKO LJUBIČIĆ I ŽELJKO VRDOLJAK, OIB </item>
      <item>Odvjetničko društvo PRIMORAC I PARTNERI, j.t.d., OIB 73118313420</item>
      <item>Mijo Jeličić, OIB 71855290129</item>
      <item>Ante Ćurković</item>
      <item>Zajednički odvjetnički ured odvj.DARKO  ŠUPER, IVICA KOVAČEVIĆ &amp; BRANKO RABAR</item>
      <item>ANTE GLAMUZINA</item>
      <item>MANDA BANOVIĆ</item>
      <item>DAVOR DRMIĆ</item>
      <item>IVAN STRINIĆ</item>
      <item>ŽUPANIJSKO DRŽAVNO ODVJETNIŠVO SPLIT, Građansko upravni odjel, OIB 70793241859</item>
      <item>MAĐARIĆ &amp; LUI - odvjetničko društvo d.o.o., OIB 27355904472</item>
      <item>Davor Grgić</item>
      <item>Zajednički odvjetnički ured, odvjetnik Mladen Golojuh</item>
      <item>dr.sc.iur. GORDANA BRČIĆ</item>
      <item>Ivo Staničić</item>
      <item>Marina Tončić - Bota</item>
      <item>ODVJETNIČKO DRUŠTVO BUDIN-PENIĆ-SKERLEV javno trgovačko društva, OIB 16547109844</item>
      <item>ODVJETNIČKO DRUŠTVO PLEŠNAR &amp; PARTNERI - u likvidaciji, OIB 65324836826</item>
      <item>Krešimir Čurković</item>
      <item>Goran Radišić, OIB 02199992335</item>
      <item>Zajednički odvjetnički ured odvjetnici MARIJAN BETLACH i KREŠIMIR BOGDAN</item>
      <item>SANJA PAIĆ</item>
      <item>Ognjen Frangeš, OIB 34497977683</item>
      <item>Odvjetničko društvo ŠIŠKO i partneri, j.t.d., OIB 20314590488</item>
      <item>JADRANKA DUVNJAK</item>
      <item>Budislav Angjelinović</item>
      <item>Tihomir Luetić, OIB 21180144708</item>
      <item>JELENA ĆURKOVIĆ GOŠOVIĆ</item>
      <item>Duje Nazlić, OIB 37295286102</item>
      <item>Odvjetničko društvo Ivančević i partneri, javno trgovačko društvo, OIB 16489228668</item>
      <item>Meri Juričko, OIB 50702238975</item>
      <item>GORDANA LUKANOVIĆ POPOVIĆ</item>
      <item>TAMARA MUŠNJAK ŠPIŠIĆ</item>
      <item>Mišo Živaljić, OIB 00705338100</item>
      <item>Dragan Boljat</item>
      <item>Nives Miljuš, OIB 86253824596</item>
      <item>IVICA PARLOV</item>
      <item>Darko Varnica</item>
      <item>ECIJA KULJIŠ BAJIĆ i MERI  BLASLOV PAVASOVIĆ</item>
      <item>Mišo Živaljić, OIB 00705338100</item>
      <item>Tihomir Luetić, OIB 21180144708</item>
      <item>PAVIŠA MAROVIĆ</item>
      <item>Vladimir Modrić, OIB 30247557213</item>
      <item>MIRKO DRAŠKOVIĆ</item>
      <item>ODVJETNIČKO DRUŠTVO GLINSKA &amp; MIŠKOVIĆ društvo s ograničenom odgovornošću, OIB 23426318088</item>
      <item>Nives Miljuš</item>
      <item>Vinko Samardžić, OIB 51470568169</item>
      <item>Ivan Strinić</item>
      <item>Martina Tončić - Bota</item>
      <item>Nediljko Ivančević</item>
      <item>Dragan Boljat</item>
      <item>Odvjetnički ured POLDAN, GATARA, DIZDAREVIĆ</item>
      <item>Maja Špoljarić</item>
      <item>Boris Anišić</item>
      <item>KLAIĆ I KLAIĆ odvjetničko društvo, OIB 04189136759</item>
      <item>Marin Budimir, OIB 75314951924</item>
      <item>Iris Franić-Tomić</item>
      <item>Zajednički odvjetnički ured JOSIP JANKOVIĆ i MATE BURAZIN</item>
      <item>Jadranko Vidović, OIB 59002364613</item>
      <item>Odvjetničko društvo MRKLIĆ &amp; PARTNERI, javno trgovačko društvo, OIB 36363240708</item>
      <item>Porezna uprava Ispostava Kaštela, OIB 18683136487</item>
      <item>OPĆINSKI SUD U SPLITU, Stalna služba u Kaštel Lukšiću, ZK odjel, OIB 61980608934</item>
      <item>Odvjetničko društvo MRKLIĆ &amp; PARTNERI, javno trgovačko društvo, OIB 36363240708</item>
      <item>Ivana Luetić Mihoci, OIB 84149388706</item>
      <item>Zajednički odvjetnički ured  DARKO ŠUPER, IVICA KOVAČEVIĆ I BRANKO RABAR</item>
      <item>Branko Nenadić</item>
      <item>Odvjetničko društvo MATULIĆ, BILIĆ I PARTNERI, j.t.d., OIB 25781343234</item>
      <item>Ivica Bakotin, OIB 45261768485</item>
      <item>Sanja Kulić</item>
      <item>NASTAVNI ZAVOD ZA JAVNO ZDRAVSTVO SPLITSKO-DALMATINSKE ŽUPANIJE, OIB 54948902275</item>
      <item>Nada Lović, OIB 30557474014</item>
      <item>Agencija za upravljanje državnom imovinom, OIB 75666130770</item>
      <item>Vedran Šeparović dipl.oec., OIB 48360997733</item>
      <item>JELANA za trgovinu i usluge, društvo s ograničenom odgovornošću, OIB 56403884393</item>
      <item>NADA LOVIĆ dipl..iur.</item>
      <item>Odvjetničko društvo GLAMUZINA &amp; GROŠETA, OIB 69402757072</item>
      <item>Katica Nejašmić, OIB 94484004942</item>
      <item>Visoki trgovački sud Republike Hrvatske, OIB 97349366519</item>
      <item>Ustavni sud Republike Hrvatske, OIB 13613360068</item>
      <item>Vinko Gulišija</item>
      <item>Sanda Lukić dipl.iur.</item>
      <item>Draško Stazić, OIB 19838997198</item>
      <item>Ante Glamuzina, odvjetnik</item>
      <item>Općinski sud u Splitu, OIB 61980608934</item>
      <item>Andrej Sablić, OIB 28866778979</item>
      <item>Porezna uprava Ispostava Kaštela, OIB 18683136487</item>
      <item>Općinski sud Split, Stalna služba u Kaštel Lukšiću, Zemljišno knjižni odjel, OIB 61980608934</item>
      <item>Nevenka Koroman</item>
      <item>Odvjetničko društvo GLAMUZINA &amp; GROŠETA, OIB 69402757072</item>
      <item>FE MAGNETIT d.o.o. za proizvodnju, OIB 50226349514</item>
      <item>Porezna uprava, Ispostava Kaštela</item>
      <item>ADRIA ČELIK d.o.o. za proizvodnju i usluge, OIB 34606600284</item>
      <item>ZAGREBAČKA BANKA DIONIČKO DRUŠTVO, OIB 92963223473</item>
      <item>Financijska agencija REGIONALNI CENTAR SPLIT, OIB 85821130368</item>
      <item>Trgovački sud Split Računovodstvo, OIB 30842297926</item>
      <item>Općinski građanski sud u Zagrebu Zemljišno knjižni odjel, OIB 01252163117</item>
      <item>Trgovački sud Split Oglasna ploča, OIB 30842297926</item>
      <item>Ivo Župić</item>
      <item>Vinko Fabjanović, OIB 01154302117</item>
      <item>OPĆINSKI SUD SPLIT Zemljišno knjižni odjel Split, OIB 61980608934</item>
      <item>Porezna uprava Ispostava Split, OIB 18683136487</item>
      <item>BASLER OSIGURANJE ZAGREB dioničko društvo za osiguranje, OIB 59706054982</item>
      <item>Sberbank d.d., OIB 78427478595</item>
      <item>Centar za restrukturiranje i prodaju, OIB 38083028711</item>
      <item>BASLER OSIGURANJE ZAGREB dioničko društvo za osiguranje, OIB 59706054982</item>
      <item>Ante Doždor, OIB 78860880233</item>
      <item>Lada Resić, OIB 99337613697</item>
      <item>Željan Trumbić, OIB 09282283427</item>
      <item>Jakov Marasović, OIB 90407821129</item>
      <item>Dinka Marasović, OIB 77256473207</item>
      <item>Vinka Marasović</item>
      <item>JADRAN - METAL prerada sekundarnih sirovina d. d. "u stečaju", OIB 75144446829</item>
      <item>OTP banka Hrvatska dioničko društvo, OIB 52508873833</item>
    </izvorni_sadrzaj>
    <derivirana_varijabla naziv="DomainObject.Predmet.OstaliListNazivFormatedOIB_1">
      <item>Trgovački sud  u Splitu Registarski odjel, OIB 30842297926</item>
      <item>NARODNE NOVINE, dioničko društvo za izdavanje i tiskanje Službenog lista Republike Hrvatske, službenih i drugih obrazaca te , OIB 64546066176</item>
      <item>HYPO ALPE-ADRIA-BANK dioničko društvo, OIB 14036333877</item>
      <item>Michal Ireneusz Konczak</item>
      <item>Miroslav Šarić</item>
      <item>TONI VUKIČEVIĆ</item>
      <item>Zdenko Gudelj</item>
      <item>Dr. Silvio Ćurin, OIB 42669674962</item>
      <item>Mislav Milas, OIB 87552707608</item>
      <item>Odvjetničko društvo Smolčić i Partneri, d.o.o., OIB 83235711186</item>
      <item>Gordana Vuković, OIB 22392609572</item>
      <item>Dino Puljić</item>
      <item>Ilana Grčić, OIB 30182763166</item>
      <item>Odvjetničko društvo Hanžeković &amp; Partneri društvo s ograničenom odgovornošću, OIB 85127306373</item>
      <item>Tomislav Krka</item>
      <item>Odvjetnički ured Srđan Granić &amp; Ajka Radić</item>
      <item>Vinko Samardžić, OIB 51470568169</item>
      <item>MIRKO DRAŠKOVIĆ</item>
      <item>Zajednički odvjetnički ured VINKO LJUBIČIĆ I ŽELJKO VRDOLJAK, OIB </item>
      <item>Odvjetničko društvo PRIMORAC I PARTNERI, j.t.d., OIB 73118313420</item>
      <item>Mijo Jeličić, OIB 71855290129</item>
      <item>Ante Ćurković</item>
      <item>Zajednički odvjetnički ured odvj.DARKO  ŠUPER, IVICA KOVAČEVIĆ &amp; BRANKO RABAR</item>
      <item>ANTE GLAMUZINA</item>
      <item>MANDA BANOVIĆ</item>
      <item>DAVOR DRMIĆ</item>
      <item>IVAN STRINIĆ</item>
      <item>ŽUPANIJSKO DRŽAVNO ODVJETNIŠVO SPLIT, Građansko upravni odjel, OIB 70793241859</item>
      <item>MAĐARIĆ &amp; LUI - odvjetničko društvo d.o.o., OIB 27355904472</item>
      <item>Davor Grgić</item>
      <item>Zajednički odvjetnički ured, odvjetnik Mladen Golojuh</item>
      <item>dr.sc.iur. GORDANA BRČIĆ</item>
      <item>Ivo Staničić</item>
      <item>Marina Tončić - Bota</item>
      <item>ODVJETNIČKO DRUŠTVO BUDIN-PENIĆ-SKERLEV javno trgovačko društva, OIB 16547109844</item>
      <item>ODVJETNIČKO DRUŠTVO PLEŠNAR &amp; PARTNERI - u likvidaciji, OIB 65324836826</item>
      <item>Krešimir Čurković</item>
      <item>Goran Radišić, OIB 02199992335</item>
      <item>Zajednički odvjetnički ured odvjetnici MARIJAN BETLACH i KREŠIMIR BOGDAN</item>
      <item>SANJA PAIĆ</item>
      <item>Ognjen Frangeš, OIB 34497977683</item>
      <item>Odvjetničko društvo ŠIŠKO i partneri, j.t.d., OIB 20314590488</item>
      <item>JADRANKA DUVNJAK</item>
      <item>Budislav Angjelinović</item>
      <item>Tihomir Luetić, OIB 21180144708</item>
      <item>JELENA ĆURKOVIĆ GOŠOVIĆ</item>
      <item>Duje Nazlić, OIB 37295286102</item>
      <item>Odvjetničko društvo Ivančević i partneri, javno trgovačko društvo, OIB 16489228668</item>
      <item>Meri Juričko, OIB 50702238975</item>
      <item>GORDANA LUKANOVIĆ POPOVIĆ</item>
      <item>TAMARA MUŠNJAK ŠPIŠIĆ</item>
      <item>Mišo Živaljić, OIB 00705338100</item>
      <item>Dragan Boljat</item>
      <item>Nives Miljuš, OIB 86253824596</item>
      <item>IVICA PARLOV</item>
      <item>Darko Varnica</item>
      <item>ECIJA KULJIŠ BAJIĆ i MERI  BLASLOV PAVASOVIĆ</item>
      <item>Mišo Živaljić, OIB 00705338100</item>
      <item>Tihomir Luetić, OIB 21180144708</item>
      <item>PAVIŠA MAROVIĆ</item>
      <item>Vladimir Modrić, OIB 30247557213</item>
      <item>MIRKO DRAŠKOVIĆ</item>
      <item>ODVJETNIČKO DRUŠTVO GLINSKA &amp; MIŠKOVIĆ društvo s ograničenom odgovornošću, OIB 23426318088</item>
      <item>Nives Miljuš</item>
      <item>Vinko Samardžić, OIB 51470568169</item>
      <item>Ivan Strinić</item>
      <item>Martina Tončić - Bota</item>
      <item>Nediljko Ivančević</item>
      <item>Dragan Boljat</item>
      <item>Odvjetnički ured POLDAN, GATARA, DIZDAREVIĆ</item>
      <item>Maja Špoljarić</item>
      <item>Boris Anišić</item>
      <item>KLAIĆ I KLAIĆ odvjetničko društvo, OIB 04189136759</item>
      <item>Marin Budimir, OIB 75314951924</item>
      <item>Iris Franić-Tomić</item>
      <item>Zajednički odvjetnički ured JOSIP JANKOVIĆ i MATE BURAZIN</item>
      <item>Jadranko Vidović, OIB 59002364613</item>
      <item>Odvjetničko društvo MRKLIĆ &amp; PARTNERI, javno trgovačko društvo, OIB 36363240708</item>
      <item>Porezna uprava Ispostava Kaštela, OIB 18683136487</item>
      <item>OPĆINSKI SUD U SPLITU, Stalna služba u Kaštel Lukšiću, ZK odjel, OIB 61980608934</item>
      <item>Odvjetničko društvo MRKLIĆ &amp; PARTNERI, javno trgovačko društvo, OIB 36363240708</item>
      <item>Ivana Luetić Mihoci, OIB 84149388706</item>
      <item>Zajednički odvjetnički ured  DARKO ŠUPER, IVICA KOVAČEVIĆ I BRANKO RABAR</item>
      <item>Branko Nenadić</item>
      <item>Odvjetničko društvo MATULIĆ, BILIĆ I PARTNERI, j.t.d., OIB 25781343234</item>
      <item>Ivica Bakotin, OIB 45261768485</item>
      <item>Sanja Kulić</item>
      <item>NASTAVNI ZAVOD ZA JAVNO ZDRAVSTVO SPLITSKO-DALMATINSKE ŽUPANIJE, OIB 54948902275</item>
      <item>Nada Lović, OIB 30557474014</item>
      <item>Agencija za upravljanje državnom imovinom, OIB 75666130770</item>
      <item>Vedran Šeparović dipl.oec., OIB 48360997733</item>
      <item>JELANA za trgovinu i usluge, društvo s ograničenom odgovornošću, OIB 56403884393</item>
      <item>NADA LOVIĆ dipl..iur.</item>
      <item>Odvjetničko društvo GLAMUZINA &amp; GROŠETA, OIB 69402757072</item>
      <item>Katica Nejašmić, OIB 94484004942</item>
      <item>Visoki trgovački sud Republike Hrvatske, OIB 97349366519</item>
      <item>Ustavni sud Republike Hrvatske, OIB 13613360068</item>
      <item>Vinko Gulišija</item>
      <item>Sanda Lukić dipl.iur.</item>
      <item>Draško Stazić, OIB 19838997198</item>
      <item>Ante Glamuzina, odvjetnik</item>
      <item>Općinski sud u Splitu, OIB 61980608934</item>
      <item>Andrej Sablić, OIB 28866778979</item>
      <item>Porezna uprava Ispostava Kaštela, OIB 18683136487</item>
      <item>Općinski sud Split, Stalna služba u Kaštel Lukšiću, Zemljišno knjižni odjel, OIB 61980608934</item>
      <item>Nevenka Koroman</item>
      <item>Odvjetničko društvo GLAMUZINA &amp; GROŠETA, OIB 69402757072</item>
      <item>FE MAGNETIT d.o.o. za proizvodnju, OIB 50226349514</item>
      <item>Porezna uprava, Ispostava Kaštela</item>
      <item>ADRIA ČELIK d.o.o. za proizvodnju i usluge, OIB 34606600284</item>
      <item>ZAGREBAČKA BANKA DIONIČKO DRUŠTVO, OIB 92963223473</item>
      <item>Financijska agencija REGIONALNI CENTAR SPLIT, OIB 85821130368</item>
      <item>Trgovački sud Split Računovodstvo, OIB 30842297926</item>
      <item>Općinski građanski sud u Zagrebu Zemljišno knjižni odjel, OIB 01252163117</item>
      <item>Trgovački sud Split Oglasna ploča, OIB 30842297926</item>
      <item>Ivo Župić</item>
      <item>Vinko Fabjanović, OIB 01154302117</item>
      <item>OPĆINSKI SUD SPLIT Zemljišno knjižni odjel Split, OIB 61980608934</item>
      <item>Porezna uprava Ispostava Split, OIB 18683136487</item>
      <item>BASLER OSIGURANJE ZAGREB dioničko društvo za osiguranje, OIB 59706054982</item>
      <item>Sberbank d.d., OIB 78427478595</item>
      <item>Centar za restrukturiranje i prodaju, OIB 38083028711</item>
      <item>BASLER OSIGURANJE ZAGREB dioničko društvo za osiguranje, OIB 59706054982</item>
      <item>Ante Doždor, OIB 78860880233</item>
      <item>Lada Resić, OIB 99337613697</item>
      <item>Željan Trumbić, OIB 09282283427</item>
      <item>Jakov Marasović, OIB 90407821129</item>
      <item>Dinka Marasović, OIB 77256473207</item>
      <item>Vinka Marasović</item>
      <item>JADRAN - METAL prerada sekundarnih sirovina d. d. "u stečaju", OIB 75144446829</item>
      <item>OTP banka Hrvatska dioničko društvo, OIB 52508873833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prosinca 2015.</izvorni_sadrzaj>
    <derivirana_varijabla naziv="DomainObject.Datum_1">31. prosinca 2015.</derivirana_varijabla>
  </DomainObject.Datum>
  <DomainObject.PoslovniBrojDokumenta>
    <izvorni_sadrzaj>St-114/2011-1103</izvorni_sadrzaj>
    <derivirana_varijabla naziv="DomainObject.PoslovniBrojDokumenta_1">St-114/2011-1103</derivirana_varijabla>
  </DomainObject.PoslovniBrojDokumenta>
  <DomainObject.Predmet.StrankaIDrugi>
    <izvorni_sadrzaj>HRVATSKI ZAVOD ZA ZDRAVSTVENO OSIGURANJE Područni ured Split i dr.</izvorni_sadrzaj>
    <derivirana_varijabla naziv="DomainObject.Predmet.StrankaIDrugi_1">HRVATSKI ZAVOD ZA ZDRAVSTVENO OSIGURANJE Područni ured Split i dr.</derivirana_varijabla>
  </DomainObject.Predmet.StrankaIDrugi>
  <DomainObject.Predmet.ProtustrankaIDrugi>
    <izvorni_sadrzaj>ŽELJEZARA SPLIT poduzeće za proizvodnju i preradu čelika d.d. "u stečaju"</izvorni_sadrzaj>
    <derivirana_varijabla naziv="DomainObject.Predmet.ProtustrankaIDrugi_1">ŽELJEZARA SPLIT poduzeće za proizvodnju i preradu čelika d.d. "u stečaju"</derivirana_varijabla>
  </DomainObject.Predmet.ProtustrankaIDrugi>
  <DomainObject.Predmet.StrankaIDrugiAdressOIB>
    <izvorni_sadrzaj>HRVATSKI ZAVOD ZA ZDRAVSTVENO OSIGURANJE Područni ured Split, OIB 02958272670, Margaretska 3, 10000 Zagreb i dr.</izvorni_sadrzaj>
    <derivirana_varijabla naziv="DomainObject.Predmet.StrankaIDrugiAdressOIB_1">HRVATSKI ZAVOD ZA ZDRAVSTVENO OSIGURANJE Područni ured Split, OIB 02958272670, Margaretska 3, 10000 Zagreb i dr.</derivirana_varijabla>
  </DomainObject.Predmet.StrankaIDrugiAdressOIB>
  <DomainObject.Predmet.ProtustrankaIDrugiAdressOIB>
    <izvorni_sadrzaj>ŽELJEZARA SPLIT poduzeće za proizvodnju i preradu čelika d.d. "u stečaju", OIB 96423434291, Cesta dr. Franje Tuđmana bb, 21212 Kaštel Sućurac</izvorni_sadrzaj>
    <derivirana_varijabla naziv="DomainObject.Predmet.ProtustrankaIDrugiAdressOIB_1">ŽELJEZARA SPLIT poduzeće za proizvodnju i preradu čelika d.d. "u stečaju", OIB 96423434291, Cesta dr. Franje Tuđmana bb, 21212 Kaštel Sućurac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ŽELJEZARA SPLIT poduzeće za proizvodnju i preradu čelika d.d. "u stečaju"</item>
      <item>HEP - Opskrba d.o.o. za opskrbu potrošača električnom, toplinskom energijom i plinom</item>
      <item>Trgovački sud  u Splitu Registarski odjel</item>
      <item>NARODNE NOVINE, dioničko društvo za izdavanje i tiskanje Službenog lista Republike Hrvatske, službenih i drugih obrazaca te </item>
      <item>HYPO ALPE-ADRIA-BANK dioničko društvo</item>
      <item>Michal Ireneusz Konczak</item>
      <item>EUROTIM d.o.o.</item>
      <item>Miroslav Šarić</item>
      <item>CIAN društvo s ograničenom odgovornošću za sanitarnu zaštitu čovjekove okoline</item>
      <item>VOX-VLADO d.o.o. za servis i trgovinu</item>
      <item>TONI VUKIČEVIĆ</item>
      <item>Zdenko Gudelj</item>
      <item>Dr. Silvio Ćurin</item>
      <item>JELANA za trgovinu i usluge, društvo s ograničenom odgovornošću</item>
      <item>TEHNOMATERIJAL d.o.o. za trgovinu, građevinarstvo i usluge</item>
      <item>LASTVE, d.o.o. za trgovinu i usluge</item>
      <item>ADRIATIC-BLIZNA d.o.o.</item>
      <item>Mislav Milas</item>
      <item>FAZOR za projektiranje, inženjering i proizvodnju društvo s ograničenom odgovornošću</item>
      <item>Odvjetničko društvo Smolčić i Partneri, d.o.o.</item>
      <item>AGENCIJA ZA INTEGRALNI TRANSPORT, društvo s ograničenom odgovornošću</item>
      <item>SVOD, d.o.o. za građenje i trgovinu</item>
      <item>Gordana Vuković</item>
      <item>KOMUSPROMET trgovina i reciklaža d.o.o.</item>
      <item>OT-OPTIMA TELEKOM d.d. za telekomunikacije</item>
      <item>HŽ CARGO d.o.o. za prijevoz tereta</item>
      <item>Ustanova za zapošljavanje, rad i profesionalnu rehabilitaciju osoba s invaliditetom DES</item>
      <item>Dino Puljić</item>
      <item>MATEJ KOMERC d.o.o. za trgovinu i turizam</item>
      <item>Ilana Grčić</item>
      <item>AKD-Zaštita d.o.o. za zaštitu osoba i imovine</item>
      <item>Odvjetničko društvo Hanžeković &amp; Partneri društvo s ograničenom odgovornošću</item>
      <item>MEDITERAN-TRADING d.o.o. za trgovinu, turizam i proizvodnju</item>
      <item>DINGO za turizam, trgovinu i proizvodnju, društvo s ograničenom odgovornošću</item>
      <item>Tomislav Krka</item>
      <item>Odvjetnički ured Srđan Granić &amp; Ajka Radić</item>
      <item>VODOVOD I KANALIZACIJA, društvo s ograničenom odgovornošću za vodoopskrbu, odvodnju i pročišćavanje otpadnih voda</item>
      <item>Vinko Samardžić</item>
      <item>INSTITUT IGH, dioničko društvo za istraživanje i razvoj u graditeljstvu</item>
      <item>VERITAS, tvrtka za reviziju i konzalting d.o.o.</item>
      <item>MIRKO DRAŠKOVIĆ</item>
      <item>Zajednički odvjetnički ured VINKO LJUBIČIĆ I ŽELJKO VRDOLJAK</item>
      <item>Odvjetničko društvo PRIMORAC I PARTNERI, j.t.d.</item>
      <item>GRAĐEVINSKA INDUSTRIJA-RUDARSTVO-KAMENARSTVO KALUN d.d. za proizvodnju vapna, tehničkog kamena i betona</item>
      <item>KAESER KOMPRESSOREN trgovina i usluge d. o. o.</item>
      <item>HRVATSKI ZAVOD ZA MIROVINSKO OSIGURANJE</item>
      <item>PETROKEMIJA, d.d. tvornica gnojiva</item>
      <item>PREDIKAT d.o.o. za komunikacijski menadžment</item>
      <item>DOMIS društvo s ograničenom odgovornošću za proizvodnju, reciklažu, trgovinu i usluge</item>
      <item>CIAN društvo s ograničenom odgovornošću za sanitarnu zaštitu čovjekove okoline</item>
      <item>EURO DAUS 1963 dioničko društvo za trgovinu, servis vozila i putničke agencije</item>
      <item>Mijo Jeličić</item>
      <item>JELANA za trgovinu i usluge, društvo s ograničenom odgovornošću</item>
      <item>Ante Ćurković</item>
      <item>PRIMAT d.o.o. za usluge i trgovinu</item>
      <item>Zajednički odvjetnički ured odvj.DARKO  ŠUPER, IVICA KOVAČEVIĆ &amp; BRANKO RABAR</item>
      <item>C.I.O.M., društvo s ograničenom odgovornošću za proizvodnju, unutarnju i vanjsku trgovinu i usluge,</item>
      <item>ANTE GLAMUZINA</item>
      <item>GALEB - PROMET društvo s ograničenom odgovornošću za trgovinu</item>
      <item>MANDA BANOVIĆ</item>
      <item>DAVOR DRMIĆ</item>
      <item>ELEKTRIČAR, društvo s ograničenom odgovornošću za graditeljstvo turizam trgovinu i pružanja usluge turističke agencije</item>
      <item>IVAN STRINIĆ</item>
      <item>ČISTOĆA društvo s ograničenom odgovornošću za obavljanje komunalnih djelatnosti održavanja čistoće i odlaganja komunaln</item>
      <item>ŽUPANIJSKO DRŽAVNO ODVJETNIŠVO SPLIT, Građansko upravni odjel</item>
      <item>CROATIA osiguranje d.d.</item>
      <item>PRALIJA TRADE društvo s ograničenom odgovornošću za trgovinu, turizam, projektiranje i preradu industrijskih optadaka</item>
      <item>ONEUMGRAF d.o.o. za grafičku djelatnost, trgovinu i usluge</item>
      <item>CAPRICORNO, društvo s ograničenom odgovornošću za trgovinu</item>
      <item>HEP-Operator distribucijskog sustava d.o.o. za distribuciju i opskrbu električne energije ELEKTRODALMACIJA SPLIT</item>
      <item>MAĐARIĆ &amp; LUI - odvjetničko društvo d.o.o.</item>
      <item>POS, društvo s ograničenom odgovornošću za informatičke usluge</item>
      <item>Zagrebačka burza d.d.</item>
      <item>INTEHNA Zagreb d.o.o. za trgovinu i proizvodnju</item>
      <item>KEMIS-TERMOCLEAN d.o.o. za industrijska čišćenja i gospodarenja otpadom</item>
      <item>Davor Grgić</item>
      <item>Zajednički odvjetnički ured, odvjetnik Mladen Golojuh</item>
      <item>MESSER CROATIA PLIN Poduzeće za proizvodnju i prodaju tehničkih plinova d.o.o.</item>
      <item>ADRIATIC ZAGREB d.o.o. za financijske usluge</item>
      <item>dr.sc.iur. GORDANA BRČIĆ</item>
      <item>Ivo Staničić</item>
      <item>BASLER OSIGURANJE ZAGREB dioničko društvo za osiguranje</item>
      <item>TEXT-PAPIR d.o.o. za trgovinu i usluge</item>
      <item>TRAST međunarodno otpremništvo, dioničko društvo</item>
      <item>Marina Tončić - Bota</item>
      <item>KEMOKOP društvo s ograničenom odgovornošću za specijalni transport kemikalija</item>
      <item>ODVJETNIČKO DRUŠTVO BUDIN-PENIĆ-SKERLEV javno trgovačko društva</item>
      <item>METAL-DALMACIJA d.o.o. za proizvodnju, trgovinu i usluge</item>
      <item>BRAMONT izrada metalnih i alu proizvoda d.o.o.</item>
      <item>ODVJETNIČKO DRUŠTVO PLEŠNAR &amp; PARTNERI - u likvidaciji</item>
      <item>MINAX d.o.o. za građenje, trgovinu i usluge</item>
      <item>Siemens dioničko društvo za elektrotehniku</item>
      <item>OVV-Održavanje vučnih vozila, društvo s ograničenom odgovornošću</item>
      <item>Krešimir Čurković</item>
      <item>PROPLIN d.o.o. za proizvodnju i trgovinu ukapljenim naftnim plinom</item>
      <item>ČEPO d. o. o. za proizvodnju, montažu, trgovinu, uvoz-izvoz</item>
      <item>Goran Radišić</item>
      <item>Zajednički odvjetnički ured odvjetnici MARIJAN BETLACH i KREŠIMIR BOGDAN</item>
      <item>SANJA PAIĆ</item>
      <item>BRODOMERKUR trgovina i usluge, dioničko društvo</item>
      <item>Ognjen Frangeš</item>
      <item>PRVI FAKTOR društvo s ograničenom odgovornošću za factoring</item>
      <item>OTP banka Hrvatska dioničko društvo</item>
      <item>Odvjetničko društvo ŠIŠKO i partneri, j.t.d.</item>
      <item>HYPO-LEASING KROATIEN, društvo za financiranje, d.o.o.</item>
      <item>JADRANKA DUVNJAK</item>
      <item>KONČAR - INSTITUT ZA ELEKTROTEHNIKU  d.d.</item>
      <item>Budislav Angjelinović</item>
      <item>DIA-PEN d.o.o. za proizvodnju, vanjskotrgovinski promet, trgovinu na veliko i usluge</item>
      <item>Tihomir Luetić</item>
      <item>DINGO za turizam, trgovinu i proizvodnju, društvo s ograničenom odgovornošću</item>
      <item>TIMONT društvo s ograničenom odgovornošću za proizvodnju proizvoda od metala i trgovinu</item>
      <item>EMO - COMMERCE - SPLIT društvo ograničene odgovornosti za izvođenje brodograđevnih radova i usluga</item>
      <item>JELENA ĆURKOVIĆ GOŠOVIĆ</item>
      <item>MEDITERAN-TRADING d.o.o. za trgovinu, turizam i proizvodnju</item>
      <item>B. METAL d. o. o. za trgovinu i usluge</item>
      <item>IZODAL društvo s ograničenom odgovornošću za završne radove u građevinarstvu</item>
      <item>OT-OPTIMA TELEKOM d.d. za telekomunikacije</item>
      <item>PROMONA, d.o.o. za informatičke sustave</item>
      <item>VIPnet, društvo s ograničenom odgovornošću za usluge javnih telekomunikacija</item>
      <item>ELEKTROKOVINA ADRIA, d.o.o. za izradu, prodaju, montažu i popravak elektrotehničkih proizvoda</item>
      <item>HŽ INFRASTRUKTURA d.o.o. za upravljanje, održavanje i izgradnju željezničke infrastrukture</item>
      <item>Duje Nazlić</item>
      <item>VENEFICA društvo s ograničenom odgovornošću za zastupanje</item>
      <item>VERITAS, tvrtka za reviziju i konzalting d.o.o.</item>
      <item>Hrvatski Telekom d.d.</item>
      <item>Odvjetničko društvo Ivančević i partneri, javno trgovačko društvo</item>
      <item>MARIS EKOLOGIJA I POLJOPRIVREDA društvo s ograničenom odgovornošću za proizvodnju, trgovinu i usluge</item>
      <item>HEP-Operator prijenosnog sustava d.o.o. za prijenos električne energije</item>
      <item>MILS, MLJEKARA SPLIT dioničko društvo</item>
      <item>Meri Juričko</item>
      <item>UniCredit Leasing Croatia društvo s ograničenom odgovornošću za leasing</item>
      <item>GORDANA LUKANOVIĆ POPOVIĆ</item>
      <item>SREDIŠNJE KLIRINŠKO DEPOZITARNO DRUŠTVO, dioničko društvo</item>
      <item>DALSTROJ dioničko društvo Tvornica alatnih strojeva, pribora i alata</item>
      <item>KOMUSPROMET trgovina i reciklaža d.o.o.</item>
      <item>ALSTOM HRVATSKA d.o.o. za proizvodnju, trgovinu, inženjering i usluge</item>
      <item>TAMARA MUŠNJAK ŠPIŠIĆ</item>
      <item>Mišo Živaljić</item>
      <item>HYPO ALPE-ADRIA-BANK dioničko društvo</item>
      <item>Dragan Boljat</item>
      <item>JADRAN - METAL prerada sekundarnih sirovina d. d. "u stečaju"</item>
      <item>Nives Miljuš</item>
      <item>IVICA PARLOV</item>
      <item>Darko Varnica</item>
      <item>ECIJA KULJIŠ BAJIĆ i MERI  BLASLOV PAVASOVIĆ</item>
      <item>Mišo Živaljić</item>
      <item>Tihomir Luetić</item>
      <item>PAVIŠA MAROVIĆ</item>
      <item>BOA E.L.L. d.o.o. za građenje, proizvodnju, trgovinu i usluge</item>
      <item>Vladimir Modrić</item>
      <item>MIRKO DRAŠKOVIĆ</item>
      <item>J.A.M. GROUP d.o.o. za turizam i usluge</item>
      <item>Agencija za upravljanje državnom imovinom</item>
      <item>VOLKSBANK d.d.</item>
      <item>ODVJETNIČKO DRUŠTVO GLINSKA &amp; MIŠKOVIĆ društvo s ograničenom odgovornošću</item>
      <item>Nives Miljuš</item>
      <item>Vinko Samardžić</item>
      <item>ERSTE FACTORING d.o.o.</item>
      <item>Ivan Strinić</item>
      <item>ODVODNJA d.o.o. za trgovinu i usluge</item>
      <item>Martina Tončić - Bota</item>
      <item>TRAST d.d.</item>
      <item>OVV-Održavanje vučnih vozila, društvo s ograničenom odgovornošću</item>
      <item>PRVI FAKTOR društvo s ograničenom odgovornošću za factoring</item>
      <item>DIA-PEN d.o.o. za proizvodnju, vanjskotrgovinski promet, trgovinu na veliko i usluge</item>
      <item>PROMONA, d.o.o. za informatičke sustave</item>
      <item>Nediljko Ivančević</item>
      <item>Dragan Boljat</item>
      <item>JADRAN - METAL prerada sekundarnih sirovina d. d. "u stečaju"</item>
      <item>Odvjetnički ured POLDAN, GATARA, DIZDAREVIĆ</item>
      <item>LINGUA-SOFT d.o.o.</item>
      <item>MOZAIK KNJIGA društvo s ograničenom odgovornošću za nakladničku djelatnost i turistička agencija</item>
      <item>Maja Špoljarić</item>
      <item>UNIVERZAL društvo s ograničenom odgovornošću za proizvodnju, gospodarenje otpadom, trgovinu i hotelijerstvo</item>
      <item>Boris Anišić</item>
      <item>I M P K - Industrija metalnih proizvoda i konstrukcija d.o.o. za proizvodnju i usluge</item>
      <item>KLAIĆ I KLAIĆ odvjetničko društvo</item>
      <item>BRANIMIR-COMERCE društvo s ograničenom odgovornošću za trgovinu i usluge</item>
      <item>Marin Budimir</item>
      <item>Iris Franić-Tomić</item>
      <item>Zajednički odvjetnički ured JOSIP JANKOVIĆ i MATE BURAZIN</item>
      <item>ŠPEDTOURS d.o.o. za unutrašnju i međunarodnu špediciju i carinsko posredovanje</item>
      <item>Jadranko Vidović</item>
      <item>POTENCIJAL za inženjering i usluge društvo s ograničenom odgovornošću</item>
      <item>LUŠIJA d.o.o. za instalacijske radove i trgovinu, turistička agencija</item>
      <item>FROM društvo s ograničenom odgovornošću za građevinarstvo, ugostiteljstvo i trgovinu</item>
      <item>Odvjetničko društvo MRKLIĆ &amp; PARTNERI, javno trgovačko društvo</item>
      <item>Porezna uprava Ispostava Kaštela</item>
      <item>OPĆINSKI SUD U SPLITU, Stalna služba u Kaštel Lukšiću, ZK odjel</item>
      <item>Odvjetničko društvo MRKLIĆ &amp; PARTNERI, javno trgovačko društvo</item>
      <item>VISA-PROMET, d.o.o. za trgovinu i promet</item>
      <item>Hrvatska radiotelevizija</item>
      <item>ISCAR ALATI društvo s ograničenom odgovornošću za proizvodnju i trgovinu raznim alatima</item>
      <item>Ivana Luetić Mihoci</item>
      <item>Zajednički odvjetnički ured  DARKO ŠUPER, IVICA KOVAČEVIĆ I BRANKO RABAR</item>
      <item>Hrvatske vode, pravna osoba za upravljanje vodama</item>
      <item>OKSID d.o.o. za proizvodnju, trgovinu i usluge</item>
      <item>Branko Nenadić</item>
      <item>GEOPROJEKT, dioničko društvo za geodetske poslove, građevinsko projektiranje i nadzor</item>
      <item>Odvjetničko društvo MATULIĆ, BILIĆ I PARTNERI, j.t.d.</item>
      <item>KPMG Croatia d.o.o. za reviziju</item>
      <item>Ivica Bakotin</item>
      <item>Sanja Kulić</item>
      <item>HRVATSKI ZAVOD ZA ZDRAVSTVENO OSIGURANJE Područni ured Split</item>
      <item>APO, d.o.o., usluge zaštite okoliša</item>
      <item>NASTAVNI ZAVOD ZA JAVNO ZDRAVSTVO SPLITSKO-DALMATINSKE ŽUPANIJE</item>
      <item>Nada Lović</item>
      <item>Agencija za upravljanje državnom imovinom</item>
      <item>Vedran Šeparović dipl.oec.</item>
      <item>JELANA za trgovinu i usluge, društvo s ograničenom odgovornošću</item>
      <item>NADA LOVIĆ dipl..iur.</item>
      <item>Odvjetničko društvo GLAMUZINA &amp; GROŠETA</item>
      <item>Katica Nejašmić</item>
      <item>Visoki trgovački sud Republike Hrvatske</item>
      <item>Ustavni sud Republike Hrvatske</item>
      <item>Vinko Gulišija</item>
      <item>Sanda Lukić dipl.iur.</item>
      <item>Draško Stazić</item>
      <item>Ante Glamuzina, odvjetnik</item>
      <item>Općinski sud u Splitu</item>
      <item>Andrej Sablić</item>
      <item>Porezna uprava Ispostava Kaštela</item>
      <item>Općinski sud Split, Stalna služba u Kaštel Lukšiću, Zemljišno knjižni odjel</item>
      <item>Nevenka Koroman</item>
      <item>Odvjetničko društvo GLAMUZINA &amp; GROŠETA</item>
      <item>FE MAGNETIT d.o.o. za proizvodnju</item>
      <item>Porezna uprava, Ispostava Kaštela</item>
      <item>ADRIA ČELIK d.o.o. za proizvodnju i usluge</item>
      <item>ZAGREBAČKA BANKA DIONIČKO DRUŠTVO</item>
      <item>Financijska agencija REGIONALNI CENTAR SPLIT</item>
      <item>Trgovački sud Split Računovodstvo</item>
      <item>Općinski građanski sud u Zagrebu Zemljišno knjižni odjel</item>
      <item>Trgovački sud Split Oglasna ploča</item>
      <item>Ivo Župić</item>
      <item>Ilija Matešić</item>
      <item>Vinko Fabjanović</item>
      <item>Jurica Škaričić</item>
      <item>PETROKEMIJA, d.d. tvornica gnojiva</item>
      <item>Antonio Parancin</item>
      <item>ROTERM d.o.o. za projektiranje, nadzor i izvođenje termo instalacija, zastupanje i promet robom</item>
      <item>Marko Tešija</item>
      <item>Fond za zaštitu okoliša i energetsku učinkovitost</item>
      <item>NEZAVISNI SINDIKAT BRODOSPLIT</item>
      <item>Vlado Oštrić</item>
      <item>AGENCIJA ZA INTEGRALNI TRANSPORT, društvo s ograničenom odgovornošću</item>
      <item>Financijska agencija</item>
      <item>Krunoslav Cerovac</item>
      <item>Antonija Čagalj</item>
      <item>Jurica Piuk</item>
      <item>ČELIĆ d.o.o. za građevinarstvo, trgovinu, turizam, cestovni promet i remont</item>
      <item>GRAD KAŠTELA</item>
      <item>MPPR d.o.o. za projektiranje, proizvodnju, trgovinu, vanjsku trgovinu i poslovne usluge</item>
      <item>OPĆINSKI SUD SPLIT Zemljišno knjižni odjel Split</item>
      <item>Porezna uprava Ispostava Split</item>
      <item>BASLER OSIGURANJE ZAGREB dioničko društvo za osiguranje</item>
      <item>Sberbank d.d.</item>
      <item>Centar za restrukturiranje i prodaju</item>
      <item>BASLER OSIGURANJE ZAGREB dioničko društvo za osiguranje</item>
      <item>Ante Doždor</item>
      <item>Lada Resić</item>
      <item>Željan Trumbić</item>
      <item>Jakov Marasović</item>
      <item>Dinka Marasović</item>
      <item>Vinka Marasović</item>
      <item>JADRAN - METAL prerada sekundarnih sirovina d. d. "u stečaju"</item>
      <item>OTP banka Hrvatska dioničko društvo</item>
      <item>Ante Doždor</item>
      <item>Stečajni upravitelj Vedran Šeparović</item>
    </izvorni_sadrzaj>
    <derivirana_varijabla naziv="DomainObject.Predmet.SudioniciListNaziv_1">
      <item>ŽELJEZARA SPLIT poduzeće za proizvodnju i preradu čelika d.d. "u stečaju"</item>
      <item>HEP - Opskrba d.o.o. za opskrbu potrošača električnom, toplinskom energijom i plinom</item>
      <item>Trgovački sud  u Splitu Registarski odjel</item>
      <item>NARODNE NOVINE, dioničko društvo za izdavanje i tiskanje Službenog lista Republike Hrvatske, službenih i drugih obrazaca te </item>
      <item>HYPO ALPE-ADRIA-BANK dioničko društvo</item>
      <item>Michal Ireneusz Konczak</item>
      <item>EUROTIM d.o.o.</item>
      <item>Miroslav Šarić</item>
      <item>CIAN društvo s ograničenom odgovornošću za sanitarnu zaštitu čovjekove okoline</item>
      <item>VOX-VLADO d.o.o. za servis i trgovinu</item>
      <item>TONI VUKIČEVIĆ</item>
      <item>Zdenko Gudelj</item>
      <item>Dr. Silvio Ćurin</item>
      <item>JELANA za trgovinu i usluge, društvo s ograničenom odgovornošću</item>
      <item>TEHNOMATERIJAL d.o.o. za trgovinu, građevinarstvo i usluge</item>
      <item>LASTVE, d.o.o. za trgovinu i usluge</item>
      <item>ADRIATIC-BLIZNA d.o.o.</item>
      <item>Mislav Milas</item>
      <item>FAZOR za projektiranje, inženjering i proizvodnju društvo s ograničenom odgovornošću</item>
      <item>Odvjetničko društvo Smolčić i Partneri, d.o.o.</item>
      <item>AGENCIJA ZA INTEGRALNI TRANSPORT, društvo s ograničenom odgovornošću</item>
      <item>SVOD, d.o.o. za građenje i trgovinu</item>
      <item>Gordana Vuković</item>
      <item>KOMUSPROMET trgovina i reciklaža d.o.o.</item>
      <item>OT-OPTIMA TELEKOM d.d. za telekomunikacije</item>
      <item>HŽ CARGO d.o.o. za prijevoz tereta</item>
      <item>Ustanova za zapošljavanje, rad i profesionalnu rehabilitaciju osoba s invaliditetom DES</item>
      <item>Dino Puljić</item>
      <item>MATEJ KOMERC d.o.o. za trgovinu i turizam</item>
      <item>Ilana Grčić</item>
      <item>AKD-Zaštita d.o.o. za zaštitu osoba i imovine</item>
      <item>Odvjetničko društvo Hanžeković &amp; Partneri društvo s ograničenom odgovornošću</item>
      <item>MEDITERAN-TRADING d.o.o. za trgovinu, turizam i proizvodnju</item>
      <item>DINGO za turizam, trgovinu i proizvodnju, društvo s ograničenom odgovornošću</item>
      <item>Tomislav Krka</item>
      <item>Odvjetnički ured Srđan Granić &amp; Ajka Radić</item>
      <item>VODOVOD I KANALIZACIJA, društvo s ograničenom odgovornošću za vodoopskrbu, odvodnju i pročišćavanje otpadnih voda</item>
      <item>Vinko Samardžić</item>
      <item>INSTITUT IGH, dioničko društvo za istraživanje i razvoj u graditeljstvu</item>
      <item>VERITAS, tvrtka za reviziju i konzalting d.o.o.</item>
      <item>MIRKO DRAŠKOVIĆ</item>
      <item>Zajednički odvjetnički ured VINKO LJUBIČIĆ I ŽELJKO VRDOLJAK</item>
      <item>Odvjetničko društvo PRIMORAC I PARTNERI, j.t.d.</item>
      <item>GRAĐEVINSKA INDUSTRIJA-RUDARSTVO-KAMENARSTVO KALUN d.d. za proizvodnju vapna, tehničkog kamena i betona</item>
      <item>KAESER KOMPRESSOREN trgovina i usluge d. o. o.</item>
      <item>HRVATSKI ZAVOD ZA MIROVINSKO OSIGURANJE</item>
      <item>PETROKEMIJA, d.d. tvornica gnojiva</item>
      <item>PREDIKAT d.o.o. za komunikacijski menadžment</item>
      <item>DOMIS društvo s ograničenom odgovornošću za proizvodnju, reciklažu, trgovinu i usluge</item>
      <item>CIAN društvo s ograničenom odgovornošću za sanitarnu zaštitu čovjekove okoline</item>
      <item>EURO DAUS 1963 dioničko društvo za trgovinu, servis vozila i putničke agencije</item>
      <item>Mijo Jeličić</item>
      <item>JELANA za trgovinu i usluge, društvo s ograničenom odgovornošću</item>
      <item>Ante Ćurković</item>
      <item>PRIMAT d.o.o. za usluge i trgovinu</item>
      <item>Zajednički odvjetnički ured odvj.DARKO  ŠUPER, IVICA KOVAČEVIĆ &amp; BRANKO RABAR</item>
      <item>C.I.O.M., društvo s ograničenom odgovornošću za proizvodnju, unutarnju i vanjsku trgovinu i usluge,</item>
      <item>ANTE GLAMUZINA</item>
      <item>GALEB - PROMET društvo s ograničenom odgovornošću za trgovinu</item>
      <item>MANDA BANOVIĆ</item>
      <item>DAVOR DRMIĆ</item>
      <item>ELEKTRIČAR, društvo s ograničenom odgovornošću za graditeljstvo turizam trgovinu i pružanja usluge turističke agencije</item>
      <item>IVAN STRINIĆ</item>
      <item>ČISTOĆA društvo s ograničenom odgovornošću za obavljanje komunalnih djelatnosti održavanja čistoće i odlaganja komunaln</item>
      <item>ŽUPANIJSKO DRŽAVNO ODVJETNIŠVO SPLIT, Građansko upravni odjel</item>
      <item>CROATIA osiguranje d.d.</item>
      <item>PRALIJA TRADE društvo s ograničenom odgovornošću za trgovinu, turizam, projektiranje i preradu industrijskih optadaka</item>
      <item>ONEUMGRAF d.o.o. za grafičku djelatnost, trgovinu i usluge</item>
      <item>CAPRICORNO, društvo s ograničenom odgovornošću za trgovinu</item>
      <item>HEP-Operator distribucijskog sustava d.o.o. za distribuciju i opskrbu električne energije ELEKTRODALMACIJA SPLIT</item>
      <item>MAĐARIĆ &amp; LUI - odvjetničko društvo d.o.o.</item>
      <item>POS, društvo s ograničenom odgovornošću za informatičke usluge</item>
      <item>Zagrebačka burza d.d.</item>
      <item>INTEHNA Zagreb d.o.o. za trgovinu i proizvodnju</item>
      <item>KEMIS-TERMOCLEAN d.o.o. za industrijska čišćenja i gospodarenja otpadom</item>
      <item>Davor Grgić</item>
      <item>Zajednički odvjetnički ured, odvjetnik Mladen Golojuh</item>
      <item>MESSER CROATIA PLIN Poduzeće za proizvodnju i prodaju tehničkih plinova d.o.o.</item>
      <item>ADRIATIC ZAGREB d.o.o. za financijske usluge</item>
      <item>dr.sc.iur. GORDANA BRČIĆ</item>
      <item>Ivo Staničić</item>
      <item>BASLER OSIGURANJE ZAGREB dioničko društvo za osiguranje</item>
      <item>TEXT-PAPIR d.o.o. za trgovinu i usluge</item>
      <item>TRAST međunarodno otpremništvo, dioničko društvo</item>
      <item>Marina Tončić - Bota</item>
      <item>KEMOKOP društvo s ograničenom odgovornošću za specijalni transport kemikalija</item>
      <item>ODVJETNIČKO DRUŠTVO BUDIN-PENIĆ-SKERLEV javno trgovačko društva</item>
      <item>METAL-DALMACIJA d.o.o. za proizvodnju, trgovinu i usluge</item>
      <item>BRAMONT izrada metalnih i alu proizvoda d.o.o.</item>
      <item>ODVJETNIČKO DRUŠTVO PLEŠNAR &amp; PARTNERI - u likvidaciji</item>
      <item>MINAX d.o.o. za građenje, trgovinu i usluge</item>
      <item>Siemens dioničko društvo za elektrotehniku</item>
      <item>OVV-Održavanje vučnih vozila, društvo s ograničenom odgovornošću</item>
      <item>Krešimir Čurković</item>
      <item>PROPLIN d.o.o. za proizvodnju i trgovinu ukapljenim naftnim plinom</item>
      <item>ČEPO d. o. o. za proizvodnju, montažu, trgovinu, uvoz-izvoz</item>
      <item>Goran Radišić</item>
      <item>Zajednički odvjetnički ured odvjetnici MARIJAN BETLACH i KREŠIMIR BOGDAN</item>
      <item>SANJA PAIĆ</item>
      <item>BRODOMERKUR trgovina i usluge, dioničko društvo</item>
      <item>Ognjen Frangeš</item>
      <item>PRVI FAKTOR društvo s ograničenom odgovornošću za factoring</item>
      <item>OTP banka Hrvatska dioničko društvo</item>
      <item>Odvjetničko društvo ŠIŠKO i partneri, j.t.d.</item>
      <item>HYPO-LEASING KROATIEN, društvo za financiranje, d.o.o.</item>
      <item>JADRANKA DUVNJAK</item>
      <item>KONČAR - INSTITUT ZA ELEKTROTEHNIKU  d.d.</item>
      <item>Budislav Angjelinović</item>
      <item>DIA-PEN d.o.o. za proizvodnju, vanjskotrgovinski promet, trgovinu na veliko i usluge</item>
      <item>Tihomir Luetić</item>
      <item>DINGO za turizam, trgovinu i proizvodnju, društvo s ograničenom odgovornošću</item>
      <item>TIMONT društvo s ograničenom odgovornošću za proizvodnju proizvoda od metala i trgovinu</item>
      <item>EMO - COMMERCE - SPLIT društvo ograničene odgovornosti za izvođenje brodograđevnih radova i usluga</item>
      <item>JELENA ĆURKOVIĆ GOŠOVIĆ</item>
      <item>MEDITERAN-TRADING d.o.o. za trgovinu, turizam i proizvodnju</item>
      <item>B. METAL d. o. o. za trgovinu i usluge</item>
      <item>IZODAL društvo s ograničenom odgovornošću za završne radove u građevinarstvu</item>
      <item>OT-OPTIMA TELEKOM d.d. za telekomunikacije</item>
      <item>PROMONA, d.o.o. za informatičke sustave</item>
      <item>VIPnet, društvo s ograničenom odgovornošću za usluge javnih telekomunikacija</item>
      <item>ELEKTROKOVINA ADRIA, d.o.o. za izradu, prodaju, montažu i popravak elektrotehničkih proizvoda</item>
      <item>HŽ INFRASTRUKTURA d.o.o. za upravljanje, održavanje i izgradnju željezničke infrastrukture</item>
      <item>Duje Nazlić</item>
      <item>VENEFICA društvo s ograničenom odgovornošću za zastupanje</item>
      <item>VERITAS, tvrtka za reviziju i konzalting d.o.o.</item>
      <item>Hrvatski Telekom d.d.</item>
      <item>Odvjetničko društvo Ivančević i partneri, javno trgovačko društvo</item>
      <item>MARIS EKOLOGIJA I POLJOPRIVREDA društvo s ograničenom odgovornošću za proizvodnju, trgovinu i usluge</item>
      <item>HEP-Operator prijenosnog sustava d.o.o. za prijenos električne energije</item>
      <item>MILS, MLJEKARA SPLIT dioničko društvo</item>
      <item>Meri Juričko</item>
      <item>UniCredit Leasing Croatia društvo s ograničenom odgovornošću za leasing</item>
      <item>GORDANA LUKANOVIĆ POPOVIĆ</item>
      <item>SREDIŠNJE KLIRINŠKO DEPOZITARNO DRUŠTVO, dioničko društvo</item>
      <item>DALSTROJ dioničko društvo Tvornica alatnih strojeva, pribora i alata</item>
      <item>KOMUSPROMET trgovina i reciklaža d.o.o.</item>
      <item>ALSTOM HRVATSKA d.o.o. za proizvodnju, trgovinu, inženjering i usluge</item>
      <item>TAMARA MUŠNJAK ŠPIŠIĆ</item>
      <item>Mišo Živaljić</item>
      <item>HYPO ALPE-ADRIA-BANK dioničko društvo</item>
      <item>Dragan Boljat</item>
      <item>JADRAN - METAL prerada sekundarnih sirovina d. d. "u stečaju"</item>
      <item>Nives Miljuš</item>
      <item>IVICA PARLOV</item>
      <item>Darko Varnica</item>
      <item>ECIJA KULJIŠ BAJIĆ i MERI  BLASLOV PAVASOVIĆ</item>
      <item>Mišo Živaljić</item>
      <item>Tihomir Luetić</item>
      <item>PAVIŠA MAROVIĆ</item>
      <item>BOA E.L.L. d.o.o. za građenje, proizvodnju, trgovinu i usluge</item>
      <item>Vladimir Modrić</item>
      <item>MIRKO DRAŠKOVIĆ</item>
      <item>J.A.M. GROUP d.o.o. za turizam i usluge</item>
      <item>Agencija za upravljanje državnom imovinom</item>
      <item>VOLKSBANK d.d.</item>
      <item>ODVJETNIČKO DRUŠTVO GLINSKA &amp; MIŠKOVIĆ društvo s ograničenom odgovornošću</item>
      <item>Nives Miljuš</item>
      <item>Vinko Samardžić</item>
      <item>ERSTE FACTORING d.o.o.</item>
      <item>Ivan Strinić</item>
      <item>ODVODNJA d.o.o. za trgovinu i usluge</item>
      <item>Martina Tončić - Bota</item>
      <item>TRAST d.d.</item>
      <item>OVV-Održavanje vučnih vozila, društvo s ograničenom odgovornošću</item>
      <item>PRVI FAKTOR društvo s ograničenom odgovornošću za factoring</item>
      <item>DIA-PEN d.o.o. za proizvodnju, vanjskotrgovinski promet, trgovinu na veliko i usluge</item>
      <item>PROMONA, d.o.o. za informatičke sustave</item>
      <item>Nediljko Ivančević</item>
      <item>Dragan Boljat</item>
      <item>JADRAN - METAL prerada sekundarnih sirovina d. d. "u stečaju"</item>
      <item>Odvjetnički ured POLDAN, GATARA, DIZDAREVIĆ</item>
      <item>LINGUA-SOFT d.o.o.</item>
      <item>MOZAIK KNJIGA društvo s ograničenom odgovornošću za nakladničku djelatnost i turistička agencija</item>
      <item>Maja Špoljarić</item>
      <item>UNIVERZAL društvo s ograničenom odgovornošću za proizvodnju, gospodarenje otpadom, trgovinu i hotelijerstvo</item>
      <item>Boris Anišić</item>
      <item>I M P K - Industrija metalnih proizvoda i konstrukcija d.o.o. za proizvodnju i usluge</item>
      <item>KLAIĆ I KLAIĆ odvjetničko društvo</item>
      <item>BRANIMIR-COMERCE društvo s ograničenom odgovornošću za trgovinu i usluge</item>
      <item>Marin Budimir</item>
      <item>Iris Franić-Tomić</item>
      <item>Zajednički odvjetnički ured JOSIP JANKOVIĆ i MATE BURAZIN</item>
      <item>ŠPEDTOURS d.o.o. za unutrašnju i međunarodnu špediciju i carinsko posredovanje</item>
      <item>Jadranko Vidović</item>
      <item>POTENCIJAL za inženjering i usluge društvo s ograničenom odgovornošću</item>
      <item>LUŠIJA d.o.o. za instalacijske radove i trgovinu, turistička agencija</item>
      <item>FROM društvo s ograničenom odgovornošću za građevinarstvo, ugostiteljstvo i trgovinu</item>
      <item>Odvjetničko društvo MRKLIĆ &amp; PARTNERI, javno trgovačko društvo</item>
      <item>Porezna uprava Ispostava Kaštela</item>
      <item>OPĆINSKI SUD U SPLITU, Stalna služba u Kaštel Lukšiću, ZK odjel</item>
      <item>Odvjetničko društvo MRKLIĆ &amp; PARTNERI, javno trgovačko društvo</item>
      <item>VISA-PROMET, d.o.o. za trgovinu i promet</item>
      <item>Hrvatska radiotelevizija</item>
      <item>ISCAR ALATI društvo s ograničenom odgovornošću za proizvodnju i trgovinu raznim alatima</item>
      <item>Ivana Luetić Mihoci</item>
      <item>Zajednički odvjetnički ured  DARKO ŠUPER, IVICA KOVAČEVIĆ I BRANKO RABAR</item>
      <item>Hrvatske vode, pravna osoba za upravljanje vodama</item>
      <item>OKSID d.o.o. za proizvodnju, trgovinu i usluge</item>
      <item>Branko Nenadić</item>
      <item>GEOPROJEKT, dioničko društvo za geodetske poslove, građevinsko projektiranje i nadzor</item>
      <item>Odvjetničko društvo MATULIĆ, BILIĆ I PARTNERI, j.t.d.</item>
      <item>KPMG Croatia d.o.o. za reviziju</item>
      <item>Ivica Bakotin</item>
      <item>Sanja Kulić</item>
      <item>HRVATSKI ZAVOD ZA ZDRAVSTVENO OSIGURANJE Područni ured Split</item>
      <item>APO, d.o.o., usluge zaštite okoliša</item>
      <item>NASTAVNI ZAVOD ZA JAVNO ZDRAVSTVO SPLITSKO-DALMATINSKE ŽUPANIJE</item>
      <item>Nada Lović</item>
      <item>Agencija za upravljanje državnom imovinom</item>
      <item>Vedran Šeparović dipl.oec.</item>
      <item>JELANA za trgovinu i usluge, društvo s ograničenom odgovornošću</item>
      <item>NADA LOVIĆ dipl..iur.</item>
      <item>Odvjetničko društvo GLAMUZINA &amp; GROŠETA</item>
      <item>Katica Nejašmić</item>
      <item>Visoki trgovački sud Republike Hrvatske</item>
      <item>Ustavni sud Republike Hrvatske</item>
      <item>Vinko Gulišija</item>
      <item>Sanda Lukić dipl.iur.</item>
      <item>Draško Stazić</item>
      <item>Ante Glamuzina, odvjetnik</item>
      <item>Općinski sud u Splitu</item>
      <item>Andrej Sablić</item>
      <item>Porezna uprava Ispostava Kaštela</item>
      <item>Općinski sud Split, Stalna služba u Kaštel Lukšiću, Zemljišno knjižni odjel</item>
      <item>Nevenka Koroman</item>
      <item>Odvjetničko društvo GLAMUZINA &amp; GROŠETA</item>
      <item>FE MAGNETIT d.o.o. za proizvodnju</item>
      <item>Porezna uprava, Ispostava Kaštela</item>
      <item>ADRIA ČELIK d.o.o. za proizvodnju i usluge</item>
      <item>ZAGREBAČKA BANKA DIONIČKO DRUŠTVO</item>
      <item>Financijska agencija REGIONALNI CENTAR SPLIT</item>
      <item>Trgovački sud Split Računovodstvo</item>
      <item>Općinski građanski sud u Zagrebu Zemljišno knjižni odjel</item>
      <item>Trgovački sud Split Oglasna ploča</item>
      <item>Ivo Župić</item>
      <item>Ilija Matešić</item>
      <item>Vinko Fabjanović</item>
      <item>Jurica Škaričić</item>
      <item>PETROKEMIJA, d.d. tvornica gnojiva</item>
      <item>Antonio Parancin</item>
      <item>ROTERM d.o.o. za projektiranje, nadzor i izvođenje termo instalacija, zastupanje i promet robom</item>
      <item>Marko Tešija</item>
      <item>Fond za zaštitu okoliša i energetsku učinkovitost</item>
      <item>NEZAVISNI SINDIKAT BRODOSPLIT</item>
      <item>Vlado Oštrić</item>
      <item>AGENCIJA ZA INTEGRALNI TRANSPORT, društvo s ograničenom odgovornošću</item>
      <item>Financijska agencija</item>
      <item>Krunoslav Cerovac</item>
      <item>Antonija Čagalj</item>
      <item>Jurica Piuk</item>
      <item>ČELIĆ d.o.o. za građevinarstvo, trgovinu, turizam, cestovni promet i remont</item>
      <item>GRAD KAŠTELA</item>
      <item>MPPR d.o.o. za projektiranje, proizvodnju, trgovinu, vanjsku trgovinu i poslovne usluge</item>
      <item>OPĆINSKI SUD SPLIT Zemljišno knjižni odjel Split</item>
      <item>Porezna uprava Ispostava Split</item>
      <item>BASLER OSIGURANJE ZAGREB dioničko društvo za osiguranje</item>
      <item>Sberbank d.d.</item>
      <item>Centar za restrukturiranje i prodaju</item>
      <item>BASLER OSIGURANJE ZAGREB dioničko društvo za osiguranje</item>
      <item>Ante Doždor</item>
      <item>Lada Resić</item>
      <item>Željan Trumbić</item>
      <item>Jakov Marasović</item>
      <item>Dinka Marasović</item>
      <item>Vinka Marasović</item>
      <item>JADRAN - METAL prerada sekundarnih sirovina d. d. "u stečaju"</item>
      <item>OTP banka Hrvatska dioničko društvo</item>
      <item>Ante Doždor</item>
      <item>Stečajni upravitelj Vedran Šeparović</item>
    </derivirana_varijabla>
  </DomainObject.Predmet.SudioniciListNaziv>
  <DomainObject.Predmet.SudioniciListAdressOIB>
    <izvorni_sadrzaj>
      <item>ŽELJEZARA SPLIT poduzeće za proizvodnju i preradu čelika d.d. "u stečaju", OIB 96423434291, Cesta dr. Franje Tuđmana bb,21212 Kaštel Sućurac</item>
      <item>HEP - Opskrba d.o.o. za opskrbu potrošača električnom, toplinskom energijom i plinom, OIB 63073332379, Ulica grada Vukovara 37,10000 Zagreb</item>
      <item>Trgovački sud  u Splitu Registarski odjel, OIB 30842297926, Sukoišanska 6,21000 Split</item>
      <item>NARODNE NOVINE, dioničko društvo za izdavanje i tiskanje Službenog lista Republike Hrvatske, službenih i drugih obrazaca te , OIB 64546066176, Savski Gaj XIII. put 6,10000 Zagreb</item>
      <item>HYPO ALPE-ADRIA-BANK dioničko društvo, OIB 14036333877, Slavonska avenija 6,10000 Zagreb</item>
      <item>Michal Ireneusz Konczak, Wojewooda Mazowiecki 1,</item>
      <item>EUROTIM d.o.o., OIB 41511343191, Dubrovačka Ulica 51,21000 Split</item>
      <item>Miroslav Šarić, Trg  Hrvatske bratske zajednice 2 B,21000 Split</item>
      <item>CIAN društvo s ograničenom odgovornošću za sanitarnu zaštitu čovjekove okoline, OIB 04201603871, Varaždinska Ulica 51,21000 Split</item>
      <item>VOX-VLADO d.o.o. za servis i trgovinu, OIB 67041271835, Pujanke 45,21000 Split</item>
      <item>TONI VUKIČEVIĆ, Gorička 6,21000 Split</item>
      <item>Zdenko Gudelj, Gundulićeva 26,21000 Split</item>
      <item>Dr. Silvio Ćurin, OIB 42669674962, Domovinskog rata 27/I,21000 Split</item>
      <item>JELANA za trgovinu i usluge, društvo s ograničenom odgovornošću, OIB 56403884393, Hercegovačka 126,21000 Split</item>
      <item>TEHNOMATERIJAL d.o.o. za trgovinu, građevinarstvo i usluge, OIB 00186927774, Tripalov voćnjak 3,21230 Sinj</item>
      <item>LASTVE, d.o.o. za trgovinu i usluge, OIB 80714087504, Fra Grge Martića 45,21000 Split</item>
      <item>ADRIATIC-BLIZNA d.o.o., OIB 80385679206, Ante Starčevića  16,21220 Trogir</item>
      <item>Mislav Milas, OIB 87552707608, Gundulićeva 26a/III,21000 Split</item>
      <item>FAZOR za projektiranje, inženjering i proizvodnju društvo s ograničenom odgovornošću, OIB 05821722044, Paštrićeva 2,21000 Split</item>
      <item>Odvjetničko društvo Smolčić i Partneri, d.o.o., OIB 83235711186, Jurišićeva 23,10000 Zagreb</item>
      <item>AGENCIJA ZA INTEGRALNI TRANSPORT, društvo s ograničenom odgovornošću, OIB 42650506038, Heinzelova 51,10000 Zagreb</item>
      <item>SVOD, d.o.o. za građenje i trgovinu, OIB 24958826983, Put Radoševca 14,21000 Split</item>
      <item>Gordana Vuković, OIB 22392609572, Četvrt Žarka Dražojevića 1A,21310 Omiš</item>
      <item>KOMUSPROMET trgovina i reciklaža d.o.o., OIB 75646042222, Plano/bb,21222 Trogir</item>
      <item>OT-OPTIMA TELEKOM d.d. za telekomunikacije, OIB 36004425025, Bani 75/a,10000 Zagreb</item>
      <item>HŽ CARGO d.o.o. za prijevoz tereta, OIB 08720210702, Mihanovićeva 12,10000 Zagreb</item>
      <item>Ustanova za zapošljavanje, rad i profesionalnu rehabilitaciju osoba s invaliditetom DES, OIB 23754648622, Boktuljin Put/bb,Split</item>
      <item>Dino Puljić, Domovinskog rata 27,21000 Split</item>
      <item>MATEJ KOMERC d.o.o. za trgovinu i turizam, OIB 11823238996, Put Starog Sela/bb,Podstrana</item>
      <item>Ilana Grčić, OIB 30182763166, Put Žnjana 24 A,21000 Split</item>
      <item>AKD-Zaštita d.o.o. za zaštitu osoba i imovine, OIB 09253797076, Savska cesta 28,10000 Zagreb</item>
      <item>Odvjetničko društvo Hanžeković &amp; Partneri društvo s ograničenom odgovornošću, OIB 85127306373, Radnička cesta 22,10000 Zagreb</item>
      <item>MEDITERAN-TRADING d.o.o. za trgovinu, turizam i proizvodnju, OIB 51191000615, Žrnovnička 6,21000 Split</item>
      <item>DINGO za turizam, trgovinu i proizvodnju, društvo s ograničenom odgovornošću, OIB 99726761415, Žrnovnička 6,21000 Split</item>
      <item>Tomislav Krka, Starčevićeva 13/1,21000 Split</item>
      <item>Odvjetnički ured Srđan Granić &amp; Ajka Radić, Ćiril-Metodova 38,21000 Split</item>
      <item>VODOVOD I KANALIZACIJA, društvo s ograničenom odgovornošću za vodoopskrbu, odvodnju i pročišćavanje otpadnih voda, OIB 56826138353, Biokovska 3,21000 Split</item>
      <item>Vinko Samardžić, OIB 51470568169, Kavanjinova 5/II,21000 Split</item>
      <item>INSTITUT IGH, dioničko društvo za istraživanje i razvoj u graditeljstvu, OIB 79766124714, Janka Rakuše 1,10000 Zagreb</item>
      <item>VERITAS, tvrtka za reviziju i konzalting d.o.o., OIB 17196896730, Vinkovačka 21,21000 Split</item>
      <item>MIRKO DRAŠKOVIĆ, Bana Berislavića 15,21000 Split</item>
      <item>Zajednički odvjetnički ured VINKO LJUBIČIĆ I ŽELJKO VRDOLJAK, OIB , Sukoišanska 4,21000 Split</item>
      <item>Odvjetničko društvo PRIMORAC I PARTNERI, j.t.d., OIB 73118313420, Trg hrvatske bratske zajednice 2/B,Split</item>
      <item>GRAĐEVINSKA INDUSTRIJA-RUDARSTVO-KAMENARSTVO KALUN d.d. za proizvodnju vapna, tehničkog kamena i betona, OIB 34158554107, Stjepana Radića 5,Drniš</item>
      <item>KAESER KOMPRESSOREN trgovina i usluge d. o. o., OIB 42572807012, Rimski put 11 d,Sesvete</item>
      <item>HRVATSKI ZAVOD ZA MIROVINSKO OSIGURANJE, OIB 84397956623, A. Mihanovića 3,10000 Zagreb</item>
      <item>PETROKEMIJA, d.d. tvornica gnojiva, OIB 24503685008, Aleja Vukovar 4,44320 Kutina</item>
      <item>PREDIKAT d.o.o. za komunikacijski menadžment, OIB 26510647511, Svetog Petra Starog 36,Split</item>
      <item>DOMIS društvo s ograničenom odgovornošću za proizvodnju, reciklažu, trgovinu i usluge, OIB 07253968583, Kralja Zvonimira 14/I,21000 Split</item>
      <item>CIAN društvo s ograničenom odgovornošću za sanitarnu zaštitu čovjekove okoline, OIB 04201603871, Varaždinska Ulica 51,21000 Split</item>
      <item>EURO DAUS 1963 dioničko društvo za trgovinu, servis vozila i putničke agencije, OIB 76091191033, Put Mostina 1,21000 Split</item>
      <item>Mijo Jeličić, OIB 71855290129, Kliška 29.,21000 Split</item>
      <item>JELANA za trgovinu i usluge, društvo s ograničenom odgovornošću, OIB 56403884393, Hercegovačka 126,21000 Split</item>
      <item>Ante Ćurković, Slavićeva 2,21000 Split</item>
      <item>PRIMAT d.o.o. za usluge i trgovinu, OIB 30408759840, Vukovarska Cesta 434,31000 Osijek</item>
      <item>Zajednički odvjetnički ured odvj.DARKO  ŠUPER, IVICA KOVAČEVIĆ &amp; BRANKO RABAR, Evropske avenije 3/I,Osijek</item>
      <item>C.I.O.M., društvo s ograničenom odgovornošću za proizvodnju, unutarnju i vanjsku trgovinu i usluge,, OIB 32900007680, Josipa Lončara 15,10000 Zagreb</item>
      <item>ANTE GLAMUZINA, Krajjiška 27,10000 Zagreb</item>
      <item>GALEB - PROMET društvo s ograničenom odgovornošću za trgovinu, OIB 96627817240, Srednjaci 16,10000 Zagreb</item>
      <item>MANDA BANOVIĆ, Srednjaci 16,21000 Split</item>
      <item>DAVOR DRMIĆ, Domovinskog rata 10/I,21000 Split</item>
      <item>ELEKTRIČAR, društvo s ograničenom odgovornošću za graditeljstvo turizam trgovinu i pružanja usluge turističke agencije, OIB 49718474285, Skradinska 11,Split</item>
      <item>IVAN STRINIĆ, Mažuranićevo šetalište 24,21000 Split</item>
      <item>ČISTOĆA društvo s ograničenom odgovornošću za obavljanje komunalnih djelatnosti održavanja čistoće i odlaganja komunaln, OIB 38812451417, Put Plokita 81,21000 Split</item>
      <item>ŽUPANIJSKO DRŽAVNO ODVJETNIŠVO SPLIT, Građansko upravni odjel, OIB 70793241859, Gundulićeva 29 a,21000 Split</item>
      <item>CROATIA osiguranje d.d., OIB 26187994862, Miramarska 22,10000 Zagreb</item>
      <item>PRALIJA TRADE društvo s ograničenom odgovornošću za trgovinu, turizam, projektiranje i preradu industrijskih optadaka, OIB 67216723026, Domovinskog rata 41,21000 Split</item>
      <item>ONEUMGRAF d.o.o. za grafičku djelatnost, trgovinu i usluge, OIB 92725885469, Četvrt ribnjak 8,Omiš</item>
      <item>CAPRICORNO, društvo s ograničenom odgovornošću za trgovinu, OIB 09517317411, Hercegovačka 57/A,Split</item>
      <item>HEP-Operator distribucijskog sustava d.o.o. za distribuciju i opskrbu električne energije ELEKTRODALMACIJA SPLIT, OIB 46830600751, Ulica grada Vukovara 37,10000 Zagreb</item>
      <item>MAĐARIĆ &amp; LUI - odvjetničko društvo d.o.o., OIB 27355904472, Ilica 191F,10000 Zagreb</item>
      <item>POS, društvo s ograničenom odgovornošću za informatičke usluge, OIB 84938865556, Tolstojeva 32/I,Split</item>
      <item>Zagrebačka burza d.d., OIB 84368186611, Ivana Lučića 2 A,10000 Zagreb</item>
      <item>INTEHNA Zagreb d.o.o. za trgovinu i proizvodnju, OIB 37327565128, Samoborska 255/II,10000 Zagreb</item>
      <item>KEMIS-TERMOCLEAN d.o.o. za industrijska čišćenja i gospodarenja otpadom, OIB 47719259482, Sudišćak 3,10000 Zagreb</item>
      <item>Davor Grgić, Haulikova 1,10000 Zagreb</item>
      <item>Zajednički odvjetnički ured, odvjetnik Mladen Golojuh, Mažuranićev trg 8,10000 Zagreb</item>
      <item>MESSER CROATIA PLIN Poduzeće za proizvodnju i prodaju tehničkih plinova d.o.o., OIB 32179081874, Industrijska  1,10290 Zaprešić</item>
      <item>ADRIATIC ZAGREB d.o.o. za financijske usluge, OIB 36856583241, Prilaz Gjure Deželića 52,10000 Zagreb</item>
      <item>dr.sc.iur. GORDANA BRČIĆ, Slavićeva 2,21000 Split</item>
      <item>Ivo Staničić, Gundulićeva 26 a,21000 Split</item>
      <item>BASLER OSIGURANJE ZAGREB dioničko društvo za osiguranje, OIB 59706054982, Radnička ceste 37 B,10000 Zagreb</item>
      <item>TEXT-PAPIR d.o.o. za trgovinu i usluge, OIB 45878059290, Stinice 12,21000 Split</item>
      <item>TRAST međunarodno otpremništvo, dioničko društvo, OIB 93225891495, Gat sv. Duje 4,21000 Split</item>
      <item>Marina Tončić - Bota, Nikole Tesle 3/II,10000 Zagreb</item>
      <item>KEMOKOP društvo s ograničenom odgovornošću za specijalni transport kemikalija, OIB 12916703731, Industrijska bb,10370 Dugo Selo</item>
      <item>ODVJETNIČKO DRUŠTVO BUDIN-PENIĆ-SKERLEV javno trgovačko društva, OIB 16547109844, Svetice br. 23,10000 Zagreb</item>
      <item>METAL-DALMACIJA d.o.o. za proizvodnju, trgovinu i usluge, OIB 43296402613, Rendićeva 20,Split</item>
      <item>BRAMONT izrada metalnih i alu proizvoda d.o.o., OIB 66705884086, Donji Muć 137,21203 Donji Muć</item>
      <item>ODVJETNIČKO DRUŠTVO PLEŠNAR &amp; PARTNERI - u likvidaciji, OIB 65324836826, Mrazovićeva 5,Zagreb</item>
      <item>MINAX d.o.o. za građenje, trgovinu i usluge, OIB 03335759746, Predovečka 9,10000 Zagreb</item>
      <item>Siemens dioničko društvo za elektrotehniku, OIB 12673471493, Heinzelova 70 a,10000 Zagreb</item>
      <item>OVV-Održavanje vučnih vozila, društvo s ograničenom odgovornošću, OIB 32246690065, Strojarska bb,10000 Zagreb</item>
      <item>Krešimir Čurković, Maksimirska  25,10000 Zagreb</item>
      <item>PROPLIN d.o.o. za proizvodnju i trgovinu ukapljenim naftnim plinom, OIB 69737351025, Savska cesta 41/II,10000 Zagreb</item>
      <item>ČEPO d. o. o. za proizvodnju, montažu, trgovinu, uvoz-izvoz, OIB 51141867905, M.Iličića br. 2,35101 Slavonski Brod</item>
      <item>Goran Radišić, OIB 02199992335, Opatička 2a,48000 Koprivnica</item>
      <item>Zajednički odvjetnički ured odvjetnici MARIJAN BETLACH i KREŠIMIR BOGDAN, Trg pobjede br. 26,35101 Slavonski Brod</item>
      <item>SANJA PAIĆ, Horvaćanska cesta 47/II,10000 Zagreb</item>
      <item>BRODOMERKUR trgovina i usluge, dioničko društvo, OIB 33956120458, Poljička cesta 35,21000 Split</item>
      <item>Ognjen Frangeš, OIB 34497977683, Trg Kralja Petra Svačića 1,Zagreb</item>
      <item>PRVI FAKTOR društvo s ograničenom odgovornošću za factoring, OIB 63278028623, Hektorovićeva 2,10000 Zagreb</item>
      <item>OTP banka Hrvatska dioničko društvo, OIB 52508873833, Domovinskog rata 3,23000 Zadar</item>
      <item>Odvjetničko društvo ŠIŠKO i partneri, j.t.d., OIB 20314590488, Lovretska 1,Split</item>
      <item>HYPO-LEASING KROATIEN, društvo za financiranje, d.o.o., OIB 87064273078, Koranska 16,10000 Zagreb</item>
      <item>JADRANKA DUVNJAK, Vukovarska 24 c,21215 Kaštel Stari</item>
      <item>KONČAR - INSTITUT ZA ELEKTROTEHNIKU  d.d., OIB 37724368086, Fallerovo šetalište 22,10000 Zagreb</item>
      <item>Budislav Angjelinović, Biokovska 2/I,21000 Split</item>
      <item>DIA-PEN d.o.o. za proizvodnju, vanjskotrgovinski promet, trgovinu na veliko i usluge, OIB 43318080627, Augusta Šenoe 8,10434 Strmec</item>
      <item>Tihomir Luetić, OIB 21180144708, Sukoišanska 25,21000 Split</item>
      <item>DINGO za turizam, trgovinu i proizvodnju, društvo s ograničenom odgovornošću, OIB 99726761415, Žrnovnička 6,21000 Split</item>
      <item>TIMONT društvo s ograničenom odgovornošću za proizvodnju proizvoda od metala i trgovinu, OIB 04115350526, Plano/bb,21220 Trogir</item>
      <item>EMO - COMMERCE - SPLIT društvo ograničene odgovornosti za izvođenje brodograđevnih radova i usluga, OIB 15289050579, Ive Tijardovića 26,21000 Split</item>
      <item>JELENA ĆURKOVIĆ GOŠOVIĆ, Trg hrvatske bratske zajednice 2/III,21000 Split</item>
      <item>MEDITERAN-TRADING d.o.o. za trgovinu, turizam i proizvodnju, OIB 51191000615, Žrnovnička 6,21000 Split</item>
      <item>B. METAL d. o. o. za trgovinu i usluge, OIB 81035113337, Trg J.B.Tita 9,52460 Buje</item>
      <item>IZODAL društvo s ograničenom odgovornošću za završne radove u građevinarstvu, OIB 07085868781, Rimski Put 22,Kaštel Sućurac</item>
      <item>OT-OPTIMA TELEKOM d.d. za telekomunikacije, OIB 36004425025, Bani 75/a,10000 Zagreb</item>
      <item>PROMONA, d.o.o. za informatičke sustave, OIB 96037409876, Ulica Slobode 43,Split</item>
      <item>VIPnet, društvo s ograničenom odgovornošću za usluge javnih telekomunikacija, OIB 29524210204, Vrtni put 1,10000 Zagreb</item>
      <item>ELEKTROKOVINA ADRIA, d.o.o. za izradu, prodaju, montažu i popravak elektrotehničkih proizvoda, OIB 86742905038, Vukovarska 52 a,21000 Split</item>
      <item>HŽ INFRASTRUKTURA d.o.o. za upravljanje, održavanje i izgradnju željezničke infrastrukture, OIB 39901919995, Mihanovićeva 12,10000 Zagreb</item>
      <item>Duje Nazlić, OIB 37295286102, Masarykova Ulica 15,Zagreb</item>
      <item>VENEFICA društvo s ograničenom odgovornošću za zastupanje, OIB 69175273177, Kumborski put 20,10000 Zagreb</item>
      <item>VERITAS, tvrtka za reviziju i konzalting d.o.o., OIB 17196896730, Vinkovačka 21,21000 Split</item>
      <item>Hrvatski Telekom d.d., OIB 81793146560, Savska cesta 32,10000 Zagreb</item>
      <item>Odvjetničko društvo Ivančević i partneri, javno trgovačko društvo, OIB 16489228668, Boktuljin put/b.b.,Split</item>
      <item>MARIS EKOLOGIJA I POLJOPRIVREDA društvo s ograničenom odgovornošću za proizvodnju, trgovinu i usluge, OIB 88835556414, Borajska 1,22000 Šibenik</item>
      <item>HEP-Operator prijenosnog sustava d.o.o. za prijenos električne energije, OIB 13148821633, Kupska 4,10000 Zagreb</item>
      <item>MILS, MLJEKARA SPLIT dioničko društvo, OIB 08214458449, Komulovića Put 4,21000 Split</item>
      <item>Meri Juričko, OIB 50702238975, Ćiril Metodova br. 38,21000 Split</item>
      <item>UniCredit Leasing Croatia društvo s ograničenom odgovornošću za leasing, OIB 18736141210, Heinzelova 33,10000 Zagreb</item>
      <item>GORDANA LUKANOVIĆ POPOVIĆ, Laginjina 8,51001 Rijeka</item>
      <item>SREDIŠNJE KLIRINŠKO DEPOZITARNO DRUŠTVO, dioničko društvo, OIB 64406809162, Heinzelova 62/a,10000 Zagreb</item>
      <item>DALSTROJ dioničko društvo Tvornica alatnih strojeva, pribora i alata, OIB 43458781581, Put Mostina bb,21000 Split</item>
      <item>KOMUSPROMET trgovina i reciklaža d.o.o., OIB 75646042222, Cesta Plano br. 11,21220 Trogir</item>
      <item>ALSTOM HRVATSKA d.o.o. za proizvodnju, trgovinu, inženjering i usluge, OIB 80201809377, Mala Švarča 155,47000 Karlovac</item>
      <item>TAMARA MUŠNJAK ŠPIŠIĆ, V.Nazora 8/10,47000 Karlovac</item>
      <item>Mišo Živaljić, OIB 00705338100, Table 23,21000 Split</item>
      <item>HYPO ALPE-ADRIA-BANK dioničko društvo, OIB 14036333877, Slavonska avenija 6,10000 Zagreb</item>
      <item>Dragan Boljat, Šubićeva 3/II,21000 Split</item>
      <item>JADRAN - METAL prerada sekundarnih sirovina d. d. "u stečaju", OIB 75144446829, Valica br. 2,Pula</item>
      <item>Nives Miljuš, OIB 86253824596, Put Plokita 5,21000 Split</item>
      <item>IVICA PARLOV, Gundulićeva 26 a/ III,21000 Split</item>
      <item>Darko Varnica, F. Tuđmana 632,21214 Kaštel Kambelovac</item>
      <item>ECIJA KULJIŠ BAJIĆ i MERI  BLASLOV PAVASOVIĆ, Ćiril Metodova 38,21000 Split</item>
      <item>Mišo Živaljić, OIB 00705338100, Table 23,21000 Split</item>
      <item>Tihomir Luetić, OIB 21180144708, Sukoišanska 25,21000 Split</item>
      <item>PAVIŠA MAROVIĆ, Bosanska 11,21000 Split</item>
      <item>BOA E.L.L. d.o.o. za građenje, proizvodnju, trgovinu i usluge, OIB 48182689327, Dubrovačka 3/A,21000 Split</item>
      <item>Vladimir Modrić, OIB 30247557213, Martićeva Ulica 47,Zagreb</item>
      <item>MIRKO DRAŠKOVIĆ, Bana Berislavića 15,21000 Split</item>
      <item>J.A.M. GROUP d.o.o. za turizam i usluge, OIB 84961446693, Cesta Sv. Nikole 19,Bogdanovići</item>
      <item>Agencija za upravljanje državnom imovinom, OIB 75666130770, Ivana Lučića 6,10000 Zagreb</item>
      <item>VOLKSBANK d.d., OIB 78427478595, Varšavska 9,10000 Zagreb</item>
      <item>ODVJETNIČKO DRUŠTVO GLINSKA &amp; MIŠKOVIĆ društvo s ograničenom odgovornošću, OIB 23426318088, Ulica grada Vukovara 269f,10000 Zagreb</item>
      <item>Nives Miljuš, Put  Plokita  5,21000 Split</item>
      <item>Vinko Samardžić, OIB 51470568169, Kavanjinova 5/II,21000 Split</item>
      <item>ERSTE FACTORING d.o.o., OIB 10194059689, Ivana Lučića 2,10000 Zagreb</item>
      <item>Ivan Strinić, Mažuranićevo  šetalište 24,21000 Split</item>
      <item>ODVODNJA d.o.o. za trgovinu i usluge, OIB 17323637115, Neslanovac 13,21000 Split</item>
      <item>Martina Tončić - Bota, Nikole Tesle 3/II,10000 Zagreb</item>
      <item>TRAST d.d., OIB 93225891495,  Gat Sv.Duje 4,21000 Split</item>
      <item>OVV-Održavanje vučnih vozila, društvo s ograničenom odgovornošću, OIB 32246690065, Strojarska cesta 13,10000 Zagreb</item>
      <item>PRVI FAKTOR društvo s ograničenom odgovornošću za factoring, OIB 63278028623, Hektorovićeva 2/V,10000 Zagreb</item>
      <item>DIA-PEN d.o.o. za proizvodnju, vanjskotrgovinski promet, trgovinu na veliko i usluge, OIB 43318080627, Augusta Šenoe 8,10434 STRMEC</item>
      <item>PROMONA, d.o.o. za informatičke sustave, OIB 96037409876, Ulica Slobode 43,21000 Split</item>
      <item>Nediljko Ivančević, 114.brigade 10,21000 Split</item>
      <item>Dragan Boljat, Šubićeva 3/II,Split 21000</item>
      <item>JADRAN - METAL prerada sekundarnih sirovina d. d. "u stečaju", OIB 75144446829, Valica 2,52000 Pula</item>
      <item>Odvjetnički ured POLDAN, GATARA, DIZDAREVIĆ, Jadranski trg 4,51000 Rijeka</item>
      <item>LINGUA-SOFT d.o.o., OIB 57552096233, Frankopanska 5/a,10000 Zagreb</item>
      <item>MOZAIK KNJIGA društvo s ograničenom odgovornošću za nakladničku djelatnost i turistička agencija, OIB 57010186553, Karlovačka cesta 24/a,10000 Zagreb</item>
      <item>Maja Špoljarić, Kolodvorska 12,42000 Varaždin</item>
      <item>UNIVERZAL društvo s ograničenom odgovornošću za proizvodnju, gospodarenje otpadom, trgovinu i hotelijerstvo, OIB 71843925886, Cehovska  10,42000 Varaždin</item>
      <item>Boris Anišić, Ilica 191 B,10000 Zagreb</item>
      <item>I M P K - Industrija metalnih proizvoda i konstrukcija d.o.o. za proizvodnju i usluge, OIB 79967698402, Industrijska cesta/bb,Ivanić-Grad</item>
      <item>KLAIĆ I KLAIĆ odvjetničko društvo, OIB 04189136759, Kolodvorska 24,Kutina</item>
      <item>BRANIMIR-COMERCE društvo s ograničenom odgovornošću za trgovinu i usluge, OIB 65894377902, Bilice II/26,21000 Split</item>
      <item>Marin Budimir, OIB 75314951924, Tolstojeva 35 A,21000 Split</item>
      <item>Iris Franić-Tomić, Ribarska 2,21310 Omiš</item>
      <item>Zajednički odvjetnički ured JOSIP JANKOVIĆ i MATE BURAZIN, Vranicanijeva 5/I,47000 Karlovac</item>
      <item>ŠPEDTOURS d.o.o. za unutrašnju i međunarodnu špediciju i carinsko posredovanje, OIB 31430550836, Put Sjeverne Luke/bb,21000 Split</item>
      <item>Jadranko Vidović, OIB 59002364613, Mažuranićevo šetalište 55,21000 Split</item>
      <item>POTENCIJAL za inženjering i usluge društvo s ograničenom odgovornošću, OIB 80072940561, Doverska 37,Split</item>
      <item>LUŠIJA d.o.o. za instalacijske radove i trgovinu, turistička agencija, OIB 23986299087, Kralja Tomislava 22,21220 Trogir</item>
      <item>FROM društvo s ograničenom odgovornošću za građevinarstvo, ugostiteljstvo i trgovinu, OIB 02187261231, Ul. Ante Starčevića 5,21219 Kaštel Kambelovac</item>
      <item>Odvjetničko društvo MRKLIĆ &amp; PARTNERI, javno trgovačko društvo, OIB 36363240708, Klaićeva Poljana 1,Split</item>
      <item>Porezna uprava Ispostava Kaštela, OIB 18683136487, 21212 Kaštel Sućurac</item>
      <item>OPĆINSKI SUD U SPLITU, Stalna služba u Kaštel Lukšiću, ZK odjel, OIB 61980608934, Kaštel Lukšić</item>
      <item>Odvjetničko društvo MRKLIĆ &amp; PARTNERI, javno trgovačko društvo, OIB 36363240708, Klaićeva Poljana 1,Split</item>
      <item>VISA-PROMET, d.o.o. za trgovinu i promet, OIB 68171831849, Rimski Put 2/b,21220 Trogir</item>
      <item>Hrvatska radiotelevizija, OIB 68419124305, Prisavlje 3,10000 Zagreb</item>
      <item>ISCAR ALATI društvo s ograničenom odgovornošću za proizvodnju i trgovinu raznim alatima, OIB 42440962203, J.Jelačića  134,10430 Samobor</item>
      <item>Ivana Luetić Mihoci, OIB 84149388706, Đorđićeva Ulica 20,Zagreb</item>
      <item>Zajednički odvjetnički ured  DARKO ŠUPER, IVICA KOVAČEVIĆ I BRANKO RABAR, Europske avenije 3/I,31000 Osijek</item>
      <item>Hrvatske vode, pravna osoba za upravljanje vodama, OIB 28921383001, Ulica grada Vukovara 220,10000 Zagreb</item>
      <item>OKSID d.o.o. za proizvodnju, trgovinu i usluge, OIB 45126648126, Antuna Mihanovića 10,31326 Darda</item>
      <item>Branko Nenadić, Svetog Ivana Krstitelja  83 a,31326 Darda</item>
      <item>GEOPROJEKT, dioničko društvo za geodetske poslove, građevinsko projektiranje i nadzor, OIB 25623466485, Sukoišanska 43,21000 Split</item>
      <item>Odvjetničko društvo MATULIĆ, BILIĆ I PARTNERI, j.t.d., OIB 25781343234, Sukoišanska 43,21000 Split</item>
      <item>KPMG Croatia d.o.o. za reviziju, OIB 20963249418, Ivana Lučića 2 a,10000 Zagreb</item>
      <item>Ivica Bakotin, OIB 45261768485, Ulica Čeline 38,21212 Kaštel Sućurac</item>
      <item>Sanja Kulić, Ljudevita Posavskog 15,21000 Split</item>
      <item>HRVATSKI ZAVOD ZA ZDRAVSTVENO OSIGURANJE Područni ured Split, OIB 02958272670, Margaretska 3,10000 Zagreb</item>
      <item>APO, d.o.o., usluge zaštite okoliša, OIB 83995348543, Savska Cesta 41/IV,10000 Zagreb</item>
      <item>NASTAVNI ZAVOD ZA JAVNO ZDRAVSTVO SPLITSKO-DALMATINSKE ŽUPANIJE, OIB 54948902275, Vukovarska 46,21000 Split</item>
      <item>Nada Lović, OIB 30557474014, Pujanke 1,21000 Split</item>
      <item>Agencija za upravljanje državnom imovinom, OIB 75666130770, Ivana Lučića 6,10000 Zagreb</item>
      <item>Vedran Šeparović dipl.oec., OIB 48360997733, Dubrovačka 31,21000 Split</item>
      <item>JELANA za trgovinu i usluge, društvo s ograničenom odgovornošću, OIB 56403884393, Hercegovačka 126,Split</item>
      <item>NADA LOVIĆ dipl..iur., Trg Franje Tuđmana 4,21000 Split</item>
      <item>Odvjetničko društvo GLAMUZINA &amp; GROŠETA, OIB 69402757072, Krajiška 27,10000 Zagreb</item>
      <item>Katica Nejašmić, OIB 94484004942, Bana Josipa Jelačića 6,21000 Split</item>
      <item>Visoki trgovački sud Republike Hrvatske, OIB 97349366519, Ulica Petra Berislavića 11,10000 Zagreb</item>
      <item>Ustavni sud Republike Hrvatske, OIB 13613360068, Trg sv. Marka 4,10000 Zagreb</item>
      <item>Vinko Gulišija, Hrvatske mornarice 1 G/I,21000 Split</item>
      <item>Sanda Lukić dipl.iur., Ulica domovinskog rata 49,21000 Split</item>
      <item>Draško Stazić, OIB 19838997198, Hercegovačka 126,21000 Split</item>
      <item>Ante Glamuzina, odvjetnik, Krajiška 27,10000 Zagreb</item>
      <item>Općinski sud u Splitu, OIB 61980608934, Dračevac, Ex Vojarna Sveti Križ,Split</item>
      <item>Andrej Sablić, OIB 28866778979, Kumičićeva 41,51000 Rijeka</item>
      <item>Porezna uprava Ispostava Kaštela, OIB 18683136487, Braće Radića bb,21212 Kaštel Sućurac</item>
      <item>Općinski sud Split, Stalna služba u Kaštel Lukšiću, Zemljišno knjižni odjel, OIB 61980608934, 21215 Kaštel Lukšić</item>
      <item>Nevenka Koroman, Gjure Szaba 4,10000 Zagreb</item>
      <item>Odvjetničko društvo GLAMUZINA &amp; GROŠETA, OIB 69402757072, Krajiška 27,10000 Zagreb</item>
      <item>FE MAGNETIT d.o.o. za proizvodnju, OIB 50226349514, Ruđera Boškovića 7/131,Split</item>
      <item>Porezna uprava, Ispostava Kaštela, Braće Radića b.b.,21212 Kaštel Sućurac</item>
      <item>ADRIA ČELIK d.o.o. za proizvodnju i usluge, OIB 34606600284, Cesta dr. Franje Tuđmana/b.b.,Kaštel Sućurac</item>
      <item>ZAGREBAČKA BANKA DIONIČKO DRUŠTVO, OIB 92963223473, Trg bana Josipa Jelačića 10,10000 Zagreb</item>
      <item>Financijska agencija REGIONALNI CENTAR SPLIT, OIB 85821130368, Mažruanićevo šetalište 24 b,21000 Split</item>
      <item>Trgovački sud Split Računovodstvo, OIB 30842297926, Sukoišanska 6,21000 Split</item>
      <item>Općinski građanski sud u Zagrebu Zemljišno knjižni odjel, OIB 01252163117, Ulica grada Vukovara 84,10000 Zagreb</item>
      <item>Trgovački sud Split Oglasna ploča, OIB 30842297926, Sukoišanska 6,21000 Split</item>
      <item>Ivo Župić, Put Pećina 39,21218 Deget Donji</item>
      <item>Ilija Matešić, OIB 67923994403, Pape Ivana Pavla II,21214 Kaštel Kambelovac</item>
      <item>Vinko Fabjanović, OIB 01154302117, Kralja Zvonimira 40,21000 Split</item>
      <item>Jurica Škaričić, OIB 52263340680, Trondheimska 3,21000 Split</item>
      <item>PETROKEMIJA, d.d. tvornica gnojiva, OIB 24503685008, Aleja Vukovar 4,44320 Kutina</item>
      <item>Antonio Parancin, OIB 04347855676, Pristeg 106,23420 Benkovac</item>
      <item>ROTERM d.o.o. za projektiranje, nadzor i izvođenje termo instalacija, zastupanje i promet robom, OIB 79948849024, Marina Držića 8,21000 Split</item>
      <item>Marko Tešija, OIB 90391121566, Donja Rupotina 5,21210 Klis</item>
      <item>Fond za zaštitu okoliša i energetsku učinkovitost, OIB 85828625994, Ksaver 208,10000 Zagreb</item>
      <item>NEZAVISNI SINDIKAT BRODOSPLIT, OIB 14234539944, Put Supavla 19,21000 Split</item>
      <item>Vlado Oštrić, OIB 38746001159, Put sv. Lovre 3 b,21214 Kaštel Lukšić</item>
      <item>AGENCIJA ZA INTEGRALNI TRANSPORT, društvo s ograničenom odgovornošću, OIB 42650506038, Heinzelova 51,10000 Zagreb</item>
      <item>Financijska agencija, OIB 85821130368, Vrtni put 3,10000 Zagreb</item>
      <item>Krunoslav Cerovac, OIB 41815715157, Brdo 4/B,47000 Karlovac</item>
      <item>Antonija Čagalj, OIB 63512530777, Kučiće bb,21208 Kučiće</item>
      <item>Jurica Piuk, OIB 62591097525, Ulica Domovinskog rata 1,21210 Solin</item>
      <item>ČELIĆ d.o.o. za građevinarstvo, trgovinu, turizam, cestovni promet i remont, OIB 99049666260, Mosećka Ulica 42,21000 Split</item>
      <item>GRAD KAŠTELA, OIB 08727843572, Braće Radić 1,21212 Kaštel Sućurac</item>
      <item>MPPR d.o.o. za projektiranje, proizvodnju, trgovinu, vanjsku trgovinu i poslovne usluge, OIB 03517829065, Kukuljićeva 16/I,21000 Split</item>
      <item>OPĆINSKI SUD SPLIT Zemljišno knjižni odjel Split, OIB 61980608934, Gundulićeva 29,21000 Split</item>
      <item>Porezna uprava Ispostava Split, OIB 18683136487, Domovinskog rata 2,21000 Split</item>
      <item>BASLER OSIGURANJE ZAGREB dioničko društvo za osiguranje, OIB 59706054982, Radnička cesta 37/b,10000 Zagreb</item>
      <item>Sberbank d.d., OIB 78427478595, Varšavska 9,10000 Zagreb</item>
      <item>Centar za restrukturiranje i prodaju, OIB 38083028711, Ivana Lučića 6,10000 Zagreb</item>
      <item>BASLER OSIGURANJE ZAGREB dioničko društvo za osiguranje, OIB 59706054982, Radnička cesta 37/b,10000 Zagreb</item>
      <item>Ante Doždor, OIB 78860880233, Plemićeva 2,10000 Zagreb</item>
      <item>Lada Resić, OIB 99337613697, Šime Ljubića 2 A,21000 Split</item>
      <item>Željan Trumbić, OIB 09282283427, Ulica Lavoslava Švarca 3,Zagreb</item>
      <item>Jakov Marasović, OIB 90407821129, Šime Ljubića 4,21000 Split</item>
      <item>Dinka Marasović, OIB 77256473207, Šime Ljubića 4,21000 Split</item>
      <item>Vinka Marasović, Šime Ljubića 4,21000 Split</item>
      <item>JADRAN - METAL prerada sekundarnih sirovina d. d. "u stečaju", OIB 75144446829, Valica 2,52100 Pula</item>
      <item>OTP banka Hrvatska dioničko društvo, OIB 52508873833, Ulica Domovinskog rata 3,23000 Zadar</item>
      <item>Ante Doždor, OIB 78860880233, Plemićeva 2,10000 Zagreb</item>
      <item>Stečajni upravitelj Vedran Šeparović, OIB , Dubrovačka,21000 Split</item>
    </izvorni_sadrzaj>
    <derivirana_varijabla naziv="DomainObject.Predmet.SudioniciListAdressOIB_1">
      <item>ŽELJEZARA SPLIT poduzeće za proizvodnju i preradu čelika d.d. "u stečaju", OIB 96423434291, Cesta dr. Franje Tuđmana bb,21212 Kaštel Sućurac</item>
      <item>HEP - Opskrba d.o.o. za opskrbu potrošača električnom, toplinskom energijom i plinom, OIB 63073332379, Ulica grada Vukovara 37,10000 Zagreb</item>
      <item>Trgovački sud  u Splitu Registarski odjel, OIB 30842297926, Sukoišanska 6,21000 Split</item>
      <item>NARODNE NOVINE, dioničko društvo za izdavanje i tiskanje Službenog lista Republike Hrvatske, službenih i drugih obrazaca te , OIB 64546066176, Savski Gaj XIII. put 6,10000 Zagreb</item>
      <item>HYPO ALPE-ADRIA-BANK dioničko društvo, OIB 14036333877, Slavonska avenija 6,10000 Zagreb</item>
      <item>Michal Ireneusz Konczak, Wojewooda Mazowiecki 1,</item>
      <item>EUROTIM d.o.o., OIB 41511343191, Dubrovačka Ulica 51,21000 Split</item>
      <item>Miroslav Šarić, Trg  Hrvatske bratske zajednice 2 B,21000 Split</item>
      <item>CIAN društvo s ograničenom odgovornošću za sanitarnu zaštitu čovjekove okoline, OIB 04201603871, Varaždinska Ulica 51,21000 Split</item>
      <item>VOX-VLADO d.o.o. za servis i trgovinu, OIB 67041271835, Pujanke 45,21000 Split</item>
      <item>TONI VUKIČEVIĆ, Gorička 6,21000 Split</item>
      <item>Zdenko Gudelj, Gundulićeva 26,21000 Split</item>
      <item>Dr. Silvio Ćurin, OIB 42669674962, Domovinskog rata 27/I,21000 Split</item>
      <item>JELANA za trgovinu i usluge, društvo s ograničenom odgovornošću, OIB 56403884393, Hercegovačka 126,21000 Split</item>
      <item>TEHNOMATERIJAL d.o.o. za trgovinu, građevinarstvo i usluge, OIB 00186927774, Tripalov voćnjak 3,21230 Sinj</item>
      <item>LASTVE, d.o.o. za trgovinu i usluge, OIB 80714087504, Fra Grge Martića 45,21000 Split</item>
      <item>ADRIATIC-BLIZNA d.o.o., OIB 80385679206, Ante Starčevića  16,21220 Trogir</item>
      <item>Mislav Milas, OIB 87552707608, Gundulićeva 26a/III,21000 Split</item>
      <item>FAZOR za projektiranje, inženjering i proizvodnju društvo s ograničenom odgovornošću, OIB 05821722044, Paštrićeva 2,21000 Split</item>
      <item>Odvjetničko društvo Smolčić i Partneri, d.o.o., OIB 83235711186, Jurišićeva 23,10000 Zagreb</item>
      <item>AGENCIJA ZA INTEGRALNI TRANSPORT, društvo s ograničenom odgovornošću, OIB 42650506038, Heinzelova 51,10000 Zagreb</item>
      <item>SVOD, d.o.o. za građenje i trgovinu, OIB 24958826983, Put Radoševca 14,21000 Split</item>
      <item>Gordana Vuković, OIB 22392609572, Četvrt Žarka Dražojevića 1A,21310 Omiš</item>
      <item>KOMUSPROMET trgovina i reciklaža d.o.o., OIB 75646042222, Plano/bb,21222 Trogir</item>
      <item>OT-OPTIMA TELEKOM d.d. za telekomunikacije, OIB 36004425025, Bani 75/a,10000 Zagreb</item>
      <item>HŽ CARGO d.o.o. za prijevoz tereta, OIB 08720210702, Mihanovićeva 12,10000 Zagreb</item>
      <item>Ustanova za zapošljavanje, rad i profesionalnu rehabilitaciju osoba s invaliditetom DES, OIB 23754648622, Boktuljin Put/bb,Split</item>
      <item>Dino Puljić, Domovinskog rata 27,21000 Split</item>
      <item>MATEJ KOMERC d.o.o. za trgovinu i turizam, OIB 11823238996, Put Starog Sela/bb,Podstrana</item>
      <item>Ilana Grčić, OIB 30182763166, Put Žnjana 24 A,21000 Split</item>
      <item>AKD-Zaštita d.o.o. za zaštitu osoba i imovine, OIB 09253797076, Savska cesta 28,10000 Zagreb</item>
      <item>Odvjetničko društvo Hanžeković &amp; Partneri društvo s ograničenom odgovornošću, OIB 85127306373, Radnička cesta 22,10000 Zagreb</item>
      <item>MEDITERAN-TRADING d.o.o. za trgovinu, turizam i proizvodnju, OIB 51191000615, Žrnovnička 6,21000 Split</item>
      <item>DINGO za turizam, trgovinu i proizvodnju, društvo s ograničenom odgovornošću, OIB 99726761415, Žrnovnička 6,21000 Split</item>
      <item>Tomislav Krka, Starčevićeva 13/1,21000 Split</item>
      <item>Odvjetnički ured Srđan Granić &amp; Ajka Radić, Ćiril-Metodova 38,21000 Split</item>
      <item>VODOVOD I KANALIZACIJA, društvo s ograničenom odgovornošću za vodoopskrbu, odvodnju i pročišćavanje otpadnih voda, OIB 56826138353, Biokovska 3,21000 Split</item>
      <item>Vinko Samardžić, OIB 51470568169, Kavanjinova 5/II,21000 Split</item>
      <item>INSTITUT IGH, dioničko društvo za istraživanje i razvoj u graditeljstvu, OIB 79766124714, Janka Rakuše 1,10000 Zagreb</item>
      <item>VERITAS, tvrtka za reviziju i konzalting d.o.o., OIB 17196896730, Vinkovačka 21,21000 Split</item>
      <item>MIRKO DRAŠKOVIĆ, Bana Berislavića 15,21000 Split</item>
      <item>Zajednički odvjetnički ured VINKO LJUBIČIĆ I ŽELJKO VRDOLJAK, OIB , Sukoišanska 4,21000 Split</item>
      <item>Odvjetničko društvo PRIMORAC I PARTNERI, j.t.d., OIB 73118313420, Trg hrvatske bratske zajednice 2/B,Split</item>
      <item>GRAĐEVINSKA INDUSTRIJA-RUDARSTVO-KAMENARSTVO KALUN d.d. za proizvodnju vapna, tehničkog kamena i betona, OIB 34158554107, Stjepana Radića 5,Drniš</item>
      <item>KAESER KOMPRESSOREN trgovina i usluge d. o. o., OIB 42572807012, Rimski put 11 d,Sesvete</item>
      <item>HRVATSKI ZAVOD ZA MIROVINSKO OSIGURANJE, OIB 84397956623, A. Mihanovića 3,10000 Zagreb</item>
      <item>PETROKEMIJA, d.d. tvornica gnojiva, OIB 24503685008, Aleja Vukovar 4,44320 Kutina</item>
      <item>PREDIKAT d.o.o. za komunikacijski menadžment, OIB 26510647511, Svetog Petra Starog 36,Split</item>
      <item>DOMIS društvo s ograničenom odgovornošću za proizvodnju, reciklažu, trgovinu i usluge, OIB 07253968583, Kralja Zvonimira 14/I,21000 Split</item>
      <item>CIAN društvo s ograničenom odgovornošću za sanitarnu zaštitu čovjekove okoline, OIB 04201603871, Varaždinska Ulica 51,21000 Split</item>
      <item>EURO DAUS 1963 dioničko društvo za trgovinu, servis vozila i putničke agencije, OIB 76091191033, Put Mostina 1,21000 Split</item>
      <item>Mijo Jeličić, OIB 71855290129, Kliška 29.,21000 Split</item>
      <item>JELANA za trgovinu i usluge, društvo s ograničenom odgovornošću, OIB 56403884393, Hercegovačka 126,21000 Split</item>
      <item>Ante Ćurković, Slavićeva 2,21000 Split</item>
      <item>PRIMAT d.o.o. za usluge i trgovinu, OIB 30408759840, Vukovarska Cesta 434,31000 Osijek</item>
      <item>Zajednički odvjetnički ured odvj.DARKO  ŠUPER, IVICA KOVAČEVIĆ &amp; BRANKO RABAR, Evropske avenije 3/I,Osijek</item>
      <item>C.I.O.M., društvo s ograničenom odgovornošću za proizvodnju, unutarnju i vanjsku trgovinu i usluge,, OIB 32900007680, Josipa Lončara 15,10000 Zagreb</item>
      <item>ANTE GLAMUZINA, Krajjiška 27,10000 Zagreb</item>
      <item>GALEB - PROMET društvo s ograničenom odgovornošću za trgovinu, OIB 96627817240, Srednjaci 16,10000 Zagreb</item>
      <item>MANDA BANOVIĆ, Srednjaci 16,21000 Split</item>
      <item>DAVOR DRMIĆ, Domovinskog rata 10/I,21000 Split</item>
      <item>ELEKTRIČAR, društvo s ograničenom odgovornošću za graditeljstvo turizam trgovinu i pružanja usluge turističke agencije, OIB 49718474285, Skradinska 11,Split</item>
      <item>IVAN STRINIĆ, Mažuranićevo šetalište 24,21000 Split</item>
      <item>ČISTOĆA društvo s ograničenom odgovornošću za obavljanje komunalnih djelatnosti održavanja čistoće i odlaganja komunaln, OIB 38812451417, Put Plokita 81,21000 Split</item>
      <item>ŽUPANIJSKO DRŽAVNO ODVJETNIŠVO SPLIT, Građansko upravni odjel, OIB 70793241859, Gundulićeva 29 a,21000 Split</item>
      <item>CROATIA osiguranje d.d., OIB 26187994862, Miramarska 22,10000 Zagreb</item>
      <item>PRALIJA TRADE društvo s ograničenom odgovornošću za trgovinu, turizam, projektiranje i preradu industrijskih optadaka, OIB 67216723026, Domovinskog rata 41,21000 Split</item>
      <item>ONEUMGRAF d.o.o. za grafičku djelatnost, trgovinu i usluge, OIB 92725885469, Četvrt ribnjak 8,Omiš</item>
      <item>CAPRICORNO, društvo s ograničenom odgovornošću za trgovinu, OIB 09517317411, Hercegovačka 57/A,Split</item>
      <item>HEP-Operator distribucijskog sustava d.o.o. za distribuciju i opskrbu električne energije ELEKTRODALMACIJA SPLIT, OIB 46830600751, Ulica grada Vukovara 37,10000 Zagreb</item>
      <item>MAĐARIĆ &amp; LUI - odvjetničko društvo d.o.o., OIB 27355904472, Ilica 191F,10000 Zagreb</item>
      <item>POS, društvo s ograničenom odgovornošću za informatičke usluge, OIB 84938865556, Tolstojeva 32/I,Split</item>
      <item>Zagrebačka burza d.d., OIB 84368186611, Ivana Lučića 2 A,10000 Zagreb</item>
      <item>INTEHNA Zagreb d.o.o. za trgovinu i proizvodnju, OIB 37327565128, Samoborska 255/II,10000 Zagreb</item>
      <item>KEMIS-TERMOCLEAN d.o.o. za industrijska čišćenja i gospodarenja otpadom, OIB 47719259482, Sudišćak 3,10000 Zagreb</item>
      <item>Davor Grgić, Haulikova 1,10000 Zagreb</item>
      <item>Zajednički odvjetnički ured, odvjetnik Mladen Golojuh, Mažuranićev trg 8,10000 Zagreb</item>
      <item>MESSER CROATIA PLIN Poduzeće za proizvodnju i prodaju tehničkih plinova d.o.o., OIB 32179081874, Industrijska  1,10290 Zaprešić</item>
      <item>ADRIATIC ZAGREB d.o.o. za financijske usluge, OIB 36856583241, Prilaz Gjure Deželića 52,10000 Zagreb</item>
      <item>dr.sc.iur. GORDANA BRČIĆ, Slavićeva 2,21000 Split</item>
      <item>Ivo Staničić, Gundulićeva 26 a,21000 Split</item>
      <item>BASLER OSIGURANJE ZAGREB dioničko društvo za osiguranje, OIB 59706054982, Radnička ceste 37 B,10000 Zagreb</item>
      <item>TEXT-PAPIR d.o.o. za trgovinu i usluge, OIB 45878059290, Stinice 12,21000 Split</item>
      <item>TRAST međunarodno otpremništvo, dioničko društvo, OIB 93225891495, Gat sv. Duje 4,21000 Split</item>
      <item>Marina Tončić - Bota, Nikole Tesle 3/II,10000 Zagreb</item>
      <item>KEMOKOP društvo s ograničenom odgovornošću za specijalni transport kemikalija, OIB 12916703731, Industrijska bb,10370 Dugo Selo</item>
      <item>ODVJETNIČKO DRUŠTVO BUDIN-PENIĆ-SKERLEV javno trgovačko društva, OIB 16547109844, Svetice br. 23,10000 Zagreb</item>
      <item>METAL-DALMACIJA d.o.o. za proizvodnju, trgovinu i usluge, OIB 43296402613, Rendićeva 20,Split</item>
      <item>BRAMONT izrada metalnih i alu proizvoda d.o.o., OIB 66705884086, Donji Muć 137,21203 Donji Muć</item>
      <item>ODVJETNIČKO DRUŠTVO PLEŠNAR &amp; PARTNERI - u likvidaciji, OIB 65324836826, Mrazovićeva 5,Zagreb</item>
      <item>MINAX d.o.o. za građenje, trgovinu i usluge, OIB 03335759746, Predovečka 9,10000 Zagreb</item>
      <item>Siemens dioničko društvo za elektrotehniku, OIB 12673471493, Heinzelova 70 a,10000 Zagreb</item>
      <item>OVV-Održavanje vučnih vozila, društvo s ograničenom odgovornošću, OIB 32246690065, Strojarska bb,10000 Zagreb</item>
      <item>Krešimir Čurković, Maksimirska  25,10000 Zagreb</item>
      <item>PROPLIN d.o.o. za proizvodnju i trgovinu ukapljenim naftnim plinom, OIB 69737351025, Savska cesta 41/II,10000 Zagreb</item>
      <item>ČEPO d. o. o. za proizvodnju, montažu, trgovinu, uvoz-izvoz, OIB 51141867905, M.Iličića br. 2,35101 Slavonski Brod</item>
      <item>Goran Radišić, OIB 02199992335, Opatička 2a,48000 Koprivnica</item>
      <item>Zajednički odvjetnički ured odvjetnici MARIJAN BETLACH i KREŠIMIR BOGDAN, Trg pobjede br. 26,35101 Slavonski Brod</item>
      <item>SANJA PAIĆ, Horvaćanska cesta 47/II,10000 Zagreb</item>
      <item>BRODOMERKUR trgovina i usluge, dioničko društvo, OIB 33956120458, Poljička cesta 35,21000 Split</item>
      <item>Ognjen Frangeš, OIB 34497977683, Trg Kralja Petra Svačića 1,Zagreb</item>
      <item>PRVI FAKTOR društvo s ograničenom odgovornošću za factoring, OIB 63278028623, Hektorovićeva 2,10000 Zagreb</item>
      <item>OTP banka Hrvatska dioničko društvo, OIB 52508873833, Domovinskog rata 3,23000 Zadar</item>
      <item>Odvjetničko društvo ŠIŠKO i partneri, j.t.d., OIB 20314590488, Lovretska 1,Split</item>
      <item>HYPO-LEASING KROATIEN, društvo za financiranje, d.o.o., OIB 87064273078, Koranska 16,10000 Zagreb</item>
      <item>JADRANKA DUVNJAK, Vukovarska 24 c,21215 Kaštel Stari</item>
      <item>KONČAR - INSTITUT ZA ELEKTROTEHNIKU  d.d., OIB 37724368086, Fallerovo šetalište 22,10000 Zagreb</item>
      <item>Budislav Angjelinović, Biokovska 2/I,21000 Split</item>
      <item>DIA-PEN d.o.o. za proizvodnju, vanjskotrgovinski promet, trgovinu na veliko i usluge, OIB 43318080627, Augusta Šenoe 8,10434 Strmec</item>
      <item>Tihomir Luetić, OIB 21180144708, Sukoišanska 25,21000 Split</item>
      <item>DINGO za turizam, trgovinu i proizvodnju, društvo s ograničenom odgovornošću, OIB 99726761415, Žrnovnička 6,21000 Split</item>
      <item>TIMONT društvo s ograničenom odgovornošću za proizvodnju proizvoda od metala i trgovinu, OIB 04115350526, Plano/bb,21220 Trogir</item>
      <item>EMO - COMMERCE - SPLIT društvo ograničene odgovornosti za izvođenje brodograđevnih radova i usluga, OIB 15289050579, Ive Tijardovića 26,21000 Split</item>
      <item>JELENA ĆURKOVIĆ GOŠOVIĆ, Trg hrvatske bratske zajednice 2/III,21000 Split</item>
      <item>MEDITERAN-TRADING d.o.o. za trgovinu, turizam i proizvodnju, OIB 51191000615, Žrnovnička 6,21000 Split</item>
      <item>B. METAL d. o. o. za trgovinu i usluge, OIB 81035113337, Trg J.B.Tita 9,52460 Buje</item>
      <item>IZODAL društvo s ograničenom odgovornošću za završne radove u građevinarstvu, OIB 07085868781, Rimski Put 22,Kaštel Sućurac</item>
      <item>OT-OPTIMA TELEKOM d.d. za telekomunikacije, OIB 36004425025, Bani 75/a,10000 Zagreb</item>
      <item>PROMONA, d.o.o. za informatičke sustave, OIB 96037409876, Ulica Slobode 43,Split</item>
      <item>VIPnet, društvo s ograničenom odgovornošću za usluge javnih telekomunikacija, OIB 29524210204, Vrtni put 1,10000 Zagreb</item>
      <item>ELEKTROKOVINA ADRIA, d.o.o. za izradu, prodaju, montažu i popravak elektrotehničkih proizvoda, OIB 86742905038, Vukovarska 52 a,21000 Split</item>
      <item>HŽ INFRASTRUKTURA d.o.o. za upravljanje, održavanje i izgradnju željezničke infrastrukture, OIB 39901919995, Mihanovićeva 12,10000 Zagreb</item>
      <item>Duje Nazlić, OIB 37295286102, Masarykova Ulica 15,Zagreb</item>
      <item>VENEFICA društvo s ograničenom odgovornošću za zastupanje, OIB 69175273177, Kumborski put 20,10000 Zagreb</item>
      <item>VERITAS, tvrtka za reviziju i konzalting d.o.o., OIB 17196896730, Vinkovačka 21,21000 Split</item>
      <item>Hrvatski Telekom d.d., OIB 81793146560, Savska cesta 32,10000 Zagreb</item>
      <item>Odvjetničko društvo Ivančević i partneri, javno trgovačko društvo, OIB 16489228668, Boktuljin put/b.b.,Split</item>
      <item>MARIS EKOLOGIJA I POLJOPRIVREDA društvo s ograničenom odgovornošću za proizvodnju, trgovinu i usluge, OIB 88835556414, Borajska 1,22000 Šibenik</item>
      <item>HEP-Operator prijenosnog sustava d.o.o. za prijenos električne energije, OIB 13148821633, Kupska 4,10000 Zagreb</item>
      <item>MILS, MLJEKARA SPLIT dioničko društvo, OIB 08214458449, Komulovića Put 4,21000 Split</item>
      <item>Meri Juričko, OIB 50702238975, Ćiril Metodova br. 38,21000 Split</item>
      <item>UniCredit Leasing Croatia društvo s ograničenom odgovornošću za leasing, OIB 18736141210, Heinzelova 33,10000 Zagreb</item>
      <item>GORDANA LUKANOVIĆ POPOVIĆ, Laginjina 8,51001 Rijeka</item>
      <item>SREDIŠNJE KLIRINŠKO DEPOZITARNO DRUŠTVO, dioničko društvo, OIB 64406809162, Heinzelova 62/a,10000 Zagreb</item>
      <item>DALSTROJ dioničko društvo Tvornica alatnih strojeva, pribora i alata, OIB 43458781581, Put Mostina bb,21000 Split</item>
      <item>KOMUSPROMET trgovina i reciklaža d.o.o., OIB 75646042222, Cesta Plano br. 11,21220 Trogir</item>
      <item>ALSTOM HRVATSKA d.o.o. za proizvodnju, trgovinu, inženjering i usluge, OIB 80201809377, Mala Švarča 155,47000 Karlovac</item>
      <item>TAMARA MUŠNJAK ŠPIŠIĆ, V.Nazora 8/10,47000 Karlovac</item>
      <item>Mišo Živaljić, OIB 00705338100, Table 23,21000 Split</item>
      <item>HYPO ALPE-ADRIA-BANK dioničko društvo, OIB 14036333877, Slavonska avenija 6,10000 Zagreb</item>
      <item>Dragan Boljat, Šubićeva 3/II,21000 Split</item>
      <item>JADRAN - METAL prerada sekundarnih sirovina d. d. "u stečaju", OIB 75144446829, Valica br. 2,Pula</item>
      <item>Nives Miljuš, OIB 86253824596, Put Plokita 5,21000 Split</item>
      <item>IVICA PARLOV, Gundulićeva 26 a/ III,21000 Split</item>
      <item>Darko Varnica, F. Tuđmana 632,21214 Kaštel Kambelovac</item>
      <item>ECIJA KULJIŠ BAJIĆ i MERI  BLASLOV PAVASOVIĆ, Ćiril Metodova 38,21000 Split</item>
      <item>Mišo Živaljić, OIB 00705338100, Table 23,21000 Split</item>
      <item>Tihomir Luetić, OIB 21180144708, Sukoišanska 25,21000 Split</item>
      <item>PAVIŠA MAROVIĆ, Bosanska 11,21000 Split</item>
      <item>BOA E.L.L. d.o.o. za građenje, proizvodnju, trgovinu i usluge, OIB 48182689327, Dubrovačka 3/A,21000 Split</item>
      <item>Vladimir Modrić, OIB 30247557213, Martićeva Ulica 47,Zagreb</item>
      <item>MIRKO DRAŠKOVIĆ, Bana Berislavića 15,21000 Split</item>
      <item>J.A.M. GROUP d.o.o. za turizam i usluge, OIB 84961446693, Cesta Sv. Nikole 19,Bogdanovići</item>
      <item>Agencija za upravljanje državnom imovinom, OIB 75666130770, Ivana Lučića 6,10000 Zagreb</item>
      <item>VOLKSBANK d.d., OIB 78427478595, Varšavska 9,10000 Zagreb</item>
      <item>ODVJETNIČKO DRUŠTVO GLINSKA &amp; MIŠKOVIĆ društvo s ograničenom odgovornošću, OIB 23426318088, Ulica grada Vukovara 269f,10000 Zagreb</item>
      <item>Nives Miljuš, Put  Plokita  5,21000 Split</item>
      <item>Vinko Samardžić, OIB 51470568169, Kavanjinova 5/II,21000 Split</item>
      <item>ERSTE FACTORING d.o.o., OIB 10194059689, Ivana Lučića 2,10000 Zagreb</item>
      <item>Ivan Strinić, Mažuranićevo  šetalište 24,21000 Split</item>
      <item>ODVODNJA d.o.o. za trgovinu i usluge, OIB 17323637115, Neslanovac 13,21000 Split</item>
      <item>Martina Tončić - Bota, Nikole Tesle 3/II,10000 Zagreb</item>
      <item>TRAST d.d., OIB 93225891495,  Gat Sv.Duje 4,21000 Split</item>
      <item>OVV-Održavanje vučnih vozila, društvo s ograničenom odgovornošću, OIB 32246690065, Strojarska cesta 13,10000 Zagreb</item>
      <item>PRVI FAKTOR društvo s ograničenom odgovornošću za factoring, OIB 63278028623, Hektorovićeva 2/V,10000 Zagreb</item>
      <item>DIA-PEN d.o.o. za proizvodnju, vanjskotrgovinski promet, trgovinu na veliko i usluge, OIB 43318080627, Augusta Šenoe 8,10434 STRMEC</item>
      <item>PROMONA, d.o.o. za informatičke sustave, OIB 96037409876, Ulica Slobode 43,21000 Split</item>
      <item>Nediljko Ivančević, 114.brigade 10,21000 Split</item>
      <item>Dragan Boljat, Šubićeva 3/II,Split 21000</item>
      <item>JADRAN - METAL prerada sekundarnih sirovina d. d. "u stečaju", OIB 75144446829, Valica 2,52000 Pula</item>
      <item>Odvjetnički ured POLDAN, GATARA, DIZDAREVIĆ, Jadranski trg 4,51000 Rijeka</item>
      <item>LINGUA-SOFT d.o.o., OIB 57552096233, Frankopanska 5/a,10000 Zagreb</item>
      <item>MOZAIK KNJIGA društvo s ograničenom odgovornošću za nakladničku djelatnost i turistička agencija, OIB 57010186553, Karlovačka cesta 24/a,10000 Zagreb</item>
      <item>Maja Špoljarić, Kolodvorska 12,42000 Varaždin</item>
      <item>UNIVERZAL društvo s ograničenom odgovornošću za proizvodnju, gospodarenje otpadom, trgovinu i hotelijerstvo, OIB 71843925886, Cehovska  10,42000 Varaždin</item>
      <item>Boris Anišić, Ilica 191 B,10000 Zagreb</item>
      <item>I M P K - Industrija metalnih proizvoda i konstrukcija d.o.o. za proizvodnju i usluge, OIB 79967698402, Industrijska cesta/bb,Ivanić-Grad</item>
      <item>KLAIĆ I KLAIĆ odvjetničko društvo, OIB 04189136759, Kolodvorska 24,Kutina</item>
      <item>BRANIMIR-COMERCE društvo s ograničenom odgovornošću za trgovinu i usluge, OIB 65894377902, Bilice II/26,21000 Split</item>
      <item>Marin Budimir, OIB 75314951924, Tolstojeva 35 A,21000 Split</item>
      <item>Iris Franić-Tomić, Ribarska 2,21310 Omiš</item>
      <item>Zajednički odvjetnički ured JOSIP JANKOVIĆ i MATE BURAZIN, Vranicanijeva 5/I,47000 Karlovac</item>
      <item>ŠPEDTOURS d.o.o. za unutrašnju i međunarodnu špediciju i carinsko posredovanje, OIB 31430550836, Put Sjeverne Luke/bb,21000 Split</item>
      <item>Jadranko Vidović, OIB 59002364613, Mažuranićevo šetalište 55,21000 Split</item>
      <item>POTENCIJAL za inženjering i usluge društvo s ograničenom odgovornošću, OIB 80072940561, Doverska 37,Split</item>
      <item>LUŠIJA d.o.o. za instalacijske radove i trgovinu, turistička agencija, OIB 23986299087, Kralja Tomislava 22,21220 Trogir</item>
      <item>FROM društvo s ograničenom odgovornošću za građevinarstvo, ugostiteljstvo i trgovinu, OIB 02187261231, Ul. Ante Starčevića 5,21219 Kaštel Kambelovac</item>
      <item>Odvjetničko društvo MRKLIĆ &amp; PARTNERI, javno trgovačko društvo, OIB 36363240708, Klaićeva Poljana 1,Split</item>
      <item>Porezna uprava Ispostava Kaštela, OIB 18683136487, 21212 Kaštel Sućurac</item>
      <item>OPĆINSKI SUD U SPLITU, Stalna služba u Kaštel Lukšiću, ZK odjel, OIB 61980608934, Kaštel Lukšić</item>
      <item>Odvjetničko društvo MRKLIĆ &amp; PARTNERI, javno trgovačko društvo, OIB 36363240708, Klaićeva Poljana 1,Split</item>
      <item>VISA-PROMET, d.o.o. za trgovinu i promet, OIB 68171831849, Rimski Put 2/b,21220 Trogir</item>
      <item>Hrvatska radiotelevizija, OIB 68419124305, Prisavlje 3,10000 Zagreb</item>
      <item>ISCAR ALATI društvo s ograničenom odgovornošću za proizvodnju i trgovinu raznim alatima, OIB 42440962203, J.Jelačića  134,10430 Samobor</item>
      <item>Ivana Luetić Mihoci, OIB 84149388706, Đorđićeva Ulica 20,Zagreb</item>
      <item>Zajednički odvjetnički ured  DARKO ŠUPER, IVICA KOVAČEVIĆ I BRANKO RABAR, Europske avenije 3/I,31000 Osijek</item>
      <item>Hrvatske vode, pravna osoba za upravljanje vodama, OIB 28921383001, Ulica grada Vukovara 220,10000 Zagreb</item>
      <item>OKSID d.o.o. za proizvodnju, trgovinu i usluge, OIB 45126648126, Antuna Mihanovića 10,31326 Darda</item>
      <item>Branko Nenadić, Svetog Ivana Krstitelja  83 a,31326 Darda</item>
      <item>GEOPROJEKT, dioničko društvo za geodetske poslove, građevinsko projektiranje i nadzor, OIB 25623466485, Sukoišanska 43,21000 Split</item>
      <item>Odvjetničko društvo MATULIĆ, BILIĆ I PARTNERI, j.t.d., OIB 25781343234, Sukoišanska 43,21000 Split</item>
      <item>KPMG Croatia d.o.o. za reviziju, OIB 20963249418, Ivana Lučića 2 a,10000 Zagreb</item>
      <item>Ivica Bakotin, OIB 45261768485, Ulica Čeline 38,21212 Kaštel Sućurac</item>
      <item>Sanja Kulić, Ljudevita Posavskog 15,21000 Split</item>
      <item>HRVATSKI ZAVOD ZA ZDRAVSTVENO OSIGURANJE Područni ured Split, OIB 02958272670, Margaretska 3,10000 Zagreb</item>
      <item>APO, d.o.o., usluge zaštite okoliša, OIB 83995348543, Savska Cesta 41/IV,10000 Zagreb</item>
      <item>NASTAVNI ZAVOD ZA JAVNO ZDRAVSTVO SPLITSKO-DALMATINSKE ŽUPANIJE, OIB 54948902275, Vukovarska 46,21000 Split</item>
      <item>Nada Lović, OIB 30557474014, Pujanke 1,21000 Split</item>
      <item>Agencija za upravljanje državnom imovinom, OIB 75666130770, Ivana Lučića 6,10000 Zagreb</item>
      <item>Vedran Šeparović dipl.oec., OIB 48360997733, Dubrovačka 31,21000 Split</item>
      <item>JELANA za trgovinu i usluge, društvo s ograničenom odgovornošću, OIB 56403884393, Hercegovačka 126,Split</item>
      <item>NADA LOVIĆ dipl..iur., Trg Franje Tuđmana 4,21000 Split</item>
      <item>Odvjetničko društvo GLAMUZINA &amp; GROŠETA, OIB 69402757072, Krajiška 27,10000 Zagreb</item>
      <item>Katica Nejašmić, OIB 94484004942, Bana Josipa Jelačića 6,21000 Split</item>
      <item>Visoki trgovački sud Republike Hrvatske, OIB 97349366519, Ulica Petra Berislavića 11,10000 Zagreb</item>
      <item>Ustavni sud Republike Hrvatske, OIB 13613360068, Trg sv. Marka 4,10000 Zagreb</item>
      <item>Vinko Gulišija, Hrvatske mornarice 1 G/I,21000 Split</item>
      <item>Sanda Lukić dipl.iur., Ulica domovinskog rata 49,21000 Split</item>
      <item>Draško Stazić, OIB 19838997198, Hercegovačka 126,21000 Split</item>
      <item>Ante Glamuzina, odvjetnik, Krajiška 27,10000 Zagreb</item>
      <item>Općinski sud u Splitu, OIB 61980608934, Dračevac, Ex Vojarna Sveti Križ,Split</item>
      <item>Andrej Sablić, OIB 28866778979, Kumičićeva 41,51000 Rijeka</item>
      <item>Porezna uprava Ispostava Kaštela, OIB 18683136487, Braće Radića bb,21212 Kaštel Sućurac</item>
      <item>Općinski sud Split, Stalna služba u Kaštel Lukšiću, Zemljišno knjižni odjel, OIB 61980608934, 21215 Kaštel Lukšić</item>
      <item>Nevenka Koroman, Gjure Szaba 4,10000 Zagreb</item>
      <item>Odvjetničko društvo GLAMUZINA &amp; GROŠETA, OIB 69402757072, Krajiška 27,10000 Zagreb</item>
      <item>FE MAGNETIT d.o.o. za proizvodnju, OIB 50226349514, Ruđera Boškovića 7/131,Split</item>
      <item>Porezna uprava, Ispostava Kaštela, Braće Radića b.b.,21212 Kaštel Sućurac</item>
      <item>ADRIA ČELIK d.o.o. za proizvodnju i usluge, OIB 34606600284, Cesta dr. Franje Tuđmana/b.b.,Kaštel Sućurac</item>
      <item>ZAGREBAČKA BANKA DIONIČKO DRUŠTVO, OIB 92963223473, Trg bana Josipa Jelačića 10,10000 Zagreb</item>
      <item>Financijska agencija REGIONALNI CENTAR SPLIT, OIB 85821130368, Mažruanićevo šetalište 24 b,21000 Split</item>
      <item>Trgovački sud Split Računovodstvo, OIB 30842297926, Sukoišanska 6,21000 Split</item>
      <item>Općinski građanski sud u Zagrebu Zemljišno knjižni odjel, OIB 01252163117, Ulica grada Vukovara 84,10000 Zagreb</item>
      <item>Trgovački sud Split Oglasna ploča, OIB 30842297926, Sukoišanska 6,21000 Split</item>
      <item>Ivo Župić, Put Pećina 39,21218 Deget Donji</item>
      <item>Ilija Matešić, OIB 67923994403, Pape Ivana Pavla II,21214 Kaštel Kambelovac</item>
      <item>Vinko Fabjanović, OIB 01154302117, Kralja Zvonimira 40,21000 Split</item>
      <item>Jurica Škaričić, OIB 52263340680, Trondheimska 3,21000 Split</item>
      <item>PETROKEMIJA, d.d. tvornica gnojiva, OIB 24503685008, Aleja Vukovar 4,44320 Kutina</item>
      <item>Antonio Parancin, OIB 04347855676, Pristeg 106,23420 Benkovac</item>
      <item>ROTERM d.o.o. za projektiranje, nadzor i izvođenje termo instalacija, zastupanje i promet robom, OIB 79948849024, Marina Držića 8,21000 Split</item>
      <item>Marko Tešija, OIB 90391121566, Donja Rupotina 5,21210 Klis</item>
      <item>Fond za zaštitu okoliša i energetsku učinkovitost, OIB 85828625994, Ksaver 208,10000 Zagreb</item>
      <item>NEZAVISNI SINDIKAT BRODOSPLIT, OIB 14234539944, Put Supavla 19,21000 Split</item>
      <item>Vlado Oštrić, OIB 38746001159, Put sv. Lovre 3 b,21214 Kaštel Lukšić</item>
      <item>AGENCIJA ZA INTEGRALNI TRANSPORT, društvo s ograničenom odgovornošću, OIB 42650506038, Heinzelova 51,10000 Zagreb</item>
      <item>Financijska agencija, OIB 85821130368, Vrtni put 3,10000 Zagreb</item>
      <item>Krunoslav Cerovac, OIB 41815715157, Brdo 4/B,47000 Karlovac</item>
      <item>Antonija Čagalj, OIB 63512530777, Kučiće bb,21208 Kučiće</item>
      <item>Jurica Piuk, OIB 62591097525, Ulica Domovinskog rata 1,21210 Solin</item>
      <item>ČELIĆ d.o.o. za građevinarstvo, trgovinu, turizam, cestovni promet i remont, OIB 99049666260, Mosećka Ulica 42,21000 Split</item>
      <item>GRAD KAŠTELA, OIB 08727843572, Braće Radić 1,21212 Kaštel Sućurac</item>
      <item>MPPR d.o.o. za projektiranje, proizvodnju, trgovinu, vanjsku trgovinu i poslovne usluge, OIB 03517829065, Kukuljićeva 16/I,21000 Split</item>
      <item>OPĆINSKI SUD SPLIT Zemljišno knjižni odjel Split, OIB 61980608934, Gundulićeva 29,21000 Split</item>
      <item>Porezna uprava Ispostava Split, OIB 18683136487, Domovinskog rata 2,21000 Split</item>
      <item>BASLER OSIGURANJE ZAGREB dioničko društvo za osiguranje, OIB 59706054982, Radnička cesta 37/b,10000 Zagreb</item>
      <item>Sberbank d.d., OIB 78427478595, Varšavska 9,10000 Zagreb</item>
      <item>Centar za restrukturiranje i prodaju, OIB 38083028711, Ivana Lučića 6,10000 Zagreb</item>
      <item>BASLER OSIGURANJE ZAGREB dioničko društvo za osiguranje, OIB 59706054982, Radnička cesta 37/b,10000 Zagreb</item>
      <item>Ante Doždor, OIB 78860880233, Plemićeva 2,10000 Zagreb</item>
      <item>Lada Resić, OIB 99337613697, Šime Ljubića 2 A,21000 Split</item>
      <item>Željan Trumbić, OIB 09282283427, Ulica Lavoslava Švarca 3,Zagreb</item>
      <item>Jakov Marasović, OIB 90407821129, Šime Ljubića 4,21000 Split</item>
      <item>Dinka Marasović, OIB 77256473207, Šime Ljubića 4,21000 Split</item>
      <item>Vinka Marasović, Šime Ljubića 4,21000 Split</item>
      <item>JADRAN - METAL prerada sekundarnih sirovina d. d. "u stečaju", OIB 75144446829, Valica 2,52100 Pula</item>
      <item>OTP banka Hrvatska dioničko društvo, OIB 52508873833, Ulica Domovinskog rata 3,23000 Zadar</item>
      <item>Ante Doždor, OIB 78860880233, Plemićeva 2,10000 Zagreb</item>
      <item>Stečajni upravitelj Vedran Šeparović, OIB , Dubrovačka,21000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044AE2D-230D-45FC-B284-346EF534E69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638</properties:Words>
  <properties:Characters>3445</properties:Characters>
  <properties:Lines>129</properties:Lines>
  <properties:Paragraphs>36</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4816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2015-12-31T07:32:00Z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St-114/2011-1103 / Odluka - Zaključak</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y name="eSPIS_CC_ID" pid="9" fmtid="{D5CDD505-2E9C-101B-9397-08002B2CF9AE}">
    <vt:lpwstr>51893063</vt:lpwstr>
  </prop:property>
</prop:Properties>
</file>