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552" w14:paraId="9e35552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551726">
        <w:rPr>
          <w:rFonts w:cs="Times New Roman" w:hAnsi="Times New Roman" w:ascii="Times New Roman"/>
          <w:b/>
          <w:sz w:val="24"/>
          <w:szCs w:val="24"/>
        </w:rPr>
        <w:t>924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51726">
        <w:rPr>
          <w:rFonts w:cs="Times New Roman" w:hAnsi="Times New Roman" w:ascii="Times New Roman"/>
          <w:sz w:val="24"/>
          <w:szCs w:val="24"/>
        </w:rPr>
        <w:t>AUTOBUSNI PRIJEVOZ d.o.o. Šibenik, Draga 14, Šibenik, MBS:</w:t>
      </w:r>
      <w:r w:rsidR="00551726" w:rsidRPr="00551726">
        <w:rPr>
          <w:rFonts w:cs="Times New Roman" w:hAnsi="Times New Roman" w:ascii="Times New Roman"/>
          <w:sz w:val="24"/>
          <w:szCs w:val="24"/>
        </w:rPr>
        <w:t>100008344</w:t>
      </w:r>
      <w:r w:rsidR="00551726">
        <w:rPr>
          <w:rFonts w:cs="Times New Roman" w:hAnsi="Times New Roman" w:ascii="Times New Roman"/>
          <w:sz w:val="24"/>
          <w:szCs w:val="24"/>
        </w:rPr>
        <w:t xml:space="preserve"> , OIB:67737104548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51726">
        <w:rPr>
          <w:rFonts w:cs="Times New Roman" w:hAnsi="Times New Roman" w:ascii="Times New Roman"/>
          <w:sz w:val="24"/>
          <w:szCs w:val="24"/>
        </w:rPr>
        <w:t>AUTOBUSNI PRIJEVOZ d.o.o. Šibenik, Draga 14, Šibenik,MBS:</w:t>
      </w:r>
      <w:r w:rsidR="00551726" w:rsidRPr="00551726">
        <w:rPr>
          <w:rFonts w:cs="Times New Roman" w:hAnsi="Times New Roman" w:ascii="Times New Roman"/>
          <w:sz w:val="24"/>
          <w:szCs w:val="24"/>
        </w:rPr>
        <w:t>100008344</w:t>
      </w:r>
      <w:r w:rsidR="00551726">
        <w:rPr>
          <w:rFonts w:cs="Times New Roman" w:hAnsi="Times New Roman" w:ascii="Times New Roman"/>
          <w:sz w:val="24"/>
          <w:szCs w:val="24"/>
        </w:rPr>
        <w:t>,OIB:67737104548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551726">
        <w:rPr>
          <w:rFonts w:cs="Times New Roman" w:hAnsi="Times New Roman" w:ascii="Times New Roman"/>
          <w:sz w:val="24"/>
          <w:szCs w:val="24"/>
        </w:rPr>
        <w:t>458.195,24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551726">
        <w:rPr>
          <w:rFonts w:cs="Times New Roman" w:hAnsi="Times New Roman" w:ascii="Times New Roman"/>
          <w:sz w:val="24"/>
          <w:szCs w:val="24"/>
        </w:rPr>
        <w:t>Aleksandra Vučenović iz Brodarice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551726">
        <w:rPr>
          <w:rFonts w:cs="Times New Roman" w:hAnsi="Times New Roman" w:ascii="Times New Roman"/>
          <w:sz w:val="24"/>
          <w:szCs w:val="24"/>
        </w:rPr>
        <w:t>24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Aleksandra Vučenović, Brodarica, Radnička12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B7D" w:rsidP="00C35767" w:rsidR="00025B7D">
      <w:pPr>
        <w:spacing w:lineRule="auto" w:line="240" w:after="0"/>
      </w:pPr>
      <w:r>
        <w:separator/>
      </w:r>
    </w:p>
  </w:endnote>
  <w:endnote w:id="0" w:type="continuationSeparator">
    <w:p w:rsidRDefault="00025B7D" w:rsidP="00C35767" w:rsidR="00025B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B7D" w:rsidP="00C35767" w:rsidR="00025B7D">
      <w:pPr>
        <w:spacing w:lineRule="auto" w:line="240" w:after="0"/>
      </w:pPr>
      <w:r>
        <w:separator/>
      </w:r>
    </w:p>
  </w:footnote>
  <w:footnote w:id="0" w:type="continuationSeparator">
    <w:p w:rsidRDefault="00025B7D" w:rsidP="00C35767" w:rsidR="00025B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551726">
      <w:t>24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25B7D"/>
    <w:rsid w:val="000931FA"/>
    <w:rsid w:val="001131FA"/>
    <w:rsid w:val="001949BD"/>
    <w:rsid w:val="002B4ED8"/>
    <w:rsid w:val="002E5A3B"/>
    <w:rsid w:val="00315383"/>
    <w:rsid w:val="00350376"/>
    <w:rsid w:val="003D0F6D"/>
    <w:rsid w:val="00440695"/>
    <w:rsid w:val="00460818"/>
    <w:rsid w:val="005234E9"/>
    <w:rsid w:val="00551726"/>
    <w:rsid w:val="00576306"/>
    <w:rsid w:val="005B4D6D"/>
    <w:rsid w:val="006937D9"/>
    <w:rsid w:val="006B5018"/>
    <w:rsid w:val="00791EE0"/>
    <w:rsid w:val="00806FFC"/>
    <w:rsid w:val="00824345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8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81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8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8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8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81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8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8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PRIJEVOZ d.o.o. Šibenik za prijevoz putnika i pružanje usluga u turizmu</izvorni_sadrzaj>
    <derivirana_varijabla naziv="DomainObject.Predmet.ProtustrankaFormated_1">  AUTOBUSNI PRIJEVOZ d.o.o. Šibenik za prijevoz putnika i pružanje usluga u turizmu</derivirana_varijabla>
  </DomainObject.Predmet.ProtustrankaFormated>
  <DomainObject.Predmet.ProtustrankaFormatedOIB>
    <izvorni_sadrzaj>  AUTOBUSNI PRIJEVOZ d.o.o. Šibenik za prijevoz putnika i pružanje usluga u turizmu, OIB 67737104548</izvorni_sadrzaj>
    <derivirana_varijabla naziv="DomainObject.Predmet.ProtustrankaFormatedOIB_1">  AUTOBUSNI PRIJEVOZ d.o.o. Šibenik za prijevoz putnika i pružanje usluga u turizmu, OIB 67737104548</derivirana_varijabla>
  </DomainObject.Predmet.ProtustrankaFormatedOIB>
  <DomainObject.Predmet.ProtustrankaFormatedWithAdress>
    <izvorni_sadrzaj> AUTOBUSNI PRIJEVOZ d.o.o. Šibenik za prijevoz putnika i pružanje usluga u turizmu, Draga 14, 22000 Šibenik</izvorni_sadrzaj>
    <derivirana_varijabla naziv="DomainObject.Predmet.ProtustrankaFormatedWithAdress_1"> AUTOBUSNI PRIJEVOZ d.o.o. Šibenik za prijevoz putnika i pružanje usluga u turizmu, Draga 14, 22000 Šibenik</derivirana_varijabla>
  </DomainObject.Predmet.ProtustrankaFormatedWithAdress>
  <DomainObject.Predmet.ProtustrankaFormatedWithAdressOIB>
    <izvorni_sadrzaj> AUTOBUSNI PRIJEVOZ d.o.o. Šibenik za prijevoz putnika i pružanje usluga u turizmu, OIB 67737104548, Draga 14, 22000 Šibenik</izvorni_sadrzaj>
    <derivirana_varijabla naziv="DomainObject.Predmet.ProtustrankaFormatedWithAdressOIB_1"> AUTOBUSNI PRIJEVOZ d.o.o. Šibenik za prijevoz putnika i pružanje usluga u turizmu, OIB 67737104548, Draga 14, 22000 Šibenik</derivirana_varijabla>
  </DomainObject.Predmet.ProtustrankaFormatedWithAdressOIB>
  <DomainObject.Predmet.ProtustrankaWithAdress>
    <izvorni_sadrzaj>AUTOBUSNI PRIJEVOZ d.o.o. Šibenik za prijevoz putnika i pružanje usluga u turizmu Draga 14, 22000 Šibenik</izvorni_sadrzaj>
    <derivirana_varijabla naziv="DomainObject.Predmet.ProtustrankaWithAdress_1">AUTOBUSNI PRIJEVOZ d.o.o. Šibenik za prijevoz putnika i pružanje usluga u turizmu Draga 14, 22000 Šibenik</derivirana_varijabla>
  </DomainObject.Predmet.ProtustrankaWithAdress>
  <DomainObject.Predmet.ProtustrankaWithAdressOIB>
    <izvorni_sadrzaj>AUTOBUSNI PRIJEVOZ d.o.o. Šibenik za prijevoz putnika i pružanje usluga u turizmu, OIB 67737104548, Draga 14, 22000 Šibenik</izvorni_sadrzaj>
    <derivirana_varijabla naziv="DomainObject.Predmet.ProtustrankaWithAdressOIB_1">AUTOBUSNI PRIJEVOZ d.o.o. Šibenik za prijevoz putnika i pružanje usluga u turizmu, OIB 67737104548, Draga 14, 22000 Šibenik</derivirana_varijabla>
  </DomainObject.Predmet.ProtustrankaWithAdressOIB>
  <DomainObject.Predmet.ProtustrankaNazivFormated>
    <izvorni_sadrzaj>AUTOBUSNI PRIJEVOZ d.o.o. Šibenik za prijevoz putnika i pružanje usluga u turizmu</izvorni_sadrzaj>
    <derivirana_varijabla naziv="DomainObject.Predmet.ProtustrankaNazivFormated_1">AUTOBUSNI PRIJEVOZ d.o.o. Šibenik za prijevoz putnika i pružanje usluga u turizmu</derivirana_varijabla>
  </DomainObject.Predmet.ProtustrankaNazivFormated>
  <DomainObject.Predmet.ProtustrankaNazivFormatedOIB>
    <izvorni_sadrzaj>AUTOBUSNI PRIJEVOZ d.o.o. Šibenik za prijevoz putnika i pružanje usluga u turizmu, OIB 67737104548</izvorni_sadrzaj>
    <derivirana_varijabla naziv="DomainObject.Predmet.ProtustrankaNazivFormatedOIB_1">AUTOBUSNI PRIJEVOZ d.o.o. Šibenik za prijevoz putnika i pružanje usluga u turizmu, OIB 67737104548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AUTOBUSNI PRIJEVOZ d.o.o. Šibenik za prijevoz putnika i pružanje usluga u turizmu</item>
    </izvorni_sadrzaj>
    <derivirana_varijabla naziv="DomainObject.Predmet.ProtuStrankaListFormated_1">
      <item>AUTOBUSNI PRIJEVOZ d.o.o. Šibenik za prijevoz putnika i pružanje usluga u turizmu</item>
    </derivirana_varijabla>
  </DomainObject.Predmet.ProtuStrankaListFormated>
  <DomainObject.Predmet.ProtuStrankaListFormatedOIB>
    <izvorni_sadrzaj>
      <item>AUTOBUSNI PRIJEVOZ d.o.o. Šibenik za prijevoz putnika i pružanje usluga u turizmu, OIB 67737104548</item>
    </izvorni_sadrzaj>
    <derivirana_varijabla naziv="DomainObject.Predmet.ProtuStrankaListFormatedOIB_1">
      <item>AUTOBUSNI PRIJEVOZ d.o.o. Šibenik za prijevoz putnika i pružanje usluga u turizmu, OIB 67737104548</item>
    </derivirana_varijabla>
  </DomainObject.Predmet.ProtuStrankaListFormatedOIB>
  <DomainObject.Predmet.ProtuStrankaListFormatedWithAdress>
    <izvorni_sadrzaj>
      <item>AUTOBUSNI PRIJEVOZ d.o.o. Šibenik za prijevoz putnika i pružanje usluga u turizmu, Draga 14, 22000 Šibenik</item>
    </izvorni_sadrzaj>
    <derivirana_varijabla naziv="DomainObject.Predmet.ProtuStrankaListFormatedWithAdress_1">
      <item>AUTOBUSNI PRIJEVOZ d.o.o. Šibenik za prijevoz putnika i pružanje usluga u turizmu, Draga 14, 22000 Šibenik</item>
    </derivirana_varijabla>
  </DomainObject.Predmet.ProtuStrankaListFormatedWithAdress>
  <DomainObject.Predmet.ProtuStrankaListFormatedWithAdressOIB>
    <izvorni_sadrzaj>
      <item>AUTOBUSNI PRIJEVOZ d.o.o. Šibenik za prijevoz putnika i pružanje usluga u turizmu, OIB 67737104548, Draga 14, 22000 Šibenik</item>
    </izvorni_sadrzaj>
    <derivirana_varijabla naziv="DomainObject.Predmet.ProtuStrankaListFormatedWithAdressOIB_1">
      <item>AUTOBUSNI PRIJEVOZ d.o.o. Šibenik za prijevoz putnika i pružanje usluga u turizmu, OIB 67737104548, Draga 14, 22000 Šibenik</item>
    </derivirana_varijabla>
  </DomainObject.Predmet.ProtuStrankaListFormatedWithAdressOIB>
  <DomainObject.Predmet.ProtuStrankaListNazivFormated>
    <izvorni_sadrzaj>
      <item>AUTOBUSNI PRIJEVOZ d.o.o. Šibenik za prijevoz putnika i pružanje usluga u turizmu</item>
    </izvorni_sadrzaj>
    <derivirana_varijabla naziv="DomainObject.Predmet.ProtuStrankaListNazivFormated_1">
      <item>AUTOBUSNI PRIJEVOZ d.o.o. Šibenik za prijevoz putnika i pružanje usluga u turizmu</item>
    </derivirana_varijabla>
  </DomainObject.Predmet.ProtuStrankaListNazivFormated>
  <DomainObject.Predmet.ProtuStrankaListNazivFormatedOIB>
    <izvorni_sadrzaj>
      <item>AUTOBUSNI PRIJEVOZ d.o.o. Šibenik za prijevoz putnika i pružanje usluga u turizmu, OIB 67737104548</item>
    </izvorni_sadrzaj>
    <derivirana_varijabla naziv="DomainObject.Predmet.ProtuStrankaListNazivFormatedOIB_1">
      <item>AUTOBUSNI PRIJEVOZ d.o.o. Šibenik za prijevoz putnika i pružanje usluga u turizmu, OIB 67737104548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AUTOBUSNI PRIJEVOZ d.o.o. Šibenik za prijevoz putnika i pružanje usluga u turizmu</izvorni_sadrzaj>
    <derivirana_varijabla naziv="DomainObject.Predmet.ProtustrankaIDrugi_1">AUTOBUSNI PRIJEVOZ d.o.o. Šibenik za prijevoz putnika i pružanje usluga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AUTOBUSNI PRIJEVOZ d.o.o. Šibenik za prijevoz putnika i pružanje usluga u turizmu, OIB 67737104548, Draga 14, 22000 Šibenik</izvorni_sadrzaj>
    <derivirana_varijabla naziv="DomainObject.Predmet.ProtustrankaIDrugiAdressOIB_1">AUTOBUSNI PRIJEVOZ d.o.o. Šibenik za prijevoz putnika i pružanje usluga u turizmu, OIB 67737104548, Draga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AUTOBUSNI PRIJEVOZ d.o.o. Šibenik za prijevoz putnika i pružanje usluga u turizmu</item>
    </izvorni_sadrzaj>
    <derivirana_varijabla naziv="DomainObject.Predmet.SudioniciListNaziv_1">
      <item>FINA - Podružnica Šibenik</item>
      <item>AUTOBUSNI PRIJEVOZ d.o.o. Šibenik za prijevoz putnika i pružanje usluga u turizmu</item>
    </derivirana_varijabla>
  </DomainObject.Predmet.SudioniciListNaziv>
  <DomainObject.Predmet.SudioniciListAdressOIB>
    <izvorni_sadrzaj>
      <item>FINA - Podružnica Šibenik, OIB 85821130368, Perivoj L. Marune 1,22000 Šibenik</item>
      <item>AUTOBUSNI PRIJEVOZ d.o.o. Šibenik za prijevoz putnika i pružanje usluga u turizmu, OIB 67737104548, Draga 14,22000 Šibenik</item>
    </izvorni_sadrzaj>
    <derivirana_varijabla naziv="DomainObject.Predmet.SudioniciListAdressOIB_1">
      <item>FINA - Podružnica Šibenik, OIB 85821130368, Perivoj L. Marune 1,22000 Šibenik</item>
      <item>AUTOBUSNI PRIJEVOZ d.o.o. Šibenik za prijevoz putnika i pružanje usluga u turizmu, OIB 67737104548, Draga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67737104548</item>
    </izvorni_sadrzaj>
    <derivirana_varijabla naziv="DomainObject.Predmet.SudioniciListNazivOIB_1">
      <item>, OIB 85821130368</item>
      <item>, OIB 67737104548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2218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2016-01-07T11:58:00Z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