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2713" w14:paraId="0472713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8D568F">
        <w:t>PRIVREDNA BANKA ZAGREB d.d. Zagreb, Radnička cesta 50</w:t>
      </w:r>
      <w:r w:rsidR="009B4057" w:rsidRPr="00EB0A39">
        <w:t xml:space="preserve">, OIB: </w:t>
      </w:r>
      <w:r w:rsidR="008D568F">
        <w:t>02535697732</w:t>
      </w:r>
      <w:r w:rsidR="009B4057" w:rsidRPr="00EB0A39">
        <w:t xml:space="preserve">, zastupane po </w:t>
      </w:r>
      <w:r w:rsidR="008D568F">
        <w:t>odvjetnicima iz Odvjetničkog društva Vukić i partneri d.o.o. iz Rijeke</w:t>
      </w:r>
      <w:r w:rsidR="008D2107">
        <w:t xml:space="preserve">, za otvaranje stečajnog postupka nad dužnikom </w:t>
      </w:r>
      <w:r w:rsidR="008D568F">
        <w:t>AD MAJORA d. o. o. Labin, Trg Labinskih Rudara 4, OIB 13238738987, MBS 040114997</w:t>
      </w:r>
      <w:r w:rsidR="00B93BC5" w:rsidRPr="00E278F8">
        <w:t xml:space="preserve">, dana </w:t>
      </w:r>
      <w:r w:rsidR="008D568F">
        <w:t>6. rujna</w:t>
      </w:r>
      <w:r w:rsidRPr="00E278F8">
        <w:t xml:space="preserve">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D568F">
        <w:t>AD MAJORA d. o. o. Labin, Trg Labinskih Rudara 4, OIB 13238738987, MBS 040114997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8D568F">
        <w:rPr>
          <w:b/>
          <w:lang w:val="pl-PL"/>
        </w:rPr>
        <w:t>20. listopada 2016. u 9</w:t>
      </w:r>
      <w:r w:rsidRPr="004813CE">
        <w:rPr>
          <w:b/>
          <w:lang w:val="pl-PL"/>
        </w:rPr>
        <w:t>:</w:t>
      </w:r>
      <w:r w:rsidR="008D568F">
        <w:rPr>
          <w:b/>
          <w:lang w:val="pl-PL"/>
        </w:rPr>
        <w:t>0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8D568F">
        <w:t>PRIVREDNA BANKA ZAGREB d.d. Zagreb, Radnička cesta 50</w:t>
      </w:r>
      <w:r w:rsidR="008D568F" w:rsidRPr="00EB0A39">
        <w:t xml:space="preserve">, OIB: </w:t>
      </w:r>
      <w:r w:rsidR="008D568F">
        <w:t>02535697732</w:t>
      </w:r>
      <w:r w:rsidRPr="004813CE">
        <w:t>,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8D568F">
        <w:t>AD MAJORA d. o. o. Labin, Trg Labinskih Rudara 4, OIB 13238738987</w:t>
      </w:r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8D568F">
        <w:t>AD MAJORA d. o. o. Labin, Trg Labinskih Rudara 4, OIB 13238738987</w:t>
      </w:r>
      <w:r w:rsidR="00A7487C">
        <w:t xml:space="preserve">, MBS </w:t>
      </w:r>
      <w:r w:rsidR="008D568F">
        <w:t>040114997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 xml:space="preserve">U Pazinu, </w:t>
      </w:r>
      <w:r w:rsidR="008D568F">
        <w:t>6. rujna</w:t>
      </w:r>
      <w:r w:rsidR="00527947" w:rsidRPr="004813CE">
        <w:t xml:space="preserve">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>
      <w:pPr>
        <w:jc w:val="both"/>
      </w:pPr>
    </w:p>
    <w:p w:rsidRDefault="008D568F" w:rsidP="00527947" w:rsidR="008D568F">
      <w:pPr>
        <w:jc w:val="both"/>
      </w:pPr>
    </w:p>
    <w:p w:rsidRDefault="008D568F" w:rsidP="00527947" w:rsidR="008D568F">
      <w:pPr>
        <w:jc w:val="both"/>
      </w:pPr>
    </w:p>
    <w:p w:rsidRDefault="008D568F" w:rsidP="00527947" w:rsidR="008D568F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8D568F">
        <w:t>PRIVREDNA BANKA ZAGREB d.d. Zagreb po pun</w:t>
      </w:r>
      <w:r w:rsidR="00FF0621">
        <w:t>.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8D568F">
        <w:t>AD MAJORA d. o. o. Labin, Trg Labinskih Rudara 4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8D2107" w:rsidR="008D210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6F89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8D568F">
          <w:t>780</w:t>
        </w:r>
        <w:r w:rsidRPr="00A2240C">
          <w:t>/16-</w:t>
        </w:r>
        <w:r w:rsidR="008D568F">
          <w:t>12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A7487C">
          <w:t>(prije: 11</w:t>
        </w:r>
        <w:r>
          <w:t xml:space="preserve"> St-</w:t>
        </w:r>
        <w:r w:rsidR="008D568F">
          <w:t>583</w:t>
        </w:r>
        <w:r>
          <w:t>/15)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8D568F">
      <w:t>780</w:t>
    </w:r>
    <w:r>
      <w:t>/16-</w:t>
    </w:r>
    <w:r w:rsidR="008D568F">
      <w:t>12</w:t>
    </w:r>
  </w:p>
  <w:p w:rsidRDefault="00A7487C" w:rsidP="00E278F8" w:rsidR="008D2107">
    <w:pPr>
      <w:pStyle w:val="Zaglavlje"/>
      <w:jc w:val="right"/>
    </w:pPr>
    <w:r>
      <w:t>(prije: 11</w:t>
    </w:r>
    <w:r w:rsidR="008D2107">
      <w:t xml:space="preserve"> St-</w:t>
    </w:r>
    <w:r w:rsidR="008D568F">
      <w:t>583</w:t>
    </w:r>
    <w:r w:rsidR="008D2107">
      <w:t>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0F7DB8"/>
    <w:rsid w:val="00133B3C"/>
    <w:rsid w:val="00202950"/>
    <w:rsid w:val="0020722D"/>
    <w:rsid w:val="00220CE1"/>
    <w:rsid w:val="00366F89"/>
    <w:rsid w:val="003A0A1F"/>
    <w:rsid w:val="004813CE"/>
    <w:rsid w:val="00527947"/>
    <w:rsid w:val="00554328"/>
    <w:rsid w:val="00596283"/>
    <w:rsid w:val="00756351"/>
    <w:rsid w:val="007E5F8E"/>
    <w:rsid w:val="00884EE6"/>
    <w:rsid w:val="0089383C"/>
    <w:rsid w:val="008D2107"/>
    <w:rsid w:val="008D568F"/>
    <w:rsid w:val="00985388"/>
    <w:rsid w:val="009B4057"/>
    <w:rsid w:val="00A7487C"/>
    <w:rsid w:val="00B93BC5"/>
    <w:rsid w:val="00BB2AD3"/>
    <w:rsid w:val="00BB4D41"/>
    <w:rsid w:val="00BF3BC1"/>
    <w:rsid w:val="00C1372D"/>
    <w:rsid w:val="00CA5808"/>
    <w:rsid w:val="00DA408F"/>
    <w:rsid w:val="00DA56B8"/>
    <w:rsid w:val="00E278F8"/>
    <w:rsid w:val="00E543FF"/>
    <w:rsid w:val="00EB0A39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MAJORA d.o.o. LABIN</izvorni_sadrzaj>
    <derivirana_varijabla naziv="DomainObject.Predmet.ProtustrankaFormated_1">  AD MAJORA d.o.o. LABIN</derivirana_varijabla>
  </DomainObject.Predmet.ProtustrankaFormated>
  <DomainObject.Predmet.ProtustrankaFormatedOIB>
    <izvorni_sadrzaj>  AD MAJORA d.o.o. LABIN, OIB 13238738987</izvorni_sadrzaj>
    <derivirana_varijabla naziv="DomainObject.Predmet.ProtustrankaFormatedOIB_1">  AD MAJORA d.o.o. LABIN, OIB 13238738987</derivirana_varijabla>
  </DomainObject.Predmet.ProtustrankaFormatedOIB>
  <DomainObject.Predmet.ProtustrankaFormatedWithAdress>
    <izvorni_sadrzaj> AD MAJORA d.o.o. LABIN, Trg Labinskih Rudara 4, 52220 Labin</izvorni_sadrzaj>
    <derivirana_varijabla naziv="DomainObject.Predmet.ProtustrankaFormatedWithAdress_1"> AD MAJORA d.o.o. LABIN, Trg Labinskih Rudara 4, 52220 Labin</derivirana_varijabla>
  </DomainObject.Predmet.ProtustrankaFormatedWithAdress>
  <DomainObject.Predmet.ProtustrankaFormatedWithAdressOIB>
    <izvorni_sadrzaj> AD MAJORA d.o.o. LABIN, OIB 13238738987, Trg Labinskih Rudara 4, 52220 Labin</izvorni_sadrzaj>
    <derivirana_varijabla naziv="DomainObject.Predmet.ProtustrankaFormatedWithAdressOIB_1"> AD MAJORA d.o.o. LABIN, OIB 13238738987, Trg Labinskih Rudara 4, 52220 Labin</derivirana_varijabla>
  </DomainObject.Predmet.ProtustrankaFormatedWithAdressOIB>
  <DomainObject.Predmet.ProtustrankaWithAdress>
    <izvorni_sadrzaj>AD MAJORA d.o.o. LABIN Trg Labinskih Rudara 4, 52220 Labin</izvorni_sadrzaj>
    <derivirana_varijabla naziv="DomainObject.Predmet.ProtustrankaWithAdress_1">AD MAJORA d.o.o. LABIN Trg Labinskih Rudara 4, 52220 Labin</derivirana_varijabla>
  </DomainObject.Predmet.ProtustrankaWithAdress>
  <DomainObject.Predmet.ProtustrankaWithAdressOIB>
    <izvorni_sadrzaj>AD MAJORA d.o.o. LABIN, OIB 13238738987, Trg Labinskih Rudara 4, 52220 Labin</izvorni_sadrzaj>
    <derivirana_varijabla naziv="DomainObject.Predmet.ProtustrankaWithAdressOIB_1">AD MAJORA d.o.o. LABIN, OIB 13238738987, Trg Labinskih Rudara 4, 52220 Labin</derivirana_varijabla>
  </DomainObject.Predmet.ProtustrankaWithAdressOIB>
  <DomainObject.Predmet.ProtustrankaNazivFormated>
    <izvorni_sadrzaj>AD MAJORA d.o.o. LABIN</izvorni_sadrzaj>
    <derivirana_varijabla naziv="DomainObject.Predmet.ProtustrankaNazivFormated_1">AD MAJORA d.o.o. LABIN</derivirana_varijabla>
  </DomainObject.Predmet.ProtustrankaNazivFormated>
  <DomainObject.Predmet.ProtustrankaNazivFormatedOIB>
    <izvorni_sadrzaj>AD MAJORA d.o.o. LABIN, OIB 13238738987</izvorni_sadrzaj>
    <derivirana_varijabla naziv="DomainObject.Predmet.ProtustrankaNazivFormatedOIB_1">AD MAJORA d.o.o. LABIN, OIB 13238738987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2394617.43</izvorni_sadrzaj>
    <derivirana_varijabla naziv="DomainObject.Predmet.TrenutnaVrijednost_1">2394617.43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 MAJORA d.o.o. LABIN</item>
    </izvorni_sadrzaj>
    <derivirana_varijabla naziv="DomainObject.Predmet.ProtuStrankaListFormated_1">
      <item>AD MAJORA d.o.o. LABIN</item>
    </derivirana_varijabla>
  </DomainObject.Predmet.ProtuStrankaListFormated>
  <DomainObject.Predmet.ProtuStrankaListFormatedOIB>
    <izvorni_sadrzaj>
      <item>AD MAJORA d.o.o. LABIN, OIB 13238738987</item>
    </izvorni_sadrzaj>
    <derivirana_varijabla naziv="DomainObject.Predmet.ProtuStrankaListFormatedOIB_1">
      <item>AD MAJORA d.o.o. LABIN, OIB 13238738987</item>
    </derivirana_varijabla>
  </DomainObject.Predmet.ProtuStrankaListFormatedOIB>
  <DomainObject.Predmet.ProtuStrankaListFormatedWithAdress>
    <izvorni_sadrzaj>
      <item>AD MAJORA d.o.o. LABIN, Trg Labinskih Rudara 4, 52220 Labin</item>
    </izvorni_sadrzaj>
    <derivirana_varijabla naziv="DomainObject.Predmet.ProtuStrankaListFormatedWithAdress_1">
      <item>AD MAJORA d.o.o. LABIN, Trg Labinskih Rudara 4, 52220 Labin</item>
    </derivirana_varijabla>
  </DomainObject.Predmet.ProtuStrankaListFormatedWithAdress>
  <DomainObject.Predmet.ProtuStrankaListFormatedWithAdressOIB>
    <izvorni_sadrzaj>
      <item>AD MAJORA d.o.o. LABIN, OIB 13238738987, Trg Labinskih Rudara 4, 52220 Labin</item>
    </izvorni_sadrzaj>
    <derivirana_varijabla naziv="DomainObject.Predmet.ProtuStrankaListFormatedWithAdressOIB_1">
      <item>AD MAJORA d.o.o. LABIN, OIB 13238738987, Trg Labinskih Rudara 4, 52220 Labin</item>
    </derivirana_varijabla>
  </DomainObject.Predmet.ProtuStrankaListFormatedWithAdressOIB>
  <DomainObject.Predmet.ProtuStrankaListNazivFormated>
    <izvorni_sadrzaj>
      <item>AD MAJORA d.o.o. LABIN</item>
    </izvorni_sadrzaj>
    <derivirana_varijabla naziv="DomainObject.Predmet.ProtuStrankaListNazivFormated_1">
      <item>AD MAJORA d.o.o. LABIN</item>
    </derivirana_varijabla>
  </DomainObject.Predmet.ProtuStrankaListNazivFormated>
  <DomainObject.Predmet.ProtuStrankaListNazivFormatedOIB>
    <izvorni_sadrzaj>
      <item>AD MAJORA d.o.o. LABIN, OIB 13238738987</item>
    </izvorni_sadrzaj>
    <derivirana_varijabla naziv="DomainObject.Predmet.ProtuStrankaListNazivFormatedOIB_1">
      <item>AD MAJORA d.o.o. LABIN, OIB 13238738987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</izvorni_sadrzaj>
    <derivirana_varijabla naziv="DomainObject.Predmet.OstaliListFormated_1"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</izvorni_sadrzaj>
    <derivirana_varijabla naziv="DomainObject.Predmet.OstaliListFormatedOIB_1"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 MAJORA d.o.o. LABIN</izvorni_sadrzaj>
    <derivirana_varijabla naziv="DomainObject.Predmet.ProtustrankaIDrugi_1">AD MAJORA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 MAJORA d.o.o. LABIN, OIB 13238738987, Trg Labinskih Rudara 4, 52220 Labin</izvorni_sadrzaj>
    <derivirana_varijabla naziv="DomainObject.Predmet.ProtustrankaIDrugiAdressOIB_1">AD MAJORA d.o.o. LABIN, OIB 13238738987,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 MAJORA d.o.o. LABIN</item>
      <item>VUKIĆ, JELUŠIĆ, ŠULINA, STANKOVIĆ, JURCAN &amp; JABUKA odvjetničko društvo s ograničenom odgovornošću</item>
    </izvorni_sadrzaj>
    <derivirana_varijabla naziv="DomainObject.Predmet.SudioniciListNaziv_1">
      <item>FINANCIJSKA AGENCIJA, RC RIJEKA, PODRUŽNICA PULA, PULA</item>
      <item>AD MAJORA d.o.o. LABIN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 MAJORA d.o.o. LABIN, OIB 13238738987, Trg Labinskih Rudara 4,52220 Labin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FINANCIJSKA AGENCIJA, RC RIJEKA, PODRUŽNICA PULA, PULA, OIB 85821130368, Giardini 5,52100 Pula</item>
      <item>AD MAJORA d.o.o. LABIN, OIB 13238738987, Trg Labinskih Rudara 4,52220 Labin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13238738987</item>
      <item>, OIB 01394705384</item>
    </izvorni_sadrzaj>
    <derivirana_varijabla naziv="DomainObject.Predmet.SudioniciListNazivOIB_1">
      <item>, OIB 85821130368</item>
      <item>, OIB 13238738987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1679</properties:Characters>
  <properties:Lines>59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2016-09-05T07:31:00Z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2016-09-06T06:56:00Z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