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6c65" w14:paraId="0fe6c65" w:rsidRDefault="00AE649C" w:rsidP="00FA5B5E" w:rsidR="00AE649C" w:rsidRPr="00B76F3C">
      <w:pPr>
        <w:pStyle w:val="Naslov3"/>
        <w15:collapsed w:val="false"/>
      </w:pPr>
    </w:p>
    <w:p w:rsidRDefault="00841BF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41BF9" w:rsidP="00841BF9" w:rsidR="00841BF9">
      <w:pPr>
        <w:jc w:val="right"/>
        <w:rPr>
          <w:rFonts w:hAnsi="Arial" w:ascii="Arial"/>
          <w:b/>
        </w:rPr>
      </w:pPr>
      <w:r>
        <w:rPr>
          <w:rFonts w:hAnsi="Arial" w:ascii="Arial"/>
        </w:rPr>
        <w:t xml:space="preserve">        7 St-107/2016-10.</w:t>
      </w:r>
    </w:p>
    <w:p w:rsidRDefault="00841BF9" w:rsidP="00841BF9" w:rsidR="00841BF9">
      <w:pPr>
        <w:jc w:val="center"/>
        <w:rPr>
          <w:rFonts w:hAnsi="Arial" w:ascii="Arial"/>
          <w:b/>
        </w:rPr>
      </w:pPr>
    </w:p>
    <w:p w:rsidRDefault="00841BF9" w:rsidP="00841BF9" w:rsidR="00841BF9">
      <w:pPr>
        <w:jc w:val="center"/>
        <w:rPr>
          <w:rFonts w:hAnsi="Arial" w:ascii="Arial"/>
          <w:b/>
        </w:rPr>
      </w:pPr>
      <w:r>
        <w:rPr>
          <w:rFonts w:hAnsi="Arial" w:ascii="Arial"/>
          <w:b/>
        </w:rPr>
        <w:t>U   I M E  R E P U B L I K E   H R V A T S K E</w:t>
      </w:r>
    </w:p>
    <w:p w:rsidRDefault="00841BF9" w:rsidP="00841BF9" w:rsidR="00841BF9">
      <w:pPr>
        <w:jc w:val="center"/>
        <w:rPr>
          <w:rFonts w:hAnsi="Arial" w:ascii="Arial"/>
          <w:b/>
        </w:rPr>
      </w:pPr>
    </w:p>
    <w:p w:rsidRDefault="00841BF9" w:rsidP="00841BF9" w:rsidR="00841BF9">
      <w:pPr>
        <w:jc w:val="center"/>
        <w:rPr>
          <w:rFonts w:hAnsi="Arial" w:ascii="Arial"/>
          <w:b/>
        </w:rPr>
      </w:pPr>
      <w:r>
        <w:rPr>
          <w:rFonts w:hAnsi="Arial" w:ascii="Arial"/>
          <w:b/>
        </w:rPr>
        <w:t>R J E Š E N J E</w:t>
      </w:r>
    </w:p>
    <w:p w:rsidRDefault="00841BF9" w:rsidP="00841BF9" w:rsidR="00841BF9">
      <w:pPr>
        <w:jc w:val="both"/>
        <w:rPr>
          <w:rFonts w:hAnsi="Arial" w:ascii="Arial"/>
        </w:rPr>
      </w:pPr>
    </w:p>
    <w:p w:rsidRDefault="00841BF9" w:rsidP="00841BF9" w:rsidR="00841BF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FINANCIJSKE AGENCIJE, OIB 85821130368, RC ZAGREB, Podružnica Bjelovar, Frana Supila 4, za otvaranje stečajnog postupka nad dužnikom ABIAS d.o.o. za proizvodnju, trgovinu i usluge iz Bjelovara, Franjevačka 12, MBS 010047805, OIB 2288462711, dana 07. travnja 2016. godine</w:t>
      </w:r>
    </w:p>
    <w:p w:rsidRDefault="00841BF9" w:rsidP="00841BF9" w:rsidR="00841BF9">
      <w:pPr>
        <w:jc w:val="both"/>
        <w:rPr>
          <w:rFonts w:hAnsi="Arial" w:ascii="Arial"/>
        </w:rPr>
      </w:pPr>
    </w:p>
    <w:p w:rsidRDefault="00841BF9" w:rsidP="00841BF9" w:rsidR="00841BF9">
      <w:pPr>
        <w:jc w:val="center"/>
        <w:rPr>
          <w:rFonts w:hAnsi="Arial" w:ascii="Arial"/>
          <w:b/>
        </w:rPr>
      </w:pPr>
      <w:r>
        <w:rPr>
          <w:rFonts w:hAnsi="Arial" w:ascii="Arial"/>
          <w:b/>
        </w:rPr>
        <w:t>r i j e š i o   j e</w:t>
      </w:r>
    </w:p>
    <w:p w:rsidRDefault="00841BF9" w:rsidP="00841BF9" w:rsidR="00841BF9">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 ABIAS d.o.o. za proizvodnju, trgovinu i usluge iz Bjelovara, Franjevačka 12, MBS 010047805, OIB 2288462711.</w:t>
      </w:r>
    </w:p>
    <w:p w:rsidRDefault="00841BF9" w:rsidP="00841BF9" w:rsidR="00841BF9">
      <w:pPr>
        <w:jc w:val="both"/>
        <w:rPr>
          <w:rFonts w:hAnsi="Arial" w:ascii="Arial"/>
        </w:rPr>
      </w:pPr>
      <w:r>
        <w:rPr>
          <w:rFonts w:hAnsi="Arial" w:ascii="Arial"/>
        </w:rPr>
        <w:tab/>
      </w:r>
      <w:proofErr w:type="spellStart"/>
      <w:r>
        <w:rPr>
          <w:rFonts w:hAnsi="Arial" w:ascii="Arial"/>
          <w:b/>
        </w:rPr>
        <w:t>II.</w:t>
      </w:r>
      <w:r>
        <w:rPr>
          <w:rFonts w:hAnsi="Arial" w:ascii="Arial"/>
        </w:rPr>
        <w:t>Privremeni</w:t>
      </w:r>
      <w:proofErr w:type="spellEnd"/>
      <w:r>
        <w:rPr>
          <w:rFonts w:hAnsi="Arial" w:ascii="Arial"/>
        </w:rPr>
        <w:t xml:space="preserve"> stečajni upravitelj Mira </w:t>
      </w:r>
      <w:proofErr w:type="spellStart"/>
      <w:r>
        <w:rPr>
          <w:rFonts w:hAnsi="Arial" w:ascii="Arial"/>
        </w:rPr>
        <w:t>Ilinčić</w:t>
      </w:r>
      <w:proofErr w:type="spellEnd"/>
      <w:r>
        <w:rPr>
          <w:rFonts w:hAnsi="Arial" w:ascii="Arial"/>
        </w:rPr>
        <w:t xml:space="preserve"> iz Orahovice, Ljudevita Gaja 8, OIB 54240422937, imenovana Rješenjem ovog suda pod poslovnim brojem 7 St-107/2016-2 od dana 14. ožujka 2016. godine razrješava se ovim rješenjem dužnosti privremenog stečajnog upravitelja.</w:t>
      </w:r>
    </w:p>
    <w:p w:rsidRDefault="00841BF9" w:rsidP="00841BF9" w:rsidR="00841BF9">
      <w:pPr>
        <w:jc w:val="both"/>
        <w:rPr>
          <w:rFonts w:hAnsi="Arial" w:ascii="Arial"/>
        </w:rPr>
      </w:pPr>
    </w:p>
    <w:p w:rsidRDefault="00841BF9" w:rsidP="00841BF9" w:rsidR="00841BF9">
      <w:pPr>
        <w:jc w:val="center"/>
      </w:pPr>
      <w:r w:rsidRPr="00841BF9">
        <w:rPr>
          <w:rFonts w:cs="Arial" w:hAnsi="Arial" w:ascii="Arial"/>
          <w:b/>
        </w:rPr>
        <w:t>O</w:t>
      </w:r>
      <w:r w:rsidRPr="00841BF9">
        <w:rPr>
          <w:rFonts w:cs="Arial" w:hAnsi="Arial" w:ascii="Arial"/>
          <w:b/>
        </w:rPr>
        <w:t>brazloženje</w:t>
      </w:r>
    </w:p>
    <w:p w:rsidRDefault="00841BF9" w:rsidP="00841BF9" w:rsidR="00841BF9"/>
    <w:p w:rsidRDefault="00841BF9" w:rsidP="00841BF9" w:rsidR="00841BF9">
      <w:pPr>
        <w:ind w:firstLine="720"/>
        <w:jc w:val="both"/>
        <w:rPr>
          <w:rFonts w:cs="Arial" w:hAnsi="Arial" w:ascii="Arial"/>
          <w:noProof/>
        </w:rPr>
      </w:pPr>
      <w:r>
        <w:rPr>
          <w:rFonts w:cs="Arial" w:hAnsi="Arial" w:ascii="Arial"/>
          <w:noProof/>
        </w:rPr>
        <w:t xml:space="preserve">Financijska agencija, RC ZAGREB, OIB 85821130368, Podružnica Bjelovar, F.Supila 4, Bjelovar, je temeljem odredbe čl.110. st.1. Stečajnog zakona (Narodne novine br. 71/15. dalje: SZ) podnijela ovom sudu prijedlog za pokretanje stečajnog postupka nad dužnikom. </w:t>
      </w:r>
      <w:r>
        <w:rPr>
          <w:rFonts w:cs="Arial" w:hAnsi="Arial" w:ascii="Arial"/>
        </w:rPr>
        <w:t xml:space="preserve">U prijedlogu navodi da na dan 12. veljače 2016. dužnik u Očevidniku redoslijeda osnova za plaćanje ima evidentirane neizvršene osnove za plaćanje u neprekinutom razdoblju od 120 dana, u ukupnom iznosu od 46.064,18 kn, u koji iznos je uračunata kamata i naknada Financijske agencije za provedbu ovrhe na novčanim sredstvima. Prema podacima koje je FINI dostavio Hrvatski zavod za mirovinsko osiguranje </w:t>
      </w:r>
      <w:r>
        <w:rPr>
          <w:rFonts w:cs="Arial" w:hAnsi="Arial" w:ascii="Arial"/>
          <w:noProof/>
        </w:rPr>
        <w:t>dužnik ima jedanaest zaposlenika.</w:t>
      </w:r>
    </w:p>
    <w:p w:rsidRDefault="00841BF9" w:rsidP="00841BF9" w:rsidR="00841BF9">
      <w:pPr>
        <w:jc w:val="both"/>
        <w:rPr>
          <w:rFonts w:cs="Arial" w:hAnsi="Arial" w:ascii="Arial"/>
          <w:noProof/>
        </w:rPr>
      </w:pPr>
      <w:r>
        <w:rPr>
          <w:rFonts w:cs="Arial" w:hAnsi="Arial" w:ascii="Arial"/>
        </w:rPr>
        <w:lastRenderedPageBreak/>
        <w:t xml:space="preserve">              </w:t>
      </w:r>
    </w:p>
    <w:p w:rsidRDefault="00841BF9" w:rsidP="00841BF9" w:rsidR="00841BF9">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07. travnja 2016. godine. Na to ročište pozvana je FINA kao predlagatelj, osoba ovlaštena za zastupanje dužnika po zakonu </w:t>
      </w:r>
      <w:proofErr w:type="spellStart"/>
      <w:r>
        <w:rPr>
          <w:rFonts w:cs="Arial" w:hAnsi="Arial" w:ascii="Arial"/>
        </w:rPr>
        <w:t>Asslan</w:t>
      </w:r>
      <w:proofErr w:type="spellEnd"/>
      <w:r>
        <w:rPr>
          <w:rFonts w:cs="Arial" w:hAnsi="Arial" w:ascii="Arial"/>
        </w:rPr>
        <w:t xml:space="preserve"> </w:t>
      </w:r>
      <w:proofErr w:type="spellStart"/>
      <w:r>
        <w:rPr>
          <w:rFonts w:cs="Arial" w:hAnsi="Arial" w:ascii="Arial"/>
        </w:rPr>
        <w:t>Shatri</w:t>
      </w:r>
      <w:proofErr w:type="spellEnd"/>
      <w:r>
        <w:rPr>
          <w:rFonts w:cs="Arial" w:hAnsi="Arial" w:ascii="Arial"/>
        </w:rPr>
        <w:t xml:space="preserve"> i privremeni stečajni upravitelj. </w:t>
      </w:r>
    </w:p>
    <w:p w:rsidRDefault="00841BF9" w:rsidP="00841BF9" w:rsidR="00841BF9">
      <w:pPr>
        <w:ind w:firstLine="851"/>
        <w:jc w:val="both"/>
        <w:rPr>
          <w:rFonts w:cs="Arial" w:hAnsi="Arial" w:ascii="Arial"/>
        </w:rPr>
      </w:pPr>
      <w:r>
        <w:rPr>
          <w:rFonts w:cs="Arial" w:hAnsi="Arial" w:ascii="Arial"/>
        </w:rPr>
        <w:t>Privremeni stečajni upravitelj je u roku kojeg mu je odredio sud, dostavio pisano izvješće od 30. ožujka 2016. godine u kojem je istakao da je nakon pregleda dužnikovog poslovnog prostora, dužnikovih poslovnih knjiga i drugih javnih knjiga, utvrdio da dužnik ima imovine koja bi činila stečajnu masu a čija bi vrijednost bila dovoljna za namirenje troškova stečajnog postupka, te da postoji razlog za otvaranje stečajnog postupka nad dužnikom jer je istom račun u neprekidnoj blokadi duže od 60 dana, čime je nesposoban za plaćanje, te je predložio da se provede stečajni postupak nad dužnikom.</w:t>
      </w:r>
    </w:p>
    <w:p w:rsidRDefault="00841BF9" w:rsidP="00841BF9" w:rsidR="00841BF9">
      <w:pPr>
        <w:ind w:firstLine="851"/>
        <w:jc w:val="both"/>
        <w:rPr>
          <w:rFonts w:cs="Arial" w:hAnsi="Arial" w:ascii="Arial"/>
        </w:rPr>
      </w:pPr>
      <w:r>
        <w:rPr>
          <w:rFonts w:cs="Arial" w:hAnsi="Arial" w:ascii="Arial"/>
        </w:rPr>
        <w:t>Predlagatelj FINA nije pristupio na zakazano ročište za dan 07. travnja 2016. godine radi izjašnjenja o prijedlogu za pokretanje stečajnog postupka nad dužnikom ABIAS d.o.o., ali je pisanim podneskom kojeg je sudu dostavio 16. ožujka 2016. godine istakao da ostaje u cijelosti kod prijedloga za otvaranje stečajnog postupka nad dužnikom, obavijestio sud istim da neće pristupiti na to ročište, te da FINA jamči da su podaci o danima i iznosima neizvršenih osnova za plaćanje u prijedlogu za otvaranje stečajnog postupka istovjetni podacima u Očevidniku redoslijeda osnova za plaćanje.</w:t>
      </w:r>
    </w:p>
    <w:p w:rsidRDefault="00841BF9" w:rsidP="00841BF9" w:rsidR="00841BF9">
      <w:pPr>
        <w:ind w:firstLine="851"/>
        <w:jc w:val="both"/>
        <w:rPr>
          <w:rFonts w:cs="Arial" w:hAnsi="Arial" w:ascii="Arial"/>
        </w:rPr>
      </w:pPr>
      <w:r>
        <w:rPr>
          <w:rFonts w:cs="Arial" w:hAnsi="Arial" w:ascii="Arial"/>
        </w:rPr>
        <w:t xml:space="preserve">Zakonski zastupnik dužnika </w:t>
      </w:r>
      <w:proofErr w:type="spellStart"/>
      <w:r>
        <w:rPr>
          <w:rFonts w:cs="Arial" w:hAnsi="Arial" w:ascii="Arial"/>
        </w:rPr>
        <w:t>Asslan</w:t>
      </w:r>
      <w:proofErr w:type="spellEnd"/>
      <w:r>
        <w:rPr>
          <w:rFonts w:cs="Arial" w:hAnsi="Arial" w:ascii="Arial"/>
        </w:rPr>
        <w:t xml:space="preserve"> </w:t>
      </w:r>
      <w:proofErr w:type="spellStart"/>
      <w:r>
        <w:rPr>
          <w:rFonts w:cs="Arial" w:hAnsi="Arial" w:ascii="Arial"/>
        </w:rPr>
        <w:t>Shatri</w:t>
      </w:r>
      <w:proofErr w:type="spellEnd"/>
      <w:r>
        <w:rPr>
          <w:rFonts w:cs="Arial" w:hAnsi="Arial" w:ascii="Arial"/>
        </w:rPr>
        <w:t xml:space="preserve"> na zakazanom ročištu dana 07. travnja 2016. godine radi izjašnjenja o prijedlogu za pokretanje stečajnog postupka nad dužnikom ABIAS d.o.o. iz Bjelovara, protivio se prijedlogu za otvaranje stečajnog postupka nad dužnikom, primio je na znanje izvješće privremenog stečajnog upravitelja Mire </w:t>
      </w:r>
      <w:proofErr w:type="spellStart"/>
      <w:r>
        <w:rPr>
          <w:rFonts w:cs="Arial" w:hAnsi="Arial" w:ascii="Arial"/>
        </w:rPr>
        <w:t>Ilinčić</w:t>
      </w:r>
      <w:proofErr w:type="spellEnd"/>
      <w:r>
        <w:rPr>
          <w:rFonts w:cs="Arial" w:hAnsi="Arial" w:ascii="Arial"/>
        </w:rPr>
        <w:t xml:space="preserve"> od 30. ožujka 2016. godine o razlozima za otvaranje stečajnog postupka i o tome mogu li se imovinom dužnika pokriti troškovi stečajnog postupka, te je sudu u svrhu dokaza predao Potvrdu FINE Sektor Poslovne mreže Bjelovar od 07. travnja 2016. godine, da je dužnik tijekom prethodnog postupka namirio sve tražbine koje je na temelju valjanih osnova za plaćanje trebalo naplatiti sa svih njegovih računa, odnosno da na računima i novčanim sredstvima dužnika na dan izdavanja te potvrde nema blokade na računima i novčanim sredstvima dužnika, čime smatra da dužnik više nije nesposoban za plaćanje, sukladno čl.6.st.3.Stečajnog zakona, odnosno da se ne može zbog toga primijeniti čl.6.st.2. istog zakona, pa predlaže da se sukladno čl.128.st.9.Stečajnog zakona (NN broj 71/15, dalje SZ-a) ovaj postupak obustavi jer je dužnik do završetka prethodnog postupka postao sposoban za plaćanje, a što dokazuje priloženom Potvrdom FINE od 07. travnja 2016.godine.   </w:t>
      </w:r>
    </w:p>
    <w:p w:rsidRDefault="00841BF9" w:rsidP="00841BF9" w:rsidR="00841BF9">
      <w:pPr>
        <w:ind w:firstLine="851"/>
        <w:jc w:val="both"/>
        <w:rPr>
          <w:rFonts w:cs="Times New Roman" w:hAnsi="Arial" w:ascii="Arial"/>
        </w:rPr>
      </w:pPr>
      <w:r>
        <w:rPr>
          <w:rFonts w:cs="Arial" w:hAnsi="Arial" w:ascii="Arial"/>
        </w:rPr>
        <w:t xml:space="preserve">Sud je tijekom dokaznog postupka izvršio uvid u izvješće privremenog stečajnog upravitelja Mire </w:t>
      </w:r>
      <w:proofErr w:type="spellStart"/>
      <w:r>
        <w:rPr>
          <w:rFonts w:cs="Arial" w:hAnsi="Arial" w:ascii="Arial"/>
        </w:rPr>
        <w:t>Ilinčić</w:t>
      </w:r>
      <w:proofErr w:type="spellEnd"/>
      <w:r>
        <w:rPr>
          <w:rFonts w:cs="Arial" w:hAnsi="Arial" w:ascii="Arial"/>
        </w:rPr>
        <w:t xml:space="preserve"> od 30. ožujka 2016. godine, uvid u Potvrdu FINE Sektor Poslovne mreže Bjelovar od 07. travnja 2016. godine o tome da na dan </w:t>
      </w:r>
      <w:r>
        <w:rPr>
          <w:rFonts w:cs="Arial" w:hAnsi="Arial" w:ascii="Arial"/>
        </w:rPr>
        <w:lastRenderedPageBreak/>
        <w:t>izdavanja ove potvrde na računima i novčanim sredstvima tvrtke ABIAS d.o.o. iz Bjelovara, Franjevačka 12, OIB 22888462711, nema neprekidne blokade, pa je temeljem čl.128.st.9.SZ-a u svezi čl.6.st.3. i 2. riješio kao u izreci ovog rješenja, na način da je obustavio ovaj postupak i razriješio dužnosti privremenog stečajnog upravitelja u ovom postupku.</w:t>
      </w:r>
      <w:r>
        <w:rPr>
          <w:rFonts w:hAnsi="Arial" w:ascii="Arial"/>
        </w:rPr>
        <w:tab/>
        <w:t xml:space="preserve"> </w:t>
      </w:r>
      <w:r>
        <w:rPr>
          <w:rFonts w:hAnsi="Arial" w:ascii="Arial"/>
        </w:rPr>
        <w:tab/>
      </w:r>
    </w:p>
    <w:p w:rsidRDefault="00841BF9" w:rsidP="00841BF9" w:rsidR="00841BF9">
      <w:pPr>
        <w:ind w:firstLine="720"/>
        <w:jc w:val="both"/>
        <w:rPr>
          <w:rFonts w:hAnsi="Arial" w:ascii="Arial"/>
        </w:rPr>
      </w:pPr>
      <w:r>
        <w:rPr>
          <w:rFonts w:hAnsi="Arial" w:ascii="Arial"/>
        </w:rPr>
        <w:t>U Bjelovaru, 07. travnja 2016. godine</w:t>
      </w:r>
    </w:p>
    <w:p w:rsidRDefault="00841BF9" w:rsidP="00841BF9" w:rsidR="00841BF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41BF9" w:rsidP="00841BF9" w:rsidR="00841BF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841BF9" w:rsidP="00841BF9" w:rsidR="00841BF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41BF9" w:rsidP="00841BF9" w:rsidR="00841BF9">
      <w:pPr>
        <w:jc w:val="both"/>
        <w:rPr>
          <w:rFonts w:hAnsi="Arial" w:ascii="Arial"/>
        </w:rPr>
      </w:pPr>
      <w:r>
        <w:rPr>
          <w:rFonts w:hAnsi="Arial" w:ascii="Arial"/>
        </w:rP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841BF9" w:rsidP="00841BF9" w:rsidR="00841BF9">
      <w:pPr>
        <w:jc w:val="both"/>
        <w:rPr>
          <w:rFonts w:hAnsi="Arial" w:ascii="Arial"/>
        </w:rPr>
      </w:pPr>
    </w:p>
    <w:p w:rsidRDefault="00841BF9" w:rsidP="00841BF9" w:rsidR="00841BF9">
      <w:pPr>
        <w:jc w:val="both"/>
        <w:rPr>
          <w:rFonts w:hAnsi="Arial" w:ascii="Arial"/>
        </w:rPr>
      </w:pPr>
    </w:p>
    <w:p w:rsidRDefault="00841BF9" w:rsidP="00841BF9" w:rsidR="00841BF9">
      <w:pPr>
        <w:jc w:val="both"/>
        <w:rPr>
          <w:rFonts w:hAnsi="Arial" w:ascii="Arial"/>
        </w:rPr>
      </w:pPr>
    </w:p>
    <w:p w:rsidRDefault="00841BF9" w:rsidP="00841BF9" w:rsidR="00841BF9">
      <w:pPr>
        <w:jc w:val="both"/>
        <w:rPr>
          <w:rFonts w:hAnsi="Arial" w:ascii="Arial"/>
        </w:rPr>
      </w:pPr>
      <w:proofErr w:type="spellStart"/>
      <w:r>
        <w:rPr>
          <w:rFonts w:hAnsi="Arial" w:ascii="Arial"/>
        </w:rPr>
        <w:t>Rj</w:t>
      </w:r>
      <w:proofErr w:type="spellEnd"/>
      <w:r>
        <w:rPr>
          <w:rFonts w:hAnsi="Arial" w:ascii="Arial"/>
        </w:rPr>
        <w:t>.</w:t>
      </w:r>
    </w:p>
    <w:p w:rsidRDefault="00841BF9" w:rsidP="00841BF9" w:rsidR="00841BF9">
      <w:pPr>
        <w:jc w:val="both"/>
        <w:rPr>
          <w:rFonts w:hAnsi="Arial" w:ascii="Arial"/>
        </w:rPr>
      </w:pPr>
      <w:r>
        <w:rPr>
          <w:rFonts w:hAnsi="Arial" w:ascii="Arial"/>
        </w:rPr>
        <w:t xml:space="preserve">Dna:-dužniku putem e-oglasne ploče suda </w:t>
      </w:r>
    </w:p>
    <w:p w:rsidRDefault="00841BF9" w:rsidP="00841BF9" w:rsidR="00841BF9">
      <w:pPr>
        <w:jc w:val="both"/>
        <w:rPr>
          <w:rFonts w:hAnsi="Arial" w:ascii="Arial"/>
        </w:rPr>
      </w:pPr>
      <w:r>
        <w:rPr>
          <w:rFonts w:hAnsi="Arial" w:ascii="Arial"/>
        </w:rPr>
        <w:t xml:space="preserve">        -predlagatelju po zastupniku po zakonu ŽDO u Bjelovaru, putem e-oglasne ploče suda i izravno</w:t>
      </w:r>
    </w:p>
    <w:p w:rsidRDefault="00841BF9" w:rsidP="00841BF9" w:rsidR="00841BF9">
      <w:pPr>
        <w:jc w:val="both"/>
        <w:rPr>
          <w:rFonts w:hAnsi="Arial" w:ascii="Arial"/>
        </w:rPr>
      </w:pPr>
      <w:r>
        <w:rPr>
          <w:rFonts w:hAnsi="Arial" w:ascii="Arial"/>
        </w:rPr>
        <w:t xml:space="preserve">       -privremenom stečajnom upravitelju putem e-oglasne ploče suda i izravno</w:t>
      </w:r>
    </w:p>
    <w:p w:rsidRDefault="00841BF9" w:rsidP="00841BF9" w:rsidR="00841BF9">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izravno</w:t>
      </w:r>
    </w:p>
    <w:p w:rsidRDefault="00841BF9" w:rsidP="00841BF9" w:rsidR="00841BF9">
      <w:pPr>
        <w:jc w:val="both"/>
        <w:rPr>
          <w:rFonts w:hAnsi="Arial" w:ascii="Arial"/>
        </w:rPr>
      </w:pPr>
      <w:r>
        <w:rPr>
          <w:rFonts w:hAnsi="Arial" w:ascii="Arial"/>
        </w:rPr>
        <w:t xml:space="preserve">       -nakon pravomoćnosti rješenje dostaviti sudskom registru </w:t>
      </w:r>
    </w:p>
    <w:p w:rsidRDefault="00841BF9" w:rsidP="00841BF9" w:rsidR="00841BF9">
      <w:pPr>
        <w:jc w:val="both"/>
        <w:rPr>
          <w:rFonts w:hAnsi="Arial" w:ascii="Arial"/>
        </w:rPr>
      </w:pPr>
      <w:proofErr w:type="spellStart"/>
      <w:r>
        <w:rPr>
          <w:rFonts w:hAnsi="Arial" w:ascii="Arial"/>
        </w:rPr>
        <w:t>Sc.pravomoćnost</w:t>
      </w:r>
      <w:proofErr w:type="spellEnd"/>
      <w:r>
        <w:rPr>
          <w:rFonts w:hAnsi="Arial" w:ascii="Arial"/>
        </w:rPr>
        <w:t xml:space="preserve"> </w:t>
      </w:r>
    </w:p>
    <w:p w:rsidRDefault="00841BF9" w:rsidP="00841BF9" w:rsidR="00841BF9">
      <w:pPr>
        <w:jc w:val="both"/>
        <w:rPr>
          <w:rFonts w:hAnsi="Arial" w:ascii="Arial"/>
        </w:rPr>
      </w:pPr>
      <w:r>
        <w:rPr>
          <w:rFonts w:hAnsi="Arial" w:ascii="Arial"/>
        </w:rPr>
        <w:t>Bj.07.4.2016.g.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BF9"/>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58216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St-107/2016-10</izvorni_sadrzaj>
    <derivirana_varijabla naziv="DomainObject.Oznaka_1">St-107/2016-10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St-107/2016</izvorni_sadrzaj>
    <derivirana_varijabla naziv="DomainObject.Predmet.OznakaBroj_1">St-107/2016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ABIAS društvo s ograničenom odgovornošću za proizvodnju, trgovinu i usluge, Bjelovar zastupanog po punomoćniku ASLLAN SHATRI; VEZIR SHATRI</izvorni_sadrzaj>
    <derivirana_varijabla naziv="DomainObject.Predmet.ProtustrankaFormated_1">  ABIAS društvo s ograničenom odgovornošću za proizvodnju, trgovinu i usluge, Bjelovar zastupanog po punomoćniku ASLLAN SHATRI; VEZIR SHATRI</derivirana_varijabla>
  </DomainObject.Predmet.ProtustrankaFormated>
  <DomainObject.Predmet.ProtustrankaFormatedOIB>
    <izvorni_sadrzaj>  ABIAS društvo s ograničenom odgovornošću za proizvodnju, trgovinu i usluge, Bjelovar, OIB 22888462711 zastupanog po punomoćniku ASLLAN SHATRI; VEZIR SHATRI</izvorni_sadrzaj>
    <derivirana_varijabla naziv="DomainObject.Predmet.ProtustrankaFormatedOIB_1">  ABIAS društvo s ograničenom odgovornošću za proizvodnju, trgovinu i usluge, Bjelovar, OIB 22888462711 zastupanog po punomoćniku ASLLAN SHATRI; VEZIR SHATRI</derivirana_varijabla>
  </DomainObject.Predmet.ProtustrankaFormatedOIB>
  <DomainObject.Predmet.ProtustrankaFormatedWithAdress>
    <izvorni_sadrzaj> ABIAS društvo s ograničenom odgovornošću za proizvodnju, trgovinu i usluge, Bjelovar, Franjevačka 12, 43000 Bjelovar zastupanog po punomoćniku ASLLAN SHATRI; VEZIR SHATRI</izvorni_sadrzaj>
    <derivirana_varijabla naziv="DomainObject.Predmet.ProtustrankaFormatedWithAdress_1"> ABIAS društvo s ograničenom odgovornošću za proizvodnju, trgovinu i usluge, Bjelovar, Franjevačka 12, 43000 Bjelovar zastupanog po punomoćniku ASLLAN SHATRI; VEZIR SHATRI</derivirana_varijabla>
  </DomainObject.Predmet.ProtustrankaFormatedWithAdress>
  <DomainObject.Predmet.ProtustrankaFormatedWithAdressOIB>
    <izvorni_sadrzaj> ABIAS društvo s ograničenom odgovornošću za proizvodnju, trgovinu i usluge, Bjelovar, OIB 22888462711, Franjevačka 12, 43000 Bjelovar zastupanog po punomoćniku ASLLAN SHATRI; VEZIR SHATRI</izvorni_sadrzaj>
    <derivirana_varijabla naziv="DomainObject.Predmet.ProtustrankaFormatedWithAdressOIB_1"> ABIAS društvo s ograničenom odgovornošću za proizvodnju, trgovinu i usluge, Bjelovar, OIB 22888462711, Franjevačka 12, 43000 Bjelovar zastupanog po punomoćniku ASLLAN SHATRI; VEZIR SHATRI</derivirana_varijabla>
  </DomainObject.Predmet.ProtustrankaFormatedWithAdressOIB>
  <DomainObject.Predmet.ProtustrankaWithAdress>
    <izvorni_sadrzaj>ABIAS društvo s ograničenom odgovornošću za proizvodnju, trgovinu i usluge, Bjelovar Franjevačka 12, 43000 Bjelovar</izvorni_sadrzaj>
    <derivirana_varijabla naziv="DomainObject.Predmet.ProtustrankaWithAdress_1">ABIAS društvo s ograničenom odgovornošću za proizvodnju, trgovinu i usluge, Bjelovar Franjevačka 12, 43000 Bjelovar</derivirana_varijabla>
  </DomainObject.Predmet.ProtustrankaWithAdress>
  <DomainObject.Predmet.ProtustrankaWithAdressOIB>
    <izvorni_sadrzaj>ABIAS društvo s ograničenom odgovornošću za proizvodnju, trgovinu i usluge, Bjelovar, OIB 22888462711, Franjevačka 12, 43000 Bjelovar</izvorni_sadrzaj>
    <derivirana_varijabla naziv="DomainObject.Predmet.ProtustrankaWithAdressOIB_1">ABIAS društvo s ograničenom odgovornošću za proizvodnju, trgovinu i usluge, Bjelovar, OIB 22888462711, Franjevačka 12, 43000 Bjelovar</derivirana_varijabla>
  </DomainObject.Predmet.ProtustrankaWithAdressOIB>
  <DomainObject.Predmet.ProtustrankaNazivFormated>
    <izvorni_sadrzaj>ABIAS društvo s ograničenom odgovornošću za proizvodnju, trgovinu i usluge, Bjelovar</izvorni_sadrzaj>
    <derivirana_varijabla naziv="DomainObject.Predmet.ProtustrankaNazivFormated_1">ABIAS društvo s ograničenom odgovornošću za proizvodnju, trgovinu i usluge, Bjelovar</derivirana_varijabla>
  </DomainObject.Predmet.ProtustrankaNazivFormated>
  <DomainObject.Predmet.ProtustrankaNazivFormatedOIB>
    <izvorni_sadrzaj>ABIAS društvo s ograničenom odgovornošću za proizvodnju, trgovinu i usluge, Bjelovar, OIB 22888462711</izvorni_sadrzaj>
    <derivirana_varijabla naziv="DomainObject.Predmet.ProtustrankaNazivFormatedOIB_1">ABIAS društvo s ograničenom odgovornošću za proizvodnju, trgovinu i usluge, Bjelovar, OIB 22888462711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ABIAS društvo s ograničenom odgovornošću za proizvodnju, trgovinu i usluge, Bjelovar zastupanog po punomoćniku ASLLAN SHATRI; VEZIR SHATRI</item>
    </izvorni_sadrzaj>
    <derivirana_varijabla naziv="DomainObject.Predmet.ProtuStrankaListFormated_1">
      <item>ABIAS društvo s ograničenom odgovornošću za proizvodnju, trgovinu i usluge, Bjelovar zastupanog po punomoćniku ASLLAN SHATRI; VEZIR SHATRI</item>
    </derivirana_varijabla>
  </DomainObject.Predmet.ProtuStrankaListFormated>
  <DomainObject.Predmet.ProtuStrankaListFormatedOIB>
    <izvorni_sadrzaj>
      <item>ABIAS društvo s ograničenom odgovornošću za proizvodnju, trgovinu i usluge, Bjelovar, OIB 22888462711 zastupanog po punomoćniku ASLLAN SHATRI; VEZIR SHATRI</item>
    </izvorni_sadrzaj>
    <derivirana_varijabla naziv="DomainObject.Predmet.ProtuStrankaListFormatedOIB_1">
      <item>ABIAS društvo s ograničenom odgovornošću za proizvodnju, trgovinu i usluge, Bjelovar, OIB 22888462711 zastupanog po punomoćniku ASLLAN SHATRI; VEZIR SHATRI</item>
    </derivirana_varijabla>
  </DomainObject.Predmet.ProtuStrankaListFormatedOIB>
  <DomainObject.Predmet.ProtuStrankaListFormatedWithAdress>
    <izvorni_sadrzaj>
      <item>ABIAS društvo s ograničenom odgovornošću za proizvodnju, trgovinu i usluge, Bjelovar, Franjevačka 12, 43000 Bjelovar zastupanog po punomoćniku ASLLAN SHATRI; VEZIR SHATRI</item>
    </izvorni_sadrzaj>
    <derivirana_varijabla naziv="DomainObject.Predmet.ProtuStrankaListFormatedWithAdress_1">
      <item>ABIAS društvo s ograničenom odgovornošću za proizvodnju, trgovinu i usluge, Bjelovar, Franjevačka 12, 43000 Bjelovar zastupanog po punomoćniku ASLLAN SHATRI; VEZIR SHATRI</item>
    </derivirana_varijabla>
  </DomainObject.Predmet.ProtuStrankaListFormatedWithAdress>
  <DomainObject.Predmet.ProtuStrankaListFormatedWithAdressOIB>
    <izvorni_sadrzaj>
      <item>ABIAS društvo s ograničenom odgovornošću za proizvodnju, trgovinu i usluge, Bjelovar, OIB 22888462711, Franjevačka 12, 43000 Bjelovar zastupanog po punomoćniku ASLLAN SHATRI; VEZIR SHATRI</item>
    </izvorni_sadrzaj>
    <derivirana_varijabla naziv="DomainObject.Predmet.ProtuStrankaListFormatedWithAdressOIB_1">
      <item>ABIAS društvo s ograničenom odgovornošću za proizvodnju, trgovinu i usluge, Bjelovar, OIB 22888462711, Franjevačka 12, 43000 Bjelovar zastupanog po punomoćniku ASLLAN SHATRI; VEZIR SHATRI</item>
    </derivirana_varijabla>
  </DomainObject.Predmet.ProtuStrankaListFormatedWithAdressOIB>
  <DomainObject.Predmet.ProtuStrankaListNazivFormated>
    <izvorni_sadrzaj>
      <item>ABIAS društvo s ograničenom odgovornošću za proizvodnju, trgovinu i usluge, Bjelovar</item>
    </izvorni_sadrzaj>
    <derivirana_varijabla naziv="DomainObject.Predmet.ProtuStrankaListNazivFormated_1">
      <item>ABIAS društvo s ograničenom odgovornošću za proizvodnju, trgovinu i usluge, Bjelovar</item>
    </derivirana_varijabla>
  </DomainObject.Predmet.ProtuStrankaListNazivFormated>
  <DomainObject.Predmet.ProtuStrankaListNazivFormatedOIB>
    <izvorni_sadrzaj>
      <item>ABIAS društvo s ograničenom odgovornošću za proizvodnju, trgovinu i usluge, Bjelovar, OIB 22888462711</item>
    </izvorni_sadrzaj>
    <derivirana_varijabla naziv="DomainObject.Predmet.ProtuStrankaListNazivFormatedOIB_1">
      <item>ABIAS društvo s ograničenom odgovornošću za proizvodnju, trgovinu i usluge, Bjelovar, OIB 22888462711</item>
    </derivirana_varijabla>
  </DomainObject.Predmet.ProtuStrankaListNazivFormatedOIB>
  <DomainObject.Predmet.OstaliListFormated>
    <izvorni_sadrzaj>
      <item>ASLLAN SHATRI punomoćnik sudionika u postupku ABIAS društvo s ograničenom odgovornošću za proizvodnju, trgovinu i usluge, Bjelovar</item>
      <item>VEZIR SHATRI punomoćnik sudionika u postupku ABIAS društvo s ograničenom odgovornošću za proizvodnju, trgovinu i usluge, Bjelovar</item>
    </izvorni_sadrzaj>
    <derivirana_varijabla naziv="DomainObject.Predmet.OstaliListFormated_1">
      <item>ASLLAN SHATRI punomoćnik sudionika u postupku ABIAS društvo s ograničenom odgovornošću za proizvodnju, trgovinu i usluge, Bjelovar</item>
      <item>VEZIR SHATRI punomoćnik sudionika u postupku ABIAS društvo s ograničenom odgovornošću za proizvodnju, trgovinu i usluge, Bjelovar</item>
    </derivirana_varijabla>
  </DomainObject.Predmet.OstaliListFormated>
  <DomainObject.Predmet.OstaliListFormatedOIB>
    <izvorni_sadrzaj>
      <item>ASLLAN SHATRI, OIB 35311376001 punomoćnik sudionika u postupku ABIAS društvo s ograničenom odgovornošću za proizvodnju, trgovinu i usluge, Bjelovar</item>
      <item>VEZIR SHATRI, OIB 78743328638 punomoćnik sudionika u postupku ABIAS društvo s ograničenom odgovornošću za proizvodnju, trgovinu i usluge, Bjelovar</item>
    </izvorni_sadrzaj>
    <derivirana_varijabla naziv="DomainObject.Predmet.OstaliListFormatedOIB_1">
      <item>ASLLAN SHATRI, OIB 35311376001 punomoćnik sudionika u postupku ABIAS društvo s ograničenom odgovornošću za proizvodnju, trgovinu i usluge, Bjelovar</item>
      <item>VEZIR SHATRI, OIB 78743328638 punomoćnik sudionika u postupku ABIAS društvo s ograničenom odgovornošću za proizvodnju, trgovinu i usluge, Bjelovar</item>
    </derivirana_varijabla>
  </DomainObject.Predmet.OstaliListFormatedOIB>
  <DomainObject.Predmet.OstaliListFormatedWithAdress>
    <izvorni_sadrzaj>
      <item>ASLLAN SHATRI, Matice Hrvatske 14/A, 43000 Bjelovar punomoćnik sudionika u postupku ABIAS društvo s ograničenom odgovornošću za proizvodnju, trgovinu i usluge, Bjelovar</item>
      <item>VEZIR SHATRI, Elvira Vrha 15., 51000 Kostrena punomoćnik sudionika u postupku ABIAS društvo s ograničenom odgovornošću za proizvodnju, trgovinu i usluge, Bjelovar</item>
    </izvorni_sadrzaj>
    <derivirana_varijabla naziv="DomainObject.Predmet.OstaliListFormatedWithAdress_1">
      <item>ASLLAN SHATRI, Matice Hrvatske 14/A, 43000 Bjelovar punomoćnik sudionika u postupku ABIAS društvo s ograničenom odgovornošću za proizvodnju, trgovinu i usluge, Bjelovar</item>
      <item>VEZIR SHATRI, Elvira Vrha 15., 51000 Kostrena punomoćnik sudionika u postupku ABIAS društvo s ograničenom odgovornošću za proizvodnju, trgovinu i usluge, Bjelovar</item>
    </derivirana_varijabla>
  </DomainObject.Predmet.OstaliListFormatedWithAdress>
  <DomainObject.Predmet.OstaliListFormatedWithAdressOIB>
    <izvorni_sadrzaj>
      <item>ASLLAN SHATRI, OIB 35311376001, Matice Hrvatske 14/A, 43000 Bjelovar punomoćnik sudionika u postupku ABIAS društvo s ograničenom odgovornošću za proizvodnju, trgovinu i usluge, Bjelovar</item>
      <item>VEZIR SHATRI, OIB 78743328638, Elvira Vrha 15., 51000 Kostrena punomoćnik sudionika u postupku ABIAS društvo s ograničenom odgovornošću za proizvodnju, trgovinu i usluge, Bjelovar</item>
    </izvorni_sadrzaj>
    <derivirana_varijabla naziv="DomainObject.Predmet.OstaliListFormatedWithAdressOIB_1">
      <item>ASLLAN SHATRI, OIB 35311376001, Matice Hrvatske 14/A, 43000 Bjelovar punomoćnik sudionika u postupku ABIAS društvo s ograničenom odgovornošću za proizvodnju, trgovinu i usluge, Bjelovar</item>
      <item>VEZIR SHATRI, OIB 78743328638, Elvira Vrha 15., 51000 Kostrena punomoćnik sudionika u postupku ABIAS društvo s ograničenom odgovornošću za proizvodnju, trgovinu i usluge, Bjelovar</item>
    </derivirana_varijabla>
  </DomainObject.Predmet.OstaliListFormatedWithAdressOIB>
  <DomainObject.Predmet.OstaliListNazivFormated>
    <izvorni_sadrzaj>
      <item>ASLLAN SHATRI</item>
      <item>VEZIR SHATRI</item>
    </izvorni_sadrzaj>
    <derivirana_varijabla naziv="DomainObject.Predmet.OstaliListNazivFormated_1">
      <item>ASLLAN SHATRI</item>
      <item>VEZIR SHATRI</item>
    </derivirana_varijabla>
  </DomainObject.Predmet.OstaliListNazivFormated>
  <DomainObject.Predmet.OstaliListNazivFormatedOIB>
    <izvorni_sadrzaj>
      <item>ASLLAN SHATRI, OIB 35311376001</item>
      <item>VEZIR SHATRI, OIB 78743328638</item>
    </izvorni_sadrzaj>
    <derivirana_varijabla naziv="DomainObject.Predmet.OstaliListNazivFormatedOIB_1">
      <item>ASLLAN SHATRI, OIB 35311376001</item>
      <item>VEZIR SHATRI, OIB 78743328638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St-107/2016-10</izvorni_sadrzaj>
    <derivirana_varijabla naziv="DomainObject.PoslovniBrojDokumenta_1">St-107/2016-10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ABIAS društvo s ograničenom odgovornošću za proizvodnju, trgovinu i usluge, Bjelovar</izvorni_sadrzaj>
    <derivirana_varijabla naziv="DomainObject.Predmet.ProtustrankaIDrugi_1">ABIAS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ABIAS društvo s ograničenom odgovornošću za proizvodnju, trgovinu i usluge, Bjelovar, OIB 22888462711, Franjevačka 12, 43000 Bjelovar</izvorni_sadrzaj>
    <derivirana_varijabla naziv="DomainObject.Predmet.ProtustrankaIDrugiAdressOIB_1">ABIAS društvo s ograničenom odgovornošću za proizvodnju, trgovinu i usluge, Bjelovar, OIB 22888462711, Franjevačka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ABIAS društvo s ograničenom odgovornošću za proizvodnju, trgovinu i usluge, Bjelovar</item>
      <item>ASLLAN SHATRI</item>
      <item>VEZIR SHATRI</item>
    </izvorni_sadrzaj>
    <derivirana_varijabla naziv="DomainObject.Predmet.SudioniciListNaziv_1">
      <item>FINA, RC ZAGREB, Podružnica Bjelovar</item>
      <item>ABIAS društvo s ograničenom odgovornošću za proizvodnju, trgovinu i usluge, Bjelovar</item>
      <item>ASLLAN SHATRI</item>
      <item>VEZIR SHATRI</item>
    </derivirana_varijabla>
  </DomainObject.Predmet.SudioniciListNaziv>
  <DomainObject.Predmet.SudioniciListAdressOIB>
    <izvorni_sadrzaj>
      <item>FINA, RC ZAGREB, Podružnica Bjelovar, OIB 85821130368, F. Supila 4,43000 Bjelovar</item>
      <item>ABIAS društvo s ograničenom odgovornošću za proizvodnju, trgovinu i usluge, Bjelovar, OIB 22888462711, Franjevačka 12,43000 Bjelovar</item>
      <item>ASLLAN SHATRI, OIB 35311376001, Matice Hrvatske 14/A,43000 Bjelovar</item>
      <item>VEZIR SHATRI, OIB 78743328638, Elvira Vrha 15.,51000 Kostrena</item>
    </izvorni_sadrzaj>
    <derivirana_varijabla naziv="DomainObject.Predmet.SudioniciListAdressOIB_1">
      <item>FINA, RC ZAGREB, Podružnica Bjelovar, OIB 85821130368, F. Supila 4,43000 Bjelovar</item>
      <item>ABIAS društvo s ograničenom odgovornošću za proizvodnju, trgovinu i usluge, Bjelovar, OIB 22888462711, Franjevačka 12,43000 Bjelovar</item>
      <item>ASLLAN SHATRI, OIB 35311376001, Matice Hrvatske 14/A,43000 Bjelovar</item>
      <item>VEZIR SHATRI, OIB 78743328638, Elvira Vrha 15.,51000 Kostrena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F0F3C4-B4B9-40F3-9352-0D44D0EFB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5037</properties:Characters>
  <properties:Lines>107</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2016-04-07T11:35:00Z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St-107/2016-10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