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cfe4" w14:paraId="0e7cfe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>
        <w:t>67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924964">
        <w:t>8</w:t>
      </w:r>
      <w:r w:rsidR="00814557" w:rsidRPr="006F1FF1">
        <w:t xml:space="preserve">. </w:t>
      </w:r>
      <w:r w:rsidR="00924964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974410">
        <w:t>3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974410">
        <w:t>358</w:t>
      </w:r>
      <w:r w:rsidR="00814557" w:rsidRPr="006F1FF1">
        <w:t xml:space="preserve">, površine </w:t>
      </w:r>
      <w:r w:rsidR="00974410">
        <w:t>404</w:t>
      </w:r>
      <w:r w:rsidR="00814557" w:rsidRPr="006F1FF1">
        <w:t xml:space="preserve"> m2, u naravi </w:t>
      </w:r>
      <w:r w:rsidR="00974410">
        <w:t>pašnjak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924964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924964">
        <w:t>8</w:t>
      </w:r>
      <w:r w:rsidR="00814557" w:rsidRPr="006F1FF1">
        <w:t xml:space="preserve">. </w:t>
      </w:r>
      <w:r w:rsidR="00924964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924964">
        <w:t>S</w:t>
      </w:r>
      <w:r w:rsidRPr="006F1FF1">
        <w:t>u</w:t>
      </w:r>
      <w:r w:rsidR="00852B0D" w:rsidRPr="006F1FF1">
        <w:t>tkinja</w:t>
      </w:r>
      <w:r w:rsidRPr="006F1FF1">
        <w:t>: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3607D5">
        <w:t>Dražen Vidman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3607D5" w:rsidP="00E477F9" w:rsidR="003607D5" w:rsidRPr="00924964">
      <w:pPr>
        <w:pStyle w:val="Odlomakpopisa"/>
        <w:numPr>
          <w:ilvl w:val="0"/>
          <w:numId w:val="1"/>
        </w:numPr>
        <w:jc w:val="both"/>
      </w:pPr>
      <w:r w:rsidRPr="00924964">
        <w:t>HYPO ALPE-ADRIA-BANK INTERNATIONAL AG, Klagenfurt, Austrija, Alpen-Adria-Platz 1</w:t>
      </w:r>
      <w:r w:rsidR="00924964">
        <w:t xml:space="preserve"> – putem e-oglasne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E243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>
      <w:t>67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E2430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24964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776/3</izvorni_sadrzaj>
    <derivirana_varijabla naziv="DomainObject.Primjedba_1">776/3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E8D08-59CF-404E-92B9-7303B2E5B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2014</properties:Characters>
  <properties:Lines>72</properties:Lines>
  <properties:Paragraphs>28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2016-10-07T05:35:00Z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2018-03-08T12:02:00Z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St-834-16 776-3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