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bab1" w14:paraId="071bab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6992" w:rsidP="00CB6992" w:rsidR="00CB6992">
      <w:pPr>
        <w:pStyle w:val="Bezproreda"/>
        <w:ind w:firstLine="708" w:left="4956"/>
      </w:pPr>
      <w:r>
        <w:t>1 St-157/2016-39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>TRGOVAČKI SUD U BJELOVARU, po  sucu Branki Pleskalt, u predmetu stečaja nad trgovačkim društvom ILIČIĆ d.o.o. za građenje, trgovinu i usluge, u stečaju, KAPELA DVOR kbr. 30, LUKAČ, OIB: 65753907537,   dana  30.  lipnja 2017. godine, donio je slijedeći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  <w:jc w:val="center"/>
      </w:pPr>
      <w:r>
        <w:t>Z A K L J U Č A K</w:t>
      </w:r>
    </w:p>
    <w:p w:rsidRDefault="00CB6992" w:rsidP="00CB6992" w:rsidR="00CB6992">
      <w:pPr>
        <w:pStyle w:val="Bezproreda"/>
        <w:jc w:val="center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 xml:space="preserve">Nalaže se stečajnom upravitelju </w:t>
      </w:r>
      <w:proofErr w:type="spellStart"/>
      <w:r>
        <w:t>Tanasiji</w:t>
      </w:r>
      <w:proofErr w:type="spellEnd"/>
      <w:r>
        <w:t xml:space="preserve"> Marković iz Daruvara, Vrbovac, Vrbovačka cesta 44, ,  izvršiti predaju u posjed nekretnina  koje su bile predmet prodaje u rješenju o dosudi br. 1 St-157/2016-37  od 12. lipnja  2017.  kupcu  Marici </w:t>
      </w:r>
      <w:proofErr w:type="spellStart"/>
      <w:r>
        <w:t>Varović</w:t>
      </w:r>
      <w:proofErr w:type="spellEnd"/>
      <w:r>
        <w:t xml:space="preserve"> iz </w:t>
      </w:r>
      <w:proofErr w:type="spellStart"/>
      <w:r>
        <w:t>Đelekovca</w:t>
      </w:r>
      <w:proofErr w:type="spellEnd"/>
      <w:r>
        <w:t xml:space="preserve">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120 A,   nakon što je kupac uplatio kupovinu. 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>U Bjelovaru,  30. lipnja  2017.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r>
        <w:t>POUKA O PRAVNOM LIJEKU: protiv zaključka nema mjesta pravnom lijeku (čl. 11. Stečajnog zakona).</w:t>
      </w: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</w:p>
    <w:p w:rsidRDefault="00CB6992" w:rsidP="00CB6992" w:rsidR="00CB699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B6992" w:rsidP="00CB6992" w:rsidR="00CB6992">
      <w:pPr>
        <w:pStyle w:val="Bezproreda"/>
      </w:pPr>
      <w:r>
        <w:t>Dna: stečajnom upravitelju-putem e-oglasne ploče suda</w:t>
      </w:r>
    </w:p>
    <w:p w:rsidRDefault="00CB6992" w:rsidP="00CB6992" w:rsidR="00CB6992">
      <w:pPr>
        <w:pStyle w:val="Bezproreda"/>
      </w:pPr>
      <w:r>
        <w:t xml:space="preserve">         Sc. 8 dana</w:t>
      </w:r>
    </w:p>
    <w:p w:rsidRDefault="00CB6992" w:rsidP="00CB6992" w:rsidR="00CB6992">
      <w:pPr>
        <w:pStyle w:val="Bezproreda"/>
      </w:pPr>
      <w:r>
        <w:t>Bjelovar, 30.  06   2017.</w:t>
      </w:r>
    </w:p>
    <w:p w:rsidRDefault="00CB6992" w:rsidP="00CB6992" w:rsidR="00CB6992">
      <w:pPr>
        <w:pStyle w:val="Bezproreda"/>
      </w:pPr>
    </w:p>
    <w:p w:rsidRDefault="00AE649C" w:rsidP="00CB6992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992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95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St-157/2016-40</izvorni_sadrzaj>
    <derivirana_varijabla naziv="DomainObject.Oznaka_1">St-157/2016-40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A.Augustinčića 21., 33000 Virovitica</item>
      <item>Marica Varović, M.P. Miškine 120 A., 48316 Đelekovec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  <item>Rajko Rastović, OIB 83491576270, A.Augustinčića 21., 33000 Virovitica</item>
      <item>Marica Varović, OIB 25677040104, M.P. Miškine 120 A., 48316 Đelekovec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Rastović, OIB 83491576270</item>
      <item>Marica Varović, OIB 25677040104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St-157/2016-40</izvorni_sadrzaj>
    <derivirana_varijabla naziv="DomainObject.PoslovniBrojDokumenta_1">St-157/2016-40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  <item>Rajko Rastović</item>
      <item>Marica Varović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  <item>Rajko Rastović, OIB 83491576270, A.Augustinčića 21.,33000 Virovitica</item>
      <item>Marica Varović, OIB 25677040104, M.P. Miškine 120 A.,48316 Đelekovec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BE865-0CBC-4D38-8E1A-708FA71C8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712</properties:Characters>
  <properties:Lines>45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2017-06-30T11:17:00Z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