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72f7" w14:paraId="63072f7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92C76">
        <w:rPr>
          <w:sz w:val="24"/>
          <w:szCs w:val="24"/>
          <w:lang w:val="hr-HR"/>
        </w:rPr>
        <w:t>817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92C76">
        <w:t>INES TOURS putnička agencija d.o.o., Drniš, Kralja Zvonimira 36, OIB: 75973066249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33586">
        <w:rPr>
          <w:sz w:val="24"/>
          <w:szCs w:val="24"/>
          <w:lang w:val="hr-HR"/>
        </w:rPr>
        <w:t>DRAŽA</w:t>
      </w:r>
      <w:r w:rsidR="00792C76">
        <w:rPr>
          <w:sz w:val="24"/>
          <w:szCs w:val="24"/>
          <w:lang w:val="hr-HR"/>
        </w:rPr>
        <w:t xml:space="preserve">N ČUPIĆ, Drniš, </w:t>
      </w:r>
      <w:r w:rsidR="00033586">
        <w:rPr>
          <w:sz w:val="24"/>
          <w:szCs w:val="24"/>
          <w:lang w:val="hr-HR"/>
        </w:rPr>
        <w:t>Ulica Stjepana Radića 32 A</w:t>
      </w:r>
      <w:r w:rsidR="00792C76">
        <w:rPr>
          <w:sz w:val="24"/>
          <w:szCs w:val="24"/>
          <w:lang w:val="hr-HR"/>
        </w:rPr>
        <w:t xml:space="preserve">, OIB: 71367304057 i RAJKO PIPUNIĆ, Šibenik, 8. dalmatinske udarne brigade br. 8, OIB: </w:t>
      </w:r>
      <w:r w:rsidR="00033586" w:rsidRPr="00033586">
        <w:rPr>
          <w:sz w:val="24"/>
          <w:szCs w:val="24"/>
          <w:lang w:val="hr-HR"/>
        </w:rPr>
        <w:t xml:space="preserve">77250009441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</w:t>
      </w:r>
      <w:r w:rsidR="00033586">
        <w:rPr>
          <w:sz w:val="24"/>
          <w:szCs w:val="24"/>
          <w:lang w:val="hr-HR"/>
        </w:rPr>
        <w:t xml:space="preserve">solidarno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92C76">
        <w:rPr>
          <w:sz w:val="24"/>
          <w:szCs w:val="24"/>
          <w:lang w:val="hr-HR"/>
        </w:rPr>
        <w:t>817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033586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033586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792C76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92C76" w:rsidRPr="00792C76">
        <w:rPr>
          <w:sz w:val="24"/>
          <w:szCs w:val="24"/>
        </w:rPr>
        <w:t>INES TOURS putnička agencija d.o.o., Drniš</w:t>
      </w:r>
      <w:r w:rsidR="00886EB2" w:rsidRPr="00792C76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33586">
        <w:rPr>
          <w:szCs w:val="24"/>
        </w:rPr>
        <w:t>DRAŽA</w:t>
      </w:r>
      <w:r w:rsidR="00792C76">
        <w:rPr>
          <w:szCs w:val="24"/>
        </w:rPr>
        <w:t xml:space="preserve">N ČUPIĆ, Drniš, </w:t>
      </w:r>
      <w:r w:rsidR="00033586">
        <w:rPr>
          <w:szCs w:val="24"/>
        </w:rPr>
        <w:t>Stjepana Radića 32 A</w:t>
      </w:r>
      <w:r w:rsidR="00792C76">
        <w:rPr>
          <w:szCs w:val="24"/>
        </w:rPr>
        <w:t xml:space="preserve"> </w:t>
      </w:r>
      <w:r w:rsidR="009A7EC9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792C76" w:rsidP="00D25E9C" w:rsidR="00792C76">
      <w:pPr>
        <w:pStyle w:val="Tijeloteksta"/>
        <w:rPr>
          <w:szCs w:val="24"/>
        </w:rPr>
      </w:pPr>
      <w:r>
        <w:rPr>
          <w:szCs w:val="24"/>
        </w:rPr>
        <w:t>- RAJKO PIPUNIĆ, Šibenik, 8. dalmatinske udarne brigade br. 8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A709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92C76">
      <w:rPr>
        <w:sz w:val="24"/>
        <w:szCs w:val="24"/>
        <w:lang w:val="hr-HR"/>
      </w:rPr>
      <w:t>817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3586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C0E15"/>
    <w:rsid w:val="005D712A"/>
    <w:rsid w:val="006325FF"/>
    <w:rsid w:val="006423FC"/>
    <w:rsid w:val="00645D3A"/>
    <w:rsid w:val="0065029E"/>
    <w:rsid w:val="0067596F"/>
    <w:rsid w:val="00697CE6"/>
    <w:rsid w:val="006A7091"/>
    <w:rsid w:val="006D20A6"/>
    <w:rsid w:val="006D7447"/>
    <w:rsid w:val="006E312F"/>
    <w:rsid w:val="0072283C"/>
    <w:rsid w:val="00742494"/>
    <w:rsid w:val="007718B2"/>
    <w:rsid w:val="00792C76"/>
    <w:rsid w:val="00793003"/>
    <w:rsid w:val="007B3220"/>
    <w:rsid w:val="007C48AB"/>
    <w:rsid w:val="007E206B"/>
    <w:rsid w:val="007E27BE"/>
    <w:rsid w:val="007F57F3"/>
    <w:rsid w:val="00801577"/>
    <w:rsid w:val="008058B1"/>
    <w:rsid w:val="00821D8D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A7EC9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7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0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0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0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0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7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0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0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0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0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Stpn-43/13 - riješen</izvorni_sadrzaj>
    <derivirana_varijabla naziv="DomainObject.Predmet.Opis_1">Veza: Stpn-43/13 -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Stjepana Radića 32 A, 22320 Drniš</item>
      <item>Rajko Pipunić, Ul.8.udarne Dalmat.brigade 8, 22000 Šibenik</item>
    </izvorni_sadrzaj>
    <derivirana_varijabla naziv="DomainObject.Predmet.OstaliListFormatedWithAdress_1">
      <item>Dražan Čupić, Ulica Stjepana Radića 32 A,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Stjepana Radića 32 A,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Stjepana Radića 32 A,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INES TOURS putnička agencija d.o.o.</item>
      <item>Dražan Čupić</item>
      <item>Rajko Pipunić</item>
    </izvorni_sadrzaj>
    <derivirana_varijabla naziv="DomainObject.Predmet.SudioniciListNaziv_1">
      <item>FINA - 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izvorni_sadrzaj>
    <derivirana_varijabla naziv="DomainObject.Predmet.SudioniciListAdressOIB_1"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DC79F-2596-4A3B-8FE8-CC8D9AA43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370</properties:Words>
  <properties:Characters>1833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2016-06-08T11:21:00Z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2016-06-10T06:13:00Z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