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2637" w14:paraId="e292637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815CA5">
        <w:t>5</w:t>
      </w:r>
      <w:r w:rsidR="001A6705">
        <w:t>22</w:t>
      </w:r>
      <w:r>
        <w:t>/</w:t>
      </w:r>
      <w:r w:rsidR="00E8650F">
        <w:t>1</w:t>
      </w:r>
      <w:r w:rsidR="0041082E">
        <w:t>7</w:t>
      </w:r>
      <w:r>
        <w:t>-</w:t>
      </w:r>
      <w:r w:rsidR="00837AEE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BA0AD0">
        <w:t xml:space="preserve">OIB 85821130368 za </w:t>
      </w:r>
      <w:r w:rsidRPr="0041082E">
        <w:t xml:space="preserve">otvaranje stečajnog postupka nad dužnikom </w:t>
      </w:r>
      <w:r w:rsidR="001A6705">
        <w:t>ARAMBAŠIĆ</w:t>
      </w:r>
      <w:r w:rsidR="00837AEE">
        <w:t xml:space="preserve"> jednostavno</w:t>
      </w:r>
      <w:r w:rsidR="00BA0AD0" w:rsidRPr="00BA0AD0">
        <w:t xml:space="preserve"> društvo s ograničenom odgovornošću za </w:t>
      </w:r>
      <w:r w:rsidR="001A6705">
        <w:t>ugostiteljstvo, trgovinu</w:t>
      </w:r>
      <w:r w:rsidR="00BA0AD0" w:rsidRPr="00BA0AD0">
        <w:t xml:space="preserve"> i usluge, </w:t>
      </w:r>
      <w:r w:rsidR="001A6705">
        <w:t>Josipovac, Nova Dalmacija 21</w:t>
      </w:r>
      <w:r w:rsidR="00BA0AD0" w:rsidRPr="00BA0AD0">
        <w:t>, MBS 0301</w:t>
      </w:r>
      <w:r w:rsidR="001A6705">
        <w:t>65749</w:t>
      </w:r>
      <w:r w:rsidR="00BA0AD0" w:rsidRPr="00BA0AD0">
        <w:t xml:space="preserve">, OIB </w:t>
      </w:r>
      <w:r w:rsidR="001A6705">
        <w:t>10370153862</w:t>
      </w:r>
      <w:r w:rsidRPr="0041082E">
        <w:t xml:space="preserve">, dana </w:t>
      </w:r>
      <w:r w:rsidR="00815CA5">
        <w:t>2</w:t>
      </w:r>
      <w:r w:rsidR="001A6705">
        <w:t>8</w:t>
      </w:r>
      <w:r w:rsidRPr="0041082E">
        <w:t xml:space="preserve">. </w:t>
      </w:r>
      <w:r w:rsidR="00BA0AD0">
        <w:t>trav</w:t>
      </w:r>
      <w:r w:rsidRPr="0041082E">
        <w:t>nja 2017.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41082E" w:rsidP="004E475E" w:rsidR="0041082E">
      <w:pPr>
        <w:jc w:val="both"/>
      </w:pPr>
    </w:p>
    <w:p w:rsidRDefault="00E42FA6" w:rsidP="00F2323A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A438B9">
        <w:t>Robert Arambašić, Josipovac, Nova Dalmacija 21</w:t>
      </w:r>
      <w:r w:rsidR="00DC2C70">
        <w:t xml:space="preserve">, OIB </w:t>
      </w:r>
      <w:r w:rsidR="00A438B9">
        <w:t>57996672620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3807C7">
        <w:t>5</w:t>
      </w:r>
      <w:r w:rsidR="00A438B9">
        <w:t>22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D040B1" w:rsidR="002952DB" w:rsidRPr="00390FA0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D040B1" w:rsidRPr="00D040B1">
        <w:t>Robert</w:t>
      </w:r>
      <w:r w:rsidR="00D040B1">
        <w:t>u</w:t>
      </w:r>
      <w:r w:rsidR="00D040B1" w:rsidRPr="00D040B1">
        <w:t xml:space="preserve"> Arambašić, Josipovac, Nova Dalmacija 21, OIB 57996672620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E42FA6" w:rsidP="00E42FA6" w:rsidR="00E42FA6">
      <w:pPr>
        <w:jc w:val="both"/>
      </w:pPr>
    </w:p>
    <w:p w:rsidRDefault="007B3E8A" w:rsidP="00E42FA6" w:rsidR="007B3E8A">
      <w:pPr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E42FA6" w:rsidP="00E42FA6" w:rsidR="00E42FA6" w:rsidRPr="00D03A20">
      <w:pPr>
        <w:jc w:val="center"/>
        <w:rPr>
          <w:b/>
        </w:rPr>
      </w:pP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D040B1">
        <w:t>27</w:t>
      </w:r>
      <w:r>
        <w:t>.</w:t>
      </w:r>
      <w:r w:rsidR="00C55BCC">
        <w:t>0</w:t>
      </w:r>
      <w:r w:rsidR="004E1799">
        <w:t>4</w:t>
      </w:r>
      <w:r>
        <w:t>.201</w:t>
      </w:r>
      <w:r w:rsidR="00C55BCC">
        <w:t>7</w:t>
      </w:r>
      <w:r>
        <w:t xml:space="preserve">. zaprimljen je na ovome sudu </w:t>
      </w:r>
      <w:r w:rsidR="006610B9">
        <w:t>prijedlog</w:t>
      </w:r>
      <w:r>
        <w:t xml:space="preserve"> FINE Regionalni centar Osijek, Podružnica Osijek, klasa: 110-07/1</w:t>
      </w:r>
      <w:r w:rsidR="00FB222F">
        <w:t>7</w:t>
      </w:r>
      <w:r>
        <w:t>-01/04 Ur. broj 04-06-1</w:t>
      </w:r>
      <w:r w:rsidR="00FB222F">
        <w:t>7</w:t>
      </w:r>
      <w:r>
        <w:t>-</w:t>
      </w:r>
      <w:r w:rsidR="004E1799">
        <w:t>2</w:t>
      </w:r>
      <w:r w:rsidR="00D040B1">
        <w:t>365</w:t>
      </w:r>
      <w:r>
        <w:t xml:space="preserve"> od </w:t>
      </w:r>
      <w:r w:rsidR="00D040B1">
        <w:t>26</w:t>
      </w:r>
      <w:r w:rsidR="00A15CA0">
        <w:t>.</w:t>
      </w:r>
      <w:r w:rsidR="00FB222F">
        <w:t>0</w:t>
      </w:r>
      <w:r w:rsidR="00F57F30">
        <w:t>4</w:t>
      </w:r>
      <w:r w:rsidR="00A15CA0">
        <w:t>.201</w:t>
      </w:r>
      <w:r w:rsidR="00FB222F">
        <w:t>7</w:t>
      </w:r>
      <w:r w:rsidR="00A15CA0">
        <w:t xml:space="preserve">. godine, za </w:t>
      </w:r>
      <w:r w:rsidR="00F57F30">
        <w:t>otvaranje</w:t>
      </w:r>
      <w:r w:rsidR="00A15CA0">
        <w:t xml:space="preserve"> stečajnog postupka nad dužnikom </w:t>
      </w:r>
      <w:r w:rsidR="00D040B1" w:rsidRPr="00D040B1">
        <w:t>ARAMBAŠIĆ jednostavno društvo s ograničenom odgovornošću za ugostiteljstvo, trgovinu i usluge, Josipovac, Nova Dalmacija 21, MBS 030165749, OIB 10370153862</w:t>
      </w:r>
      <w:r w:rsidR="00A15CA0">
        <w:t xml:space="preserve">, temeljem odredbe čl. </w:t>
      </w:r>
      <w:r w:rsidR="00CA762F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494668">
        <w:t>25</w:t>
      </w:r>
      <w:r w:rsidR="00950345">
        <w:t>.</w:t>
      </w:r>
      <w:r>
        <w:t>0</w:t>
      </w:r>
      <w:r w:rsidR="00507083">
        <w:t>4</w:t>
      </w:r>
      <w:r w:rsidR="00E42FA6">
        <w:t>.201</w:t>
      </w:r>
      <w:r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 w:rsidR="00494668">
        <w:t>91.465,90</w:t>
      </w:r>
      <w:r w:rsidR="00E42FA6">
        <w:t xml:space="preserve"> kn, u koji iznos je uračunata kamata i naknada FINE za provedbe ovrhe na novčanim sredstvima dužnika. Navodi da dužnik </w:t>
      </w:r>
      <w:r w:rsidR="006E7ABA">
        <w:t xml:space="preserve">ima </w:t>
      </w:r>
      <w:r w:rsidR="009B59DB">
        <w:t>jednog</w:t>
      </w:r>
      <w:r w:rsidR="006E7ABA">
        <w:t xml:space="preserve"> </w:t>
      </w:r>
      <w:r w:rsidR="003A3C5D">
        <w:t>zaposlen</w:t>
      </w:r>
      <w:r w:rsidR="009B59DB">
        <w:t>og</w:t>
      </w:r>
      <w:r w:rsidR="00E3493A">
        <w:t xml:space="preserve"> </w:t>
      </w:r>
      <w:r w:rsidR="00E42FA6">
        <w:t>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E42FA6">
      <w:pPr>
        <w:ind w:firstLine="720"/>
        <w:jc w:val="both"/>
      </w:pPr>
      <w:r>
        <w:t xml:space="preserve">Dostavlja popis računa i oročenih novčanih sredstava </w:t>
      </w:r>
      <w:r w:rsidR="006E7ABA">
        <w:t xml:space="preserve">dužnika </w:t>
      </w:r>
      <w:r>
        <w:t xml:space="preserve">na dan </w:t>
      </w:r>
      <w:r w:rsidR="00494668">
        <w:t>25</w:t>
      </w:r>
      <w:r w:rsidR="005E56BF">
        <w:t>.</w:t>
      </w:r>
      <w:r w:rsidR="006E7ABA">
        <w:t>0</w:t>
      </w:r>
      <w:r w:rsidR="00507083">
        <w:t>4</w:t>
      </w:r>
      <w:r>
        <w:t>.201</w:t>
      </w:r>
      <w:r w:rsidR="006E7ABA">
        <w:t>7</w:t>
      </w:r>
      <w:r>
        <w:t xml:space="preserve">., te </w:t>
      </w:r>
      <w:r w:rsidR="00C259F2">
        <w:t>navodi</w:t>
      </w:r>
      <w:r w:rsidR="008E7738">
        <w:t xml:space="preserve"> </w:t>
      </w:r>
      <w:r w:rsidR="003C2AC2">
        <w:t>da</w:t>
      </w:r>
      <w:r w:rsidR="00395DFD">
        <w:t xml:space="preserve"> dužnik </w:t>
      </w:r>
      <w:r w:rsidR="003C2AC2">
        <w:t>na temelju čl. 112. st. 5. SZ dužnik na ime predujma za namirenje troškova stečajnog postupka nema zaplijenjena novčana sredstva</w:t>
      </w:r>
      <w:r w:rsidR="00D9463B">
        <w:t xml:space="preserve"> na dan </w:t>
      </w:r>
      <w:r w:rsidR="00494668">
        <w:t>25</w:t>
      </w:r>
      <w:r w:rsidR="00D9463B">
        <w:t>.04.2017</w:t>
      </w:r>
      <w:r w:rsidR="005E56BF">
        <w:t>.</w:t>
      </w:r>
      <w:r w:rsidR="00CE55F3">
        <w:t xml:space="preserve"> </w:t>
      </w:r>
    </w:p>
    <w:p w:rsidRDefault="00EE5091" w:rsidP="00E42FA6" w:rsidR="00EE509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330999">
        <w:t>10</w:t>
      </w:r>
      <w:r w:rsidRPr="00176811">
        <w:t xml:space="preserve">. </w:t>
      </w:r>
      <w:r w:rsidR="00330999">
        <w:t xml:space="preserve">st. 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E42FA6" w:rsidP="00E42FA6" w:rsidR="00E42FA6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5D409B">
        <w:rPr>
          <w:b w:val="false"/>
        </w:rPr>
        <w:t>2</w:t>
      </w:r>
      <w:r w:rsidR="00494668">
        <w:rPr>
          <w:b w:val="false"/>
        </w:rPr>
        <w:t>8</w:t>
      </w:r>
      <w:r>
        <w:rPr>
          <w:b w:val="false"/>
        </w:rPr>
        <w:t xml:space="preserve">. </w:t>
      </w:r>
      <w:r w:rsidR="00E01223">
        <w:rPr>
          <w:b w:val="false"/>
        </w:rPr>
        <w:t>trav</w:t>
      </w:r>
      <w:r w:rsidR="008D0EC2">
        <w:rPr>
          <w:b w:val="false"/>
        </w:rPr>
        <w:t>nja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 w:rsidR="008D0EC2"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42FA6" w:rsidR="00E42FA6" w:rsidRPr="001B70DE">
      <w:r>
        <w:t xml:space="preserve">Elizabeta Đeke  </w:t>
      </w:r>
      <w:r w:rsidR="00E42FA6" w:rsidRPr="001B70DE">
        <w:t xml:space="preserve">                                                                       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E42FA6" w:rsidP="00E42FA6" w:rsidR="00E42FA6">
      <w:pPr>
        <w:jc w:val="both"/>
        <w:rPr>
          <w:b/>
          <w:bCs/>
        </w:rPr>
      </w:pPr>
    </w:p>
    <w:p w:rsidRDefault="00E42FA6" w:rsidP="00E42FA6" w:rsidR="00E42FA6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494668" w:rsidP="00494668" w:rsidR="00494668">
      <w:pPr>
        <w:numPr>
          <w:ilvl w:val="0"/>
          <w:numId w:val="8"/>
        </w:numPr>
        <w:jc w:val="both"/>
      </w:pPr>
      <w:r w:rsidRPr="00494668">
        <w:t>Robert Arambašić, Josipovac, Nova Dalmacija 21</w:t>
      </w:r>
    </w:p>
    <w:p w:rsidRDefault="00E42FA6" w:rsidP="00494668" w:rsidR="00E42FA6" w:rsidRPr="008E17CE">
      <w:pPr>
        <w:numPr>
          <w:ilvl w:val="0"/>
          <w:numId w:val="8"/>
        </w:numPr>
        <w:jc w:val="both"/>
      </w:pPr>
      <w:r>
        <w:t>Dužnik</w:t>
      </w:r>
    </w:p>
    <w:p w:rsidRDefault="00E01223" w:rsidP="00E42FA6" w:rsidR="00E42FA6">
      <w:pPr>
        <w:numPr>
          <w:ilvl w:val="0"/>
          <w:numId w:val="8"/>
        </w:numPr>
        <w:jc w:val="both"/>
      </w:pPr>
      <w:r>
        <w:t>ka</w:t>
      </w:r>
      <w:r w:rsidR="00E42FA6">
        <w:t xml:space="preserve">l. </w:t>
      </w:r>
      <w:r w:rsidR="00494668">
        <w:t>24</w:t>
      </w:r>
      <w:r w:rsidR="00410D9A">
        <w:t>.</w:t>
      </w:r>
      <w:r w:rsidR="00E3493A">
        <w:t>5.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D2589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837AEE" w:rsidRPr="00837AEE">
      <w:t>14 St-</w:t>
    </w:r>
    <w:r w:rsidR="00815CA5">
      <w:t>5</w:t>
    </w:r>
    <w:r w:rsidR="001A6705">
      <w:t>22</w:t>
    </w:r>
    <w:r w:rsidR="00837AEE" w:rsidRPr="00837AEE">
      <w:t>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F6394"/>
    <w:rsid w:val="001127C1"/>
    <w:rsid w:val="00124E1E"/>
    <w:rsid w:val="00125D50"/>
    <w:rsid w:val="00136641"/>
    <w:rsid w:val="00141C44"/>
    <w:rsid w:val="00141CC3"/>
    <w:rsid w:val="00167125"/>
    <w:rsid w:val="00187702"/>
    <w:rsid w:val="00193952"/>
    <w:rsid w:val="001A6705"/>
    <w:rsid w:val="001B5071"/>
    <w:rsid w:val="001B7A91"/>
    <w:rsid w:val="001D113B"/>
    <w:rsid w:val="001D61CD"/>
    <w:rsid w:val="001F3818"/>
    <w:rsid w:val="001F4E53"/>
    <w:rsid w:val="001F738E"/>
    <w:rsid w:val="0020185D"/>
    <w:rsid w:val="0021326B"/>
    <w:rsid w:val="00234C2C"/>
    <w:rsid w:val="00237D77"/>
    <w:rsid w:val="00241487"/>
    <w:rsid w:val="00245732"/>
    <w:rsid w:val="00251FAA"/>
    <w:rsid w:val="00254FDF"/>
    <w:rsid w:val="00260090"/>
    <w:rsid w:val="00260DC7"/>
    <w:rsid w:val="002665F9"/>
    <w:rsid w:val="002952DB"/>
    <w:rsid w:val="002B6721"/>
    <w:rsid w:val="002C3B79"/>
    <w:rsid w:val="002C4C28"/>
    <w:rsid w:val="002C5C2E"/>
    <w:rsid w:val="002D75D8"/>
    <w:rsid w:val="002F3092"/>
    <w:rsid w:val="002F66B0"/>
    <w:rsid w:val="003135F3"/>
    <w:rsid w:val="00330999"/>
    <w:rsid w:val="00333984"/>
    <w:rsid w:val="00352EF3"/>
    <w:rsid w:val="0037353C"/>
    <w:rsid w:val="003807C7"/>
    <w:rsid w:val="00383A81"/>
    <w:rsid w:val="00395DFD"/>
    <w:rsid w:val="003A2038"/>
    <w:rsid w:val="003A3C5D"/>
    <w:rsid w:val="003B7B43"/>
    <w:rsid w:val="003C2AC2"/>
    <w:rsid w:val="003C50EE"/>
    <w:rsid w:val="003C7EC1"/>
    <w:rsid w:val="003D1330"/>
    <w:rsid w:val="003D468C"/>
    <w:rsid w:val="0041082E"/>
    <w:rsid w:val="00410D9A"/>
    <w:rsid w:val="00440509"/>
    <w:rsid w:val="00450450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A0866"/>
    <w:rsid w:val="005A0FB3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B58A4"/>
    <w:rsid w:val="006B7688"/>
    <w:rsid w:val="006D22C9"/>
    <w:rsid w:val="006D7788"/>
    <w:rsid w:val="006E37C4"/>
    <w:rsid w:val="006E7ABA"/>
    <w:rsid w:val="006F076A"/>
    <w:rsid w:val="00714198"/>
    <w:rsid w:val="0071667C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77561"/>
    <w:rsid w:val="00884C61"/>
    <w:rsid w:val="00886270"/>
    <w:rsid w:val="00891A16"/>
    <w:rsid w:val="00894102"/>
    <w:rsid w:val="008A208A"/>
    <w:rsid w:val="008B7B03"/>
    <w:rsid w:val="008C5C3F"/>
    <w:rsid w:val="008D0585"/>
    <w:rsid w:val="008D0EC2"/>
    <w:rsid w:val="008E7738"/>
    <w:rsid w:val="008F363E"/>
    <w:rsid w:val="00907C67"/>
    <w:rsid w:val="00913729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92278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573FB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67DE"/>
    <w:rsid w:val="00C50158"/>
    <w:rsid w:val="00C55BCC"/>
    <w:rsid w:val="00C67E69"/>
    <w:rsid w:val="00C93F1F"/>
    <w:rsid w:val="00CA762F"/>
    <w:rsid w:val="00CB1EAB"/>
    <w:rsid w:val="00CB52A9"/>
    <w:rsid w:val="00CD258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6030"/>
    <w:rsid w:val="00DC2C70"/>
    <w:rsid w:val="00DD4A37"/>
    <w:rsid w:val="00DD6A57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25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5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5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5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5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25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5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5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5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5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ARAMBAŠIĆ jednostavno društvo s ograničenom odgovornošću za ugostiteljstvo, trgovinu i usluge</item>
    </izvorni_sadrzaj>
    <derivirana_varijabla naziv="DomainObject.Predmet.SudioniciListNaziv_1">
      <item>FINA RC OSIJEK</item>
      <item>ARAMBAŠIĆ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</izvorni_sadrzaj>
    <derivirana_varijabla naziv="DomainObject.Predmet.SudioniciListNazivOIB_1">
      <item>, OIB 85821130368</item>
      <item>, OIB 10370153862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D5C41C-FB41-4BA6-99E8-A499848EB6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530</properties:Words>
  <properties:Characters>2962</properties:Characters>
  <properties:Lines>84</properties:Lines>
  <properties:Paragraphs>24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2017-04-20T11:33:00Z</cp:lastPrinted>
  <dcterms:modified xmlns:xsi="http://www.w3.org/2001/XMLSchema-instance" xsi:type="dcterms:W3CDTF">2017-04-28T09:26:00Z</dcterms:modified>
  <cp:revision>31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