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a9a5" w14:paraId="b5ca9a5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DB0617">
        <w:t>19</w:t>
      </w:r>
      <w:r w:rsidR="00021685">
        <w:t>68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021685">
        <w:t>PLESNI STUDIO "PEGAZ"</w:t>
      </w:r>
      <w:r w:rsidR="00E93482">
        <w:t>,</w:t>
      </w:r>
      <w:r w:rsidR="00066826">
        <w:t xml:space="preserve"> OIB: </w:t>
      </w:r>
      <w:r w:rsidR="00021685">
        <w:t>77158316429</w:t>
      </w:r>
      <w:r w:rsidR="00066826">
        <w:t xml:space="preserve"> sa sjedištem u </w:t>
      </w:r>
      <w:proofErr w:type="spellStart"/>
      <w:r w:rsidR="00021685">
        <w:t>Dobronićeva</w:t>
      </w:r>
      <w:proofErr w:type="spellEnd"/>
      <w:r w:rsidR="00021685">
        <w:t xml:space="preserve"> 5</w:t>
      </w:r>
      <w:r w:rsidR="00DB0617">
        <w:t>, 10 000 Zagreb</w:t>
      </w:r>
      <w:r w:rsidR="00990ACA">
        <w:t>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DF529C">
        <w:t>9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021685">
        <w:t xml:space="preserve">PLESNI STUDIO "PEGAZ", OIB: 77158316429 sa sjedištem u </w:t>
      </w:r>
      <w:proofErr w:type="spellStart"/>
      <w:r w:rsidR="00021685">
        <w:t>Dobronićeva</w:t>
      </w:r>
      <w:proofErr w:type="spellEnd"/>
      <w:r w:rsidR="00021685">
        <w:t xml:space="preserve"> 5, 10 000 Zagreb</w:t>
      </w:r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021685">
        <w:rPr>
          <w:b/>
        </w:rPr>
        <w:t>12.562,23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021685">
        <w:t xml:space="preserve">PLESNI STUDIO "PEGAZ", OIB: 77158316429 sa sjedištem u </w:t>
      </w:r>
      <w:proofErr w:type="spellStart"/>
      <w:r w:rsidR="00021685">
        <w:t>Dobronićeva</w:t>
      </w:r>
      <w:proofErr w:type="spellEnd"/>
      <w:r w:rsidR="00021685">
        <w:t xml:space="preserve"> 5,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DB0617" w:rsidRPr="00DB0617">
        <w:rPr>
          <w:b/>
        </w:rPr>
        <w:t>19</w:t>
      </w:r>
      <w:r w:rsidR="00021685">
        <w:rPr>
          <w:b/>
        </w:rPr>
        <w:t>68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DF529C">
        <w:t>9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DF529C">
        <w:t>9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71842"/>
    <w:rsid w:val="003775B6"/>
    <w:rsid w:val="00386605"/>
    <w:rsid w:val="003C334C"/>
    <w:rsid w:val="003D2697"/>
    <w:rsid w:val="003E5F55"/>
    <w:rsid w:val="0042552C"/>
    <w:rsid w:val="00436883"/>
    <w:rsid w:val="00453B7A"/>
    <w:rsid w:val="0047223C"/>
    <w:rsid w:val="004A22FC"/>
    <w:rsid w:val="004A2D29"/>
    <w:rsid w:val="004D01DC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F17A8"/>
    <w:rsid w:val="00604385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1636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E4BE6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AE4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E4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E4B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AE4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E4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E4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''PEGAZ''</izvorni_sadrzaj>
    <derivirana_varijabla naziv="DomainObject.Predmet.ProtustrankaFormated_1">  PLESNI STUDIO ''PEGAZ''</derivirana_varijabla>
  </DomainObject.Predmet.ProtustrankaFormated>
  <DomainObject.Predmet.ProtustrankaFormatedOIB>
    <izvorni_sadrzaj>  PLESNI STUDIO ''PEGAZ'', OIB 77158316429</izvorni_sadrzaj>
    <derivirana_varijabla naziv="DomainObject.Predmet.ProtustrankaFormatedOIB_1">  PLESNI STUDIO ''PEGAZ'', OIB 77158316429</derivirana_varijabla>
  </DomainObject.Predmet.ProtustrankaFormatedOIB>
  <DomainObject.Predmet.ProtustrankaFormatedWithAdress>
    <izvorni_sadrzaj> PLESNI STUDIO ''PEGAZ'', Dobronićeva 5, 10000 Zagreb</izvorni_sadrzaj>
    <derivirana_varijabla naziv="DomainObject.Predmet.ProtustrankaFormatedWithAdress_1"> PLESNI STUDIO ''PEGAZ'', Dobronićeva 5, 10000 Zagreb</derivirana_varijabla>
  </DomainObject.Predmet.ProtustrankaFormatedWithAdress>
  <DomainObject.Predmet.ProtustrankaFormatedWithAdressOIB>
    <izvorni_sadrzaj> PLESNI STUDIO ''PEGAZ'', OIB 77158316429, Dobronićeva 5, 10000 Zagreb</izvorni_sadrzaj>
    <derivirana_varijabla naziv="DomainObject.Predmet.ProtustrankaFormatedWithAdressOIB_1"> PLESNI STUDIO ''PEGAZ'', OIB 77158316429, Dobronićeva 5, 10000 Zagreb</derivirana_varijabla>
  </DomainObject.Predmet.ProtustrankaFormatedWithAdressOIB>
  <DomainObject.Predmet.ProtustrankaWithAdress>
    <izvorni_sadrzaj>PLESNI STUDIO ''PEGAZ'' Dobronićeva 5, 10000 Zagreb</izvorni_sadrzaj>
    <derivirana_varijabla naziv="DomainObject.Predmet.ProtustrankaWithAdress_1">PLESNI STUDIO ''PEGAZ'' Dobronićeva 5, 10000 Zagreb</derivirana_varijabla>
  </DomainObject.Predmet.ProtustrankaWithAdress>
  <DomainObject.Predmet.ProtustrankaWithAdressOIB>
    <izvorni_sadrzaj>PLESNI STUDIO ''PEGAZ'', OIB 77158316429, Dobronićeva 5, 10000 Zagreb</izvorni_sadrzaj>
    <derivirana_varijabla naziv="DomainObject.Predmet.ProtustrankaWithAdressOIB_1">PLESNI STUDIO ''PEGAZ'', OIB 77158316429, Dobronićeva 5, 10000 Zagreb</derivirana_varijabla>
  </DomainObject.Predmet.ProtustrankaWithAdressOIB>
  <DomainObject.Predmet.ProtustrankaNazivFormated>
    <izvorni_sadrzaj>PLESNI STUDIO ''PEGAZ''</izvorni_sadrzaj>
    <derivirana_varijabla naziv="DomainObject.Predmet.ProtustrankaNazivFormated_1">PLESNI STUDIO ''PEGAZ''</derivirana_varijabla>
  </DomainObject.Predmet.ProtustrankaNazivFormated>
  <DomainObject.Predmet.ProtustrankaNazivFormatedOIB>
    <izvorni_sadrzaj>PLESNI STUDIO ''PEGAZ'', OIB 77158316429</izvorni_sadrzaj>
    <derivirana_varijabla naziv="DomainObject.Predmet.ProtustrankaNazivFormatedOIB_1">PLESNI STUDIO ''PEGAZ'', OIB 77158316429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12562.23</izvorni_sadrzaj>
    <derivirana_varijabla naziv="DomainObject.Predmet.TrenutnaVrijednost_1">12562.23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''PEGAZ''</item>
    </izvorni_sadrzaj>
    <derivirana_varijabla naziv="DomainObject.Predmet.ProtuStrankaListFormated_1">
      <item>PLESNI STUDIO ''PEGAZ''</item>
    </derivirana_varijabla>
  </DomainObject.Predmet.ProtuStrankaListFormated>
  <DomainObject.Predmet.ProtuStrankaListFormatedOIB>
    <izvorni_sadrzaj>
      <item>PLESNI STUDIO ''PEGAZ'', OIB 77158316429</item>
    </izvorni_sadrzaj>
    <derivirana_varijabla naziv="DomainObject.Predmet.ProtuStrankaListFormatedOIB_1">
      <item>PLESNI STUDIO ''PEGAZ'', OIB 77158316429</item>
    </derivirana_varijabla>
  </DomainObject.Predmet.ProtuStrankaListFormatedOIB>
  <DomainObject.Predmet.ProtuStrankaListFormatedWithAdress>
    <izvorni_sadrzaj>
      <item>PLESNI STUDIO ''PEGAZ'', Dobronićeva 5, 10000 Zagreb</item>
    </izvorni_sadrzaj>
    <derivirana_varijabla naziv="DomainObject.Predmet.ProtuStrankaListFormatedWithAdress_1">
      <item>PLESNI STUDIO ''PEGAZ'', Dobronićeva 5, 10000 Zagreb</item>
    </derivirana_varijabla>
  </DomainObject.Predmet.ProtuStrankaListFormatedWithAdress>
  <DomainObject.Predmet.ProtuStrankaListFormatedWithAdressOIB>
    <izvorni_sadrzaj>
      <item>PLESNI STUDIO ''PEGAZ'', OIB 77158316429, Dobronićeva 5, 10000 Zagreb</item>
    </izvorni_sadrzaj>
    <derivirana_varijabla naziv="DomainObject.Predmet.ProtuStrankaListFormatedWithAdressOIB_1">
      <item>PLESNI STUDIO ''PEGAZ'', OIB 77158316429, Dobronićeva 5, 10000 Zagreb</item>
    </derivirana_varijabla>
  </DomainObject.Predmet.ProtuStrankaListFormatedWithAdressOIB>
  <DomainObject.Predmet.ProtuStrankaListNazivFormated>
    <izvorni_sadrzaj>
      <item>PLESNI STUDIO ''PEGAZ''</item>
    </izvorni_sadrzaj>
    <derivirana_varijabla naziv="DomainObject.Predmet.ProtuStrankaListNazivFormated_1">
      <item>PLESNI STUDIO ''PEGAZ''</item>
    </derivirana_varijabla>
  </DomainObject.Predmet.ProtuStrankaListNazivFormated>
  <DomainObject.Predmet.ProtuStrankaListNazivFormatedOIB>
    <izvorni_sadrzaj>
      <item>PLESNI STUDIO ''PEGAZ'', OIB 77158316429</item>
    </izvorni_sadrzaj>
    <derivirana_varijabla naziv="DomainObject.Predmet.ProtuStrankaListNazivFormatedOIB_1">
      <item>PLESNI STUDIO ''PEGAZ'', OIB 77158316429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''PEGAZ''</izvorni_sadrzaj>
    <derivirana_varijabla naziv="DomainObject.Predmet.ProtustrankaIDrugi_1">PLESNI STUDIO ''PEGAZ''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PLESNI STUDIO ''PEGAZ'', OIB 77158316429, Dobronićeva 5, 10000 Zagreb</izvorni_sadrzaj>
    <derivirana_varijabla naziv="DomainObject.Predmet.ProtustrankaIDrugiAdressOIB_1">PLESNI STUDIO ''PEGAZ'', OIB 77158316429, Dobronićeva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PLESNI STUDIO ''PEGAZ''</item>
      <item>FINA Regionalni centar Zagreb</item>
    </izvorni_sadrzaj>
    <derivirana_varijabla naziv="DomainObject.Predmet.SudioniciListNaziv_1">
      <item>PLESNI STUDIO ''PEGAZ''</item>
      <item>FINA Regionalni centar Zagreb</item>
    </derivirana_varijabla>
  </DomainObject.Predmet.SudioniciListNaziv>
  <DomainObject.Predmet.SudioniciListAdressOIB>
    <izvorni_sadrzaj>
      <item>PLESNI STUDIO ''PEGAZ'', OIB 77158316429, Dobronićeva 5,10000 Zagreb</item>
      <item>FINA Regionalni centar Zagreb, OIB 85821130368, Trg svibanjskih žrtava 1995. br. 1,10000 Zagreb</item>
    </izvorni_sadrzaj>
    <derivirana_varijabla naziv="DomainObject.Predmet.SudioniciListAdressOIB_1">
      <item>PLESNI STUDIO ''PEGAZ'', OIB 77158316429, Dobronićeva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77158316429</item>
      <item>, OIB 85821130368</item>
    </izvorni_sadrzaj>
    <derivirana_varijabla naziv="DomainObject.Predmet.SudioniciListNazivOIB_1">
      <item>, OIB 77158316429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97BA1-949F-4242-A4CA-1AB71FB20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1957</properties:Characters>
  <properties:Lines>58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2016-06-29T06:50:00Z</dcterms:created>
  <dc:creator>Korisnik</dc:creator>
  <cp:lastModifiedBy>Davorin Pavičić</cp:lastModifiedBy>
  <cp:lastPrinted>2016-06-29T06:40:00Z</cp:lastPrinted>
  <dcterms:modified xmlns:xsi="http://www.w3.org/2001/XMLSchema-instance" xsi:type="dcterms:W3CDTF">2016-06-29T08:25:00Z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