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c259" w14:paraId="9e0c259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proofErr w:type="spellStart"/>
      <w:r w:rsidR="001D67A1">
        <w:t>367</w:t>
      </w:r>
      <w:proofErr w:type="spellEnd"/>
      <w:r w:rsidR="001D67A1">
        <w:t>/</w:t>
      </w:r>
      <w:proofErr w:type="spellStart"/>
      <w:r w:rsidR="001D67A1">
        <w:t>17</w:t>
      </w:r>
      <w:proofErr w:type="spellEnd"/>
      <w:r w:rsidR="001D67A1">
        <w:t>-7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>
      <w:pPr>
        <w:rPr>
          <w:bCs/>
        </w:rPr>
      </w:pPr>
    </w:p>
    <w:p w:rsidRDefault="00AA13E3" w:rsidP="00520DFA" w:rsidR="00AA13E3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1D67A1">
        <w:t xml:space="preserve"> </w:t>
      </w:r>
      <w:proofErr w:type="spellStart"/>
      <w:r w:rsidR="00E146EB">
        <w:t>DJG</w:t>
      </w:r>
      <w:proofErr w:type="spellEnd"/>
      <w:r w:rsidR="00E146EB">
        <w:t xml:space="preserve">-SPORT d.o.o. Zagreb, Čakovečka </w:t>
      </w:r>
      <w:proofErr w:type="spellStart"/>
      <w:r w:rsidR="00E146EB">
        <w:t>29</w:t>
      </w:r>
      <w:proofErr w:type="spellEnd"/>
      <w:r w:rsidR="00E146EB">
        <w:t xml:space="preserve">, </w:t>
      </w:r>
      <w:proofErr w:type="spellStart"/>
      <w:r w:rsidR="00E146EB">
        <w:t>OIB</w:t>
      </w:r>
      <w:proofErr w:type="spellEnd"/>
      <w:r w:rsidR="00E146EB">
        <w:t xml:space="preserve">: </w:t>
      </w:r>
      <w:proofErr w:type="spellStart"/>
      <w:r w:rsidR="00E146EB">
        <w:t>76867086931</w:t>
      </w:r>
      <w:proofErr w:type="spellEnd"/>
      <w:r w:rsidR="00E146EB">
        <w:t xml:space="preserve">, kojeg zastupa pun. Ivan </w:t>
      </w:r>
      <w:proofErr w:type="spellStart"/>
      <w:r w:rsidR="00E146EB">
        <w:t>Muslim</w:t>
      </w:r>
      <w:proofErr w:type="spellEnd"/>
      <w:r w:rsidR="00E146EB">
        <w:t xml:space="preserve">, </w:t>
      </w:r>
      <w:proofErr w:type="spellStart"/>
      <w:r w:rsidR="00E146EB">
        <w:t>odvj</w:t>
      </w:r>
      <w:proofErr w:type="spellEnd"/>
      <w:r w:rsidR="00E146EB">
        <w:t>. iz Zagreba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</w:t>
      </w:r>
      <w:r w:rsidR="00626E82">
        <w:t>Zagreb</w:t>
      </w:r>
      <w:r>
        <w:t xml:space="preserve">, Podružnica </w:t>
      </w:r>
      <w:r w:rsidR="000741DD">
        <w:t>Zagreb</w:t>
      </w:r>
      <w:r w:rsidR="00626E82">
        <w:t xml:space="preserve">, </w:t>
      </w:r>
      <w:r w:rsidR="000741DD">
        <w:t xml:space="preserve">Trg svibanjskih žrtava </w:t>
      </w:r>
      <w:proofErr w:type="spellStart"/>
      <w:r w:rsidR="000741DD">
        <w:t>1995</w:t>
      </w:r>
      <w:proofErr w:type="spellEnd"/>
      <w:r w:rsidR="000741DD">
        <w:t>. 1</w:t>
      </w:r>
      <w:r w:rsidR="00F209C4">
        <w:t xml:space="preserve">, </w:t>
      </w:r>
      <w:proofErr w:type="spellStart"/>
      <w:r w:rsidR="00F209C4">
        <w:t>OIB</w:t>
      </w:r>
      <w:proofErr w:type="spellEnd"/>
      <w:r w:rsidR="00F209C4">
        <w:t xml:space="preserve">: </w:t>
      </w:r>
      <w:proofErr w:type="spellStart"/>
      <w:r w:rsidR="00F209C4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D8753F">
        <w:t>2</w:t>
      </w:r>
      <w:r w:rsidR="00E146EB">
        <w:t>7</w:t>
      </w:r>
      <w:proofErr w:type="spellEnd"/>
      <w:r w:rsidR="00C82343">
        <w:t xml:space="preserve">. </w:t>
      </w:r>
      <w:r w:rsidR="00E146EB">
        <w:t>veljače</w:t>
      </w:r>
      <w:r w:rsidR="000741DD">
        <w:t xml:space="preserve"> </w:t>
      </w:r>
      <w:proofErr w:type="spellStart"/>
      <w:r w:rsidR="000741DD">
        <w:t>2017</w:t>
      </w:r>
      <w:proofErr w:type="spellEnd"/>
      <w:r w:rsidR="00364026">
        <w:t xml:space="preserve">. </w:t>
      </w:r>
      <w:r w:rsidR="006E61B4">
        <w:t xml:space="preserve"> </w:t>
      </w:r>
      <w:r w:rsidR="00D8753F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76475D" w:rsidP="00003730" w:rsidR="0076475D">
      <w:pPr>
        <w:ind w:firstLine="708"/>
        <w:jc w:val="both"/>
      </w:pPr>
      <w:r>
        <w:t>I/ Dopušta se povrat u prijašnje stanje, te se ukida</w:t>
      </w:r>
      <w:r w:rsidR="00B73728">
        <w:t xml:space="preserve"> rješenje ovoga suda br. St-</w:t>
      </w:r>
      <w:proofErr w:type="spellStart"/>
      <w:r w:rsidR="00761E6E">
        <w:t>2456</w:t>
      </w:r>
      <w:proofErr w:type="spellEnd"/>
      <w:r w:rsidR="00D96588">
        <w:t>/</w:t>
      </w:r>
      <w:proofErr w:type="spellStart"/>
      <w:r w:rsidR="00D96588">
        <w:t>16</w:t>
      </w:r>
      <w:proofErr w:type="spellEnd"/>
      <w:r w:rsidR="00D96588">
        <w:t xml:space="preserve">-4 </w:t>
      </w:r>
      <w:r w:rsidR="00B73728">
        <w:t xml:space="preserve">od </w:t>
      </w:r>
      <w:proofErr w:type="spellStart"/>
      <w:r w:rsidR="00761E6E">
        <w:t>13</w:t>
      </w:r>
      <w:proofErr w:type="spellEnd"/>
      <w:r w:rsidR="00B73728">
        <w:t xml:space="preserve">. </w:t>
      </w:r>
      <w:r w:rsidR="00D96588">
        <w:t>prosinca</w:t>
      </w:r>
      <w:r w:rsidR="00B73728">
        <w:t xml:space="preserve"> </w:t>
      </w:r>
      <w:proofErr w:type="spellStart"/>
      <w:r w:rsidR="00B73728">
        <w:t>2016.g</w:t>
      </w:r>
      <w:proofErr w:type="spellEnd"/>
      <w:r w:rsidR="00B73728">
        <w:t>.</w:t>
      </w:r>
      <w:r>
        <w:t xml:space="preserve"> </w:t>
      </w:r>
    </w:p>
    <w:p w:rsidRDefault="0076475D" w:rsidP="00003730" w:rsidR="0076475D">
      <w:pPr>
        <w:ind w:firstLine="708"/>
        <w:jc w:val="both"/>
      </w:pPr>
    </w:p>
    <w:p w:rsidRDefault="0076475D" w:rsidP="00003730" w:rsidR="00520DFA">
      <w:pPr>
        <w:ind w:firstLine="708"/>
        <w:jc w:val="both"/>
      </w:pPr>
      <w:r>
        <w:t xml:space="preserve">II/ </w:t>
      </w:r>
      <w:r w:rsidR="00F33FAA">
        <w:t>Obustavlja se skraćeni stečajni postupak nad dužnikom</w:t>
      </w:r>
      <w:r w:rsidR="009B30E5">
        <w:t xml:space="preserve"> </w:t>
      </w:r>
      <w:proofErr w:type="spellStart"/>
      <w:r w:rsidR="00E146EB">
        <w:t>DJG</w:t>
      </w:r>
      <w:proofErr w:type="spellEnd"/>
      <w:r w:rsidR="00E146EB">
        <w:t xml:space="preserve">-SPORT d.o.o. Zagreb, Čakovečka </w:t>
      </w:r>
      <w:proofErr w:type="spellStart"/>
      <w:r w:rsidR="00E146EB">
        <w:t>29</w:t>
      </w:r>
      <w:proofErr w:type="spellEnd"/>
      <w:r w:rsidR="00E146EB">
        <w:t xml:space="preserve">, </w:t>
      </w:r>
      <w:proofErr w:type="spellStart"/>
      <w:r w:rsidR="00E146EB">
        <w:t>OIB</w:t>
      </w:r>
      <w:proofErr w:type="spellEnd"/>
      <w:r w:rsidR="00E146EB">
        <w:t xml:space="preserve">: </w:t>
      </w:r>
      <w:proofErr w:type="spellStart"/>
      <w:r w:rsidR="00E146EB">
        <w:t>76867086931</w:t>
      </w:r>
      <w:proofErr w:type="spellEnd"/>
      <w:r w:rsidR="00F33FAA">
        <w:t>.</w:t>
      </w:r>
      <w:r w:rsidR="00BB4F51">
        <w:t xml:space="preserve"> </w:t>
      </w:r>
      <w:r w:rsidR="00D4161E">
        <w:t xml:space="preserve"> </w:t>
      </w:r>
      <w:r w:rsidR="00D96588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0D09DC" w:rsidR="003D2393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proofErr w:type="spellStart"/>
      <w:r w:rsidR="00761E6E">
        <w:t>13</w:t>
      </w:r>
      <w:proofErr w:type="spellEnd"/>
      <w:r w:rsidR="00F7152E">
        <w:t xml:space="preserve">. </w:t>
      </w:r>
      <w:r w:rsidR="00D96588">
        <w:t>lipnja</w:t>
      </w:r>
      <w:r w:rsidR="00F33F49">
        <w:t xml:space="preserve"> </w:t>
      </w:r>
      <w:proofErr w:type="spellStart"/>
      <w:r w:rsidR="00F33F49">
        <w:t>201</w:t>
      </w:r>
      <w:r w:rsidR="00D96588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5C0DE1">
        <w:t>Zagreb</w:t>
      </w:r>
      <w:r w:rsidR="00182B44">
        <w:t xml:space="preserve">, Podružnica </w:t>
      </w:r>
      <w:r w:rsidR="00D96588">
        <w:t>Zagreb</w:t>
      </w:r>
      <w:r w:rsidR="00D92820">
        <w:t>,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761E6E">
        <w:t xml:space="preserve"> </w:t>
      </w:r>
      <w:proofErr w:type="spellStart"/>
      <w:r w:rsidR="00761E6E">
        <w:t>DJG</w:t>
      </w:r>
      <w:proofErr w:type="spellEnd"/>
      <w:r w:rsidR="00761E6E">
        <w:t xml:space="preserve">-SPORT d.o.o. Zagreb, </w:t>
      </w:r>
      <w:r w:rsidR="000D09DC">
        <w:t xml:space="preserve">te je povodom objavljenog oglasa </w:t>
      </w:r>
      <w:r w:rsidR="00D92820">
        <w:t xml:space="preserve">putem </w:t>
      </w:r>
      <w:r w:rsidR="00B81DAB">
        <w:t>e-oglasne ploče dan</w:t>
      </w:r>
      <w:r w:rsidR="0055749A">
        <w:t xml:space="preserve">a </w:t>
      </w:r>
      <w:proofErr w:type="spellStart"/>
      <w:r w:rsidR="00D1292A">
        <w:t>31</w:t>
      </w:r>
      <w:proofErr w:type="spellEnd"/>
      <w:r w:rsidR="00B81DAB">
        <w:t>.</w:t>
      </w:r>
      <w:r w:rsidR="0055749A">
        <w:t xml:space="preserve"> </w:t>
      </w:r>
      <w:r w:rsidR="00026B96">
        <w:t>listopada</w:t>
      </w:r>
      <w:r w:rsidR="0055749A">
        <w:t xml:space="preserve"> </w:t>
      </w:r>
      <w:proofErr w:type="spellStart"/>
      <w:r w:rsidR="0055749A">
        <w:t>2016</w:t>
      </w:r>
      <w:r w:rsidR="00B81DAB">
        <w:t>.g</w:t>
      </w:r>
      <w:proofErr w:type="spellEnd"/>
      <w:r w:rsidR="00B81DAB">
        <w:t>.,</w:t>
      </w:r>
      <w:r w:rsidR="000D09DC">
        <w:t xml:space="preserve"> donijeto rješenje ovoga suda br. St-</w:t>
      </w:r>
      <w:proofErr w:type="spellStart"/>
      <w:r w:rsidR="00D1292A">
        <w:t>2456</w:t>
      </w:r>
      <w:proofErr w:type="spellEnd"/>
      <w:r w:rsidR="005767E7">
        <w:t>/</w:t>
      </w:r>
      <w:proofErr w:type="spellStart"/>
      <w:r w:rsidR="005767E7">
        <w:t>16</w:t>
      </w:r>
      <w:proofErr w:type="spellEnd"/>
      <w:r w:rsidR="005767E7">
        <w:t>-4</w:t>
      </w:r>
      <w:r w:rsidR="000D09DC">
        <w:t xml:space="preserve"> od </w:t>
      </w:r>
      <w:proofErr w:type="spellStart"/>
      <w:r w:rsidR="00D1292A">
        <w:t>13</w:t>
      </w:r>
      <w:proofErr w:type="spellEnd"/>
      <w:r w:rsidR="000D09DC">
        <w:t xml:space="preserve">. </w:t>
      </w:r>
      <w:r w:rsidR="00026B96">
        <w:t>prosinca</w:t>
      </w:r>
      <w:r w:rsidR="000D09DC">
        <w:t xml:space="preserve"> </w:t>
      </w:r>
      <w:proofErr w:type="spellStart"/>
      <w:r w:rsidR="000D09DC">
        <w:t>2016.g</w:t>
      </w:r>
      <w:proofErr w:type="spellEnd"/>
      <w:r w:rsidR="000D09DC">
        <w:t>. kojim se istovremeno otvara i zaključuje skraćeni stečajni postupak nad dužnikom.</w:t>
      </w:r>
    </w:p>
    <w:p w:rsidRDefault="003D2393" w:rsidP="000D09DC" w:rsidR="003D2393">
      <w:pPr>
        <w:jc w:val="both"/>
      </w:pPr>
    </w:p>
    <w:p w:rsidRDefault="003D2393" w:rsidP="00AB0564" w:rsidR="00EA1753">
      <w:pPr>
        <w:jc w:val="both"/>
      </w:pPr>
      <w:r>
        <w:tab/>
        <w:t>Protiv navedenog rješenja dužnik je podnio</w:t>
      </w:r>
      <w:r w:rsidR="008C3194">
        <w:t xml:space="preserve"> žalbu dana </w:t>
      </w:r>
      <w:proofErr w:type="spellStart"/>
      <w:r w:rsidR="008C3194">
        <w:t>23</w:t>
      </w:r>
      <w:proofErr w:type="spellEnd"/>
      <w:r w:rsidR="008C3194">
        <w:t xml:space="preserve">. prosinca </w:t>
      </w:r>
      <w:proofErr w:type="spellStart"/>
      <w:r w:rsidR="008C3194">
        <w:t>2016.g</w:t>
      </w:r>
      <w:proofErr w:type="spellEnd"/>
      <w:r w:rsidR="008C3194">
        <w:t>. (zaprimljen</w:t>
      </w:r>
      <w:r w:rsidR="003407AB">
        <w:t>u</w:t>
      </w:r>
      <w:r w:rsidR="008C3194">
        <w:t xml:space="preserve"> na sud)</w:t>
      </w:r>
      <w:r w:rsidR="003407AB">
        <w:t>, koju sud smatra</w:t>
      </w:r>
      <w:r>
        <w:t xml:space="preserve"> </w:t>
      </w:r>
      <w:r w:rsidR="00026B96">
        <w:t>prijedlog</w:t>
      </w:r>
      <w:r w:rsidR="003407AB">
        <w:t>om</w:t>
      </w:r>
      <w:r w:rsidR="00026B96">
        <w:t xml:space="preserve"> za povrat u prijašnje stanje</w:t>
      </w:r>
      <w:r w:rsidR="003407AB">
        <w:t xml:space="preserve"> u skladu s odredbom čl. </w:t>
      </w:r>
      <w:proofErr w:type="spellStart"/>
      <w:r w:rsidR="003407AB">
        <w:t>10</w:t>
      </w:r>
      <w:proofErr w:type="spellEnd"/>
      <w:r w:rsidR="003407AB">
        <w:t xml:space="preserve">. Stečajnog zakona (NN br. </w:t>
      </w:r>
      <w:proofErr w:type="spellStart"/>
      <w:r w:rsidR="003407AB">
        <w:t>71</w:t>
      </w:r>
      <w:proofErr w:type="spellEnd"/>
      <w:r w:rsidR="003407AB">
        <w:t>/</w:t>
      </w:r>
      <w:proofErr w:type="spellStart"/>
      <w:r w:rsidR="003407AB">
        <w:t>15</w:t>
      </w:r>
      <w:proofErr w:type="spellEnd"/>
      <w:r w:rsidR="003407AB">
        <w:t>), u kojoj navodi da nije bilo uvjeta za donošenje pobijanog rješenja</w:t>
      </w:r>
      <w:r w:rsidR="00B97D31">
        <w:t xml:space="preserve">, obzirom da je dužnik izmirio sve svoje obveze, te na dan </w:t>
      </w:r>
      <w:proofErr w:type="spellStart"/>
      <w:r w:rsidR="00B97D31">
        <w:t>19</w:t>
      </w:r>
      <w:proofErr w:type="spellEnd"/>
      <w:r w:rsidR="00B97D31">
        <w:t xml:space="preserve">. prosinca </w:t>
      </w:r>
      <w:proofErr w:type="spellStart"/>
      <w:r w:rsidR="00B97D31">
        <w:t>2016.g</w:t>
      </w:r>
      <w:proofErr w:type="spellEnd"/>
      <w:r w:rsidR="00B97D31">
        <w:t xml:space="preserve">. ishodio Potvrdu </w:t>
      </w:r>
      <w:r w:rsidR="00610BD5">
        <w:t xml:space="preserve">Fine </w:t>
      </w:r>
      <w:r w:rsidR="0065798A">
        <w:t xml:space="preserve">iz koje </w:t>
      </w:r>
      <w:r w:rsidR="00B97D31">
        <w:t>proizlazi da nema nepodmirenih osnova za plaćanje evidentiranih u Očevidniku redoslijeda osnova za plaćanje</w:t>
      </w:r>
      <w:r w:rsidR="00692C16">
        <w:t xml:space="preserve">, u koju Potvrdu je sud izvršio uvid (list </w:t>
      </w:r>
      <w:proofErr w:type="spellStart"/>
      <w:r w:rsidR="00692C16">
        <w:t>24</w:t>
      </w:r>
      <w:proofErr w:type="spellEnd"/>
      <w:r w:rsidR="00692C16">
        <w:t xml:space="preserve"> spisa).</w:t>
      </w:r>
    </w:p>
    <w:p w:rsidRDefault="00BC796E" w:rsidP="00BC796E" w:rsidR="00BC796E">
      <w:pPr>
        <w:jc w:val="right"/>
      </w:pPr>
      <w:r>
        <w:lastRenderedPageBreak/>
        <w:t>2 St-</w:t>
      </w:r>
      <w:proofErr w:type="spellStart"/>
      <w:r>
        <w:t>367</w:t>
      </w:r>
      <w:proofErr w:type="spellEnd"/>
      <w:r>
        <w:t>/</w:t>
      </w:r>
      <w:proofErr w:type="spellStart"/>
      <w:r>
        <w:t>17</w:t>
      </w:r>
      <w:proofErr w:type="spellEnd"/>
      <w:r>
        <w:t>-7</w:t>
      </w:r>
    </w:p>
    <w:p w:rsidRDefault="00BC796E" w:rsidP="00BC796E" w:rsidR="00BC796E">
      <w:pPr>
        <w:jc w:val="center"/>
      </w:pPr>
      <w:r>
        <w:t>2</w:t>
      </w:r>
    </w:p>
    <w:p w:rsidRDefault="00BC796E" w:rsidP="00BC796E" w:rsidR="00BC796E">
      <w:pPr>
        <w:jc w:val="center"/>
      </w:pPr>
    </w:p>
    <w:p w:rsidRDefault="00BC796E" w:rsidP="00BC796E" w:rsidR="00BC796E">
      <w:pPr>
        <w:jc w:val="center"/>
      </w:pPr>
    </w:p>
    <w:p w:rsidRDefault="008B0DEB" w:rsidP="008B0DEB" w:rsidR="00BF2745">
      <w:pPr>
        <w:jc w:val="both"/>
      </w:pPr>
      <w:r>
        <w:tab/>
      </w:r>
      <w:r w:rsidR="00BF2745">
        <w:t xml:space="preserve">Kako postoji opravdani razlog za propuštanje od strane dužnika, tj. pravovremeno donošenje Potvrde od strane Fine, </w:t>
      </w:r>
      <w:r w:rsidR="00BC796E">
        <w:t>to</w:t>
      </w:r>
      <w:r w:rsidR="00BC796E" w:rsidRPr="00BC796E">
        <w:t xml:space="preserve"> </w:t>
      </w:r>
      <w:r w:rsidR="00BC796E">
        <w:t xml:space="preserve">je sud dopustio povrat u prijašnje stanje i ukinuo naprijed navedeno rješenje, dakle odlučio kao u izreci rješenja pod t. I u skladu s odredbom čl. </w:t>
      </w:r>
      <w:proofErr w:type="spellStart"/>
      <w:r w:rsidR="00BC796E">
        <w:t>117</w:t>
      </w:r>
      <w:proofErr w:type="spellEnd"/>
      <w:r w:rsidR="00BC796E">
        <w:t xml:space="preserve">. st. 1. i 3. </w:t>
      </w:r>
      <w:proofErr w:type="spellStart"/>
      <w:r w:rsidR="00BC796E">
        <w:t>ZPP</w:t>
      </w:r>
      <w:proofErr w:type="spellEnd"/>
      <w:r w:rsidR="00BC796E">
        <w:t xml:space="preserve">-a. </w:t>
      </w:r>
    </w:p>
    <w:p w:rsidRDefault="00F82177" w:rsidP="00BF673B" w:rsidR="00F82177">
      <w:pPr>
        <w:ind w:firstLine="708"/>
        <w:jc w:val="both"/>
      </w:pPr>
    </w:p>
    <w:p w:rsidRDefault="005B35A4" w:rsidP="00F82177" w:rsidR="009D3990">
      <w:pPr>
        <w:ind w:firstLine="708"/>
        <w:jc w:val="both"/>
      </w:pPr>
      <w:r>
        <w:t xml:space="preserve">Obzirom da ne postoje </w:t>
      </w:r>
      <w:r w:rsidR="009D3990">
        <w:t>stečajni razlozi i nisu ispunjene pretpostavke za otvaranje</w:t>
      </w:r>
      <w:r>
        <w:t xml:space="preserve"> skraćenog</w:t>
      </w:r>
      <w:r w:rsidR="009D3990">
        <w:t xml:space="preserve"> stečajnog postupka, </w:t>
      </w:r>
      <w:r w:rsidR="00F82177">
        <w:t xml:space="preserve">to je </w:t>
      </w:r>
      <w:r w:rsidR="00BF673B">
        <w:t>usvajajući prijedlog dužnika,</w:t>
      </w:r>
      <w:r w:rsidR="00F82177">
        <w:t xml:space="preserve"> odlučeno</w:t>
      </w:r>
      <w:r w:rsidR="006737CE">
        <w:t xml:space="preserve"> kao u izreci rješenja</w:t>
      </w:r>
      <w:r w:rsidR="009A70EA">
        <w:t xml:space="preserve"> pod t. II,</w:t>
      </w:r>
      <w:r w:rsidR="006737CE">
        <w:t xml:space="preserve"> u skladu s odredbom čl. 5.,</w:t>
      </w:r>
      <w:r w:rsidR="00C31DE7">
        <w:t xml:space="preserve"> čl. 6., čl. </w:t>
      </w:r>
      <w:r w:rsidR="006737CE">
        <w:t>7.</w:t>
      </w:r>
      <w:r w:rsidR="00C31DE7">
        <w:t xml:space="preserve"> i čl. </w:t>
      </w:r>
      <w:proofErr w:type="spellStart"/>
      <w:r w:rsidR="00C31DE7">
        <w:t>433</w:t>
      </w:r>
      <w:proofErr w:type="spellEnd"/>
      <w:r w:rsidR="00C31DE7">
        <w:t>.</w:t>
      </w:r>
      <w:r w:rsidR="006737CE">
        <w:t xml:space="preserve"> Stečajnog zakona.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8B0DEB">
        <w:t>27</w:t>
      </w:r>
      <w:proofErr w:type="spellEnd"/>
      <w:r w:rsidR="00C82343">
        <w:t xml:space="preserve">. </w:t>
      </w:r>
      <w:r w:rsidR="008B0DEB">
        <w:t>veljače</w:t>
      </w:r>
      <w:r w:rsidR="009C6895">
        <w:t xml:space="preserve"> </w:t>
      </w:r>
      <w:proofErr w:type="spellStart"/>
      <w:r w:rsidR="009C6895">
        <w:t>2017</w:t>
      </w:r>
      <w:proofErr w:type="spellEnd"/>
      <w:r w:rsidR="00C82343">
        <w:t xml:space="preserve">.  </w:t>
      </w:r>
    </w:p>
    <w:p w:rsidRDefault="00AB0564" w:rsidP="00520DFA" w:rsidR="00EF770D">
      <w:pPr>
        <w:pStyle w:val="Tijeloteksta"/>
        <w:jc w:val="center"/>
      </w:pPr>
      <w:r>
        <w:t xml:space="preserve"> </w:t>
      </w: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653125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AE42CE">
        <w:t xml:space="preserve"> </w:t>
      </w:r>
      <w:proofErr w:type="spellStart"/>
      <w:r w:rsidR="008B0DEB">
        <w:t>27.3</w:t>
      </w:r>
      <w:proofErr w:type="spellEnd"/>
      <w:r w:rsidR="008B0DEB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3730"/>
    <w:rsid w:val="000041DA"/>
    <w:rsid w:val="00011A1F"/>
    <w:rsid w:val="00017F4A"/>
    <w:rsid w:val="00026B96"/>
    <w:rsid w:val="000276CD"/>
    <w:rsid w:val="00054485"/>
    <w:rsid w:val="0006489C"/>
    <w:rsid w:val="000741DD"/>
    <w:rsid w:val="00086CC9"/>
    <w:rsid w:val="000C47AE"/>
    <w:rsid w:val="000C7A60"/>
    <w:rsid w:val="000D09DC"/>
    <w:rsid w:val="000E6A82"/>
    <w:rsid w:val="00101327"/>
    <w:rsid w:val="001013B8"/>
    <w:rsid w:val="001257A9"/>
    <w:rsid w:val="001643FC"/>
    <w:rsid w:val="001648A2"/>
    <w:rsid w:val="0017007B"/>
    <w:rsid w:val="00171061"/>
    <w:rsid w:val="00173C56"/>
    <w:rsid w:val="00180465"/>
    <w:rsid w:val="00182B44"/>
    <w:rsid w:val="001C6EA2"/>
    <w:rsid w:val="001D67A1"/>
    <w:rsid w:val="001D7FB0"/>
    <w:rsid w:val="001F739B"/>
    <w:rsid w:val="0021679A"/>
    <w:rsid w:val="0024241D"/>
    <w:rsid w:val="002623DC"/>
    <w:rsid w:val="00270458"/>
    <w:rsid w:val="00290726"/>
    <w:rsid w:val="00291A4E"/>
    <w:rsid w:val="00293A9C"/>
    <w:rsid w:val="002B6B2E"/>
    <w:rsid w:val="002C1351"/>
    <w:rsid w:val="002C569A"/>
    <w:rsid w:val="002E0208"/>
    <w:rsid w:val="00312176"/>
    <w:rsid w:val="0033604D"/>
    <w:rsid w:val="003407AB"/>
    <w:rsid w:val="0034252F"/>
    <w:rsid w:val="00364026"/>
    <w:rsid w:val="003660B7"/>
    <w:rsid w:val="003741F2"/>
    <w:rsid w:val="003A1FBD"/>
    <w:rsid w:val="003A7C8B"/>
    <w:rsid w:val="003B6C7C"/>
    <w:rsid w:val="003C7EC0"/>
    <w:rsid w:val="003D08B4"/>
    <w:rsid w:val="003D2393"/>
    <w:rsid w:val="003F2C27"/>
    <w:rsid w:val="00403330"/>
    <w:rsid w:val="00406B4F"/>
    <w:rsid w:val="004232B5"/>
    <w:rsid w:val="00444EA2"/>
    <w:rsid w:val="0045383A"/>
    <w:rsid w:val="00487157"/>
    <w:rsid w:val="00495676"/>
    <w:rsid w:val="004A619D"/>
    <w:rsid w:val="004A6E18"/>
    <w:rsid w:val="004F1ABF"/>
    <w:rsid w:val="004F3B9A"/>
    <w:rsid w:val="0050274A"/>
    <w:rsid w:val="005064EA"/>
    <w:rsid w:val="00520DFA"/>
    <w:rsid w:val="00523295"/>
    <w:rsid w:val="00524F16"/>
    <w:rsid w:val="00527C0A"/>
    <w:rsid w:val="00534927"/>
    <w:rsid w:val="00534E0F"/>
    <w:rsid w:val="005420F0"/>
    <w:rsid w:val="0055749A"/>
    <w:rsid w:val="00566CDF"/>
    <w:rsid w:val="00573033"/>
    <w:rsid w:val="005767E7"/>
    <w:rsid w:val="00584332"/>
    <w:rsid w:val="0059098C"/>
    <w:rsid w:val="005B35A4"/>
    <w:rsid w:val="005C0DE1"/>
    <w:rsid w:val="005D7612"/>
    <w:rsid w:val="00610BD5"/>
    <w:rsid w:val="00617B3C"/>
    <w:rsid w:val="006231ED"/>
    <w:rsid w:val="00626E82"/>
    <w:rsid w:val="00642B53"/>
    <w:rsid w:val="00653125"/>
    <w:rsid w:val="0065798A"/>
    <w:rsid w:val="006737CE"/>
    <w:rsid w:val="00692C16"/>
    <w:rsid w:val="006A4170"/>
    <w:rsid w:val="006A421D"/>
    <w:rsid w:val="006C3FCC"/>
    <w:rsid w:val="006E61B4"/>
    <w:rsid w:val="007261FC"/>
    <w:rsid w:val="00731CE9"/>
    <w:rsid w:val="00736A7F"/>
    <w:rsid w:val="00742F86"/>
    <w:rsid w:val="0074561D"/>
    <w:rsid w:val="00751321"/>
    <w:rsid w:val="00755889"/>
    <w:rsid w:val="00761E6E"/>
    <w:rsid w:val="00762895"/>
    <w:rsid w:val="0076475D"/>
    <w:rsid w:val="007741C6"/>
    <w:rsid w:val="00782E35"/>
    <w:rsid w:val="00793A2B"/>
    <w:rsid w:val="007A0E8A"/>
    <w:rsid w:val="007A2FD6"/>
    <w:rsid w:val="007C0B45"/>
    <w:rsid w:val="007C47FE"/>
    <w:rsid w:val="007C5AF2"/>
    <w:rsid w:val="007E6C8C"/>
    <w:rsid w:val="007E7F9D"/>
    <w:rsid w:val="007F07B9"/>
    <w:rsid w:val="008151B4"/>
    <w:rsid w:val="00862211"/>
    <w:rsid w:val="008B0DEB"/>
    <w:rsid w:val="008B33A8"/>
    <w:rsid w:val="008C3194"/>
    <w:rsid w:val="008D5FDB"/>
    <w:rsid w:val="008E5796"/>
    <w:rsid w:val="008F1997"/>
    <w:rsid w:val="008F3526"/>
    <w:rsid w:val="00905EAD"/>
    <w:rsid w:val="009240E0"/>
    <w:rsid w:val="0093098B"/>
    <w:rsid w:val="00976D15"/>
    <w:rsid w:val="009A70EA"/>
    <w:rsid w:val="009B30E5"/>
    <w:rsid w:val="009C6895"/>
    <w:rsid w:val="009D3990"/>
    <w:rsid w:val="009D42F4"/>
    <w:rsid w:val="009E04FF"/>
    <w:rsid w:val="009E1D6C"/>
    <w:rsid w:val="00A071BA"/>
    <w:rsid w:val="00A11D11"/>
    <w:rsid w:val="00A12C16"/>
    <w:rsid w:val="00A35140"/>
    <w:rsid w:val="00A353A4"/>
    <w:rsid w:val="00A43641"/>
    <w:rsid w:val="00A579DC"/>
    <w:rsid w:val="00A94EE7"/>
    <w:rsid w:val="00AA13E3"/>
    <w:rsid w:val="00AB0564"/>
    <w:rsid w:val="00AB7CFF"/>
    <w:rsid w:val="00AD0382"/>
    <w:rsid w:val="00AD10D4"/>
    <w:rsid w:val="00AD58EF"/>
    <w:rsid w:val="00AE42CE"/>
    <w:rsid w:val="00AF760D"/>
    <w:rsid w:val="00B03E74"/>
    <w:rsid w:val="00B0527A"/>
    <w:rsid w:val="00B10858"/>
    <w:rsid w:val="00B14447"/>
    <w:rsid w:val="00B40D13"/>
    <w:rsid w:val="00B417BA"/>
    <w:rsid w:val="00B46738"/>
    <w:rsid w:val="00B67A20"/>
    <w:rsid w:val="00B73728"/>
    <w:rsid w:val="00B81DAB"/>
    <w:rsid w:val="00B97D31"/>
    <w:rsid w:val="00BB4F51"/>
    <w:rsid w:val="00BC36BB"/>
    <w:rsid w:val="00BC796E"/>
    <w:rsid w:val="00BD36F0"/>
    <w:rsid w:val="00BE6CC8"/>
    <w:rsid w:val="00BF2745"/>
    <w:rsid w:val="00BF673B"/>
    <w:rsid w:val="00C01A1D"/>
    <w:rsid w:val="00C1066C"/>
    <w:rsid w:val="00C12BAD"/>
    <w:rsid w:val="00C163C5"/>
    <w:rsid w:val="00C21861"/>
    <w:rsid w:val="00C31DE7"/>
    <w:rsid w:val="00C43EBD"/>
    <w:rsid w:val="00C76909"/>
    <w:rsid w:val="00C82343"/>
    <w:rsid w:val="00CC758C"/>
    <w:rsid w:val="00CD017A"/>
    <w:rsid w:val="00CD417C"/>
    <w:rsid w:val="00CE3078"/>
    <w:rsid w:val="00D0590F"/>
    <w:rsid w:val="00D10204"/>
    <w:rsid w:val="00D1292A"/>
    <w:rsid w:val="00D334B8"/>
    <w:rsid w:val="00D36A9D"/>
    <w:rsid w:val="00D4161E"/>
    <w:rsid w:val="00D52615"/>
    <w:rsid w:val="00D871EE"/>
    <w:rsid w:val="00D8753F"/>
    <w:rsid w:val="00D92820"/>
    <w:rsid w:val="00D96588"/>
    <w:rsid w:val="00D96CF0"/>
    <w:rsid w:val="00DB052E"/>
    <w:rsid w:val="00DC51C2"/>
    <w:rsid w:val="00DE5440"/>
    <w:rsid w:val="00DF5259"/>
    <w:rsid w:val="00E07DA0"/>
    <w:rsid w:val="00E146EB"/>
    <w:rsid w:val="00E2168A"/>
    <w:rsid w:val="00E426F8"/>
    <w:rsid w:val="00E512E8"/>
    <w:rsid w:val="00E72D3D"/>
    <w:rsid w:val="00E72FCE"/>
    <w:rsid w:val="00E8574E"/>
    <w:rsid w:val="00E93C24"/>
    <w:rsid w:val="00EA1753"/>
    <w:rsid w:val="00EB0DF2"/>
    <w:rsid w:val="00EB12CD"/>
    <w:rsid w:val="00ED1E0F"/>
    <w:rsid w:val="00EF770D"/>
    <w:rsid w:val="00F0353E"/>
    <w:rsid w:val="00F10B53"/>
    <w:rsid w:val="00F209C4"/>
    <w:rsid w:val="00F33F49"/>
    <w:rsid w:val="00F33FAA"/>
    <w:rsid w:val="00F34306"/>
    <w:rsid w:val="00F36582"/>
    <w:rsid w:val="00F4602D"/>
    <w:rsid w:val="00F7152E"/>
    <w:rsid w:val="00F758CB"/>
    <w:rsid w:val="00F82177"/>
    <w:rsid w:val="00FB1A3C"/>
    <w:rsid w:val="00FD0D3C"/>
    <w:rsid w:val="00FD16AB"/>
    <w:rsid w:val="00FD2B66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231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1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1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1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1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231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1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1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1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1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St-367/2017</izvorni_sadrzaj>
    <derivirana_varijabla naziv="DomainObject.Predmet.OznakaBroj_1">St-367/2017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DJG-SPORT d.o.o.</izvorni_sadrzaj>
    <derivirana_varijabla naziv="DomainObject.Predmet.ProtustrankaFormated_1">  DJG-SPORT d.o.o.</derivirana_varijabla>
  </DomainObject.Predmet.ProtustrankaFormated>
  <DomainObject.Predmet.ProtustrankaFormatedOIB>
    <izvorni_sadrzaj>  DJG-SPORT d.o.o., OIB 76867086931</izvorni_sadrzaj>
    <derivirana_varijabla naziv="DomainObject.Predmet.ProtustrankaFormatedOIB_1">  DJG-SPORT d.o.o., OIB 76867086931</derivirana_varijabla>
  </DomainObject.Predmet.ProtustrankaFormatedOIB>
  <DomainObject.Predmet.ProtustrankaFormatedWithAdress>
    <izvorni_sadrzaj> DJG-SPORT d.o.o., Čakovečka 29, 10000 Zagreb</izvorni_sadrzaj>
    <derivirana_varijabla naziv="DomainObject.Predmet.ProtustrankaFormatedWithAdress_1"> DJG-SPORT d.o.o., Čakovečka 29, 10000 Zagreb</derivirana_varijabla>
  </DomainObject.Predmet.ProtustrankaFormatedWithAdress>
  <DomainObject.Predmet.ProtustrankaFormatedWithAdressOIB>
    <izvorni_sadrzaj> DJG-SPORT d.o.o., OIB 76867086931, Čakovečka 29, 10000 Zagreb</izvorni_sadrzaj>
    <derivirana_varijabla naziv="DomainObject.Predmet.ProtustrankaFormatedWithAdressOIB_1"> DJG-SPORT d.o.o., OIB 76867086931, Čakovečka 29, 10000 Zagreb</derivirana_varijabla>
  </DomainObject.Predmet.ProtustrankaFormatedWithAdressOIB>
  <DomainObject.Predmet.ProtustrankaWithAdress>
    <izvorni_sadrzaj>DJG-SPORT d.o.o. Čakovečka 29, 10000 Zagreb</izvorni_sadrzaj>
    <derivirana_varijabla naziv="DomainObject.Predmet.ProtustrankaWithAdress_1">DJG-SPORT d.o.o. Čakovečka 29, 10000 Zagreb</derivirana_varijabla>
  </DomainObject.Predmet.ProtustrankaWithAdress>
  <DomainObject.Predmet.ProtustrankaWithAdressOIB>
    <izvorni_sadrzaj>DJG-SPORT d.o.o., OIB 76867086931, Čakovečka 29, 10000 Zagreb</izvorni_sadrzaj>
    <derivirana_varijabla naziv="DomainObject.Predmet.ProtustrankaWithAdressOIB_1">DJG-SPORT d.o.o., OIB 76867086931, Čakovečka 29, 10000 Zagreb</derivirana_varijabla>
  </DomainObject.Predmet.ProtustrankaWithAdressOIB>
  <DomainObject.Predmet.ProtustrankaNazivFormated>
    <izvorni_sadrzaj>DJG-SPORT d.o.o.</izvorni_sadrzaj>
    <derivirana_varijabla naziv="DomainObject.Predmet.ProtustrankaNazivFormated_1">DJG-SPORT d.o.o.</derivirana_varijabla>
  </DomainObject.Predmet.ProtustrankaNazivFormated>
  <DomainObject.Predmet.ProtustrankaNazivFormatedOIB>
    <izvorni_sadrzaj>DJG-SPORT d.o.o., OIB 76867086931</izvorni_sadrzaj>
    <derivirana_varijabla naziv="DomainObject.Predmet.ProtustrankaNazivFormatedOIB_1">DJG-SPORT d.o.o., OIB 76867086931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DJG-SPORT d.o.o.</item>
    </izvorni_sadrzaj>
    <derivirana_varijabla naziv="DomainObject.Predmet.ProtuStrankaListFormated_1">
      <item>DJG-SPORT d.o.o.</item>
    </derivirana_varijabla>
  </DomainObject.Predmet.ProtuStrankaListFormated>
  <DomainObject.Predmet.ProtuStrankaListFormatedOIB>
    <izvorni_sadrzaj>
      <item>DJG-SPORT d.o.o., OIB 76867086931</item>
    </izvorni_sadrzaj>
    <derivirana_varijabla naziv="DomainObject.Predmet.ProtuStrankaListFormatedOIB_1">
      <item>DJG-SPORT d.o.o., OIB 76867086931</item>
    </derivirana_varijabla>
  </DomainObject.Predmet.ProtuStrankaListFormatedOIB>
  <DomainObject.Predmet.ProtuStrankaListFormatedWithAdress>
    <izvorni_sadrzaj>
      <item>DJG-SPORT d.o.o., Čakovečka 29, 10000 Zagreb</item>
    </izvorni_sadrzaj>
    <derivirana_varijabla naziv="DomainObject.Predmet.ProtuStrankaListFormatedWithAdress_1">
      <item>DJG-SPORT d.o.o., Čakovečka 29, 10000 Zagreb</item>
    </derivirana_varijabla>
  </DomainObject.Predmet.ProtuStrankaListFormatedWithAdress>
  <DomainObject.Predmet.ProtuStrankaListFormatedWithAdressOIB>
    <izvorni_sadrzaj>
      <item>DJG-SPORT d.o.o., OIB 76867086931, Čakovečka 29, 10000 Zagreb</item>
    </izvorni_sadrzaj>
    <derivirana_varijabla naziv="DomainObject.Predmet.ProtuStrankaListFormatedWithAdressOIB_1">
      <item>DJG-SPORT d.o.o., OIB 76867086931, Čakovečka 29, 10000 Zagreb</item>
    </derivirana_varijabla>
  </DomainObject.Predmet.ProtuStrankaListFormatedWithAdressOIB>
  <DomainObject.Predmet.ProtuStrankaListNazivFormated>
    <izvorni_sadrzaj>
      <item>DJG-SPORT d.o.o.</item>
    </izvorni_sadrzaj>
    <derivirana_varijabla naziv="DomainObject.Predmet.ProtuStrankaListNazivFormated_1">
      <item>DJG-SPORT d.o.o.</item>
    </derivirana_varijabla>
  </DomainObject.Predmet.ProtuStrankaListNazivFormated>
  <DomainObject.Predmet.ProtuStrankaListNazivFormatedOIB>
    <izvorni_sadrzaj>
      <item>DJG-SPORT d.o.o., OIB 76867086931</item>
    </izvorni_sadrzaj>
    <derivirana_varijabla naziv="DomainObject.Predmet.ProtuStrankaListNazivFormatedOIB_1">
      <item>DJG-SPORT d.o.o., OIB 76867086931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DJG-SPORT d.o.o.</izvorni_sadrzaj>
    <derivirana_varijabla naziv="DomainObject.Predmet.ProtustrankaIDrugi_1">DJG-SPORT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DJG-SPORT d.o.o., OIB 76867086931, Čakovečka 29, 10000 Zagreb</izvorni_sadrzaj>
    <derivirana_varijabla naziv="DomainObject.Predmet.ProtustrankaIDrugiAdressOIB_1">DJG-SPORT d.o.o., OIB 76867086931, Čakovečka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DJG-SPORT d.o.o.</item>
      <item>FINA Regionalni centar Zagreb</item>
    </izvorni_sadrzaj>
    <derivirana_varijabla naziv="DomainObject.Predmet.SudioniciListNaziv_1">
      <item>DJG-SPORT d.o.o.</item>
      <item>FINA Regionalni centar Zagreb</item>
    </derivirana_varijabla>
  </DomainObject.Predmet.SudioniciListNaziv>
  <DomainObject.Predmet.SudioniciListAdressOIB>
    <izvorni_sadrzaj>
      <item>DJG-SPORT d.o.o., OIB 76867086931, Čakovečka 29,10000 Zagreb</item>
      <item>FINA Regionalni centar Zagreb, OIB 85821130368, Trg svibanjskih žrtava 1995. br. 1,10000 Zagreb</item>
    </izvorni_sadrzaj>
    <derivirana_varijabla naziv="DomainObject.Predmet.SudioniciListAdressOIB_1">
      <item>DJG-SPORT d.o.o., OIB 76867086931, Čakovečka 29,10000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76867086931</item>
      <item>, OIB 85821130368</item>
    </izvorni_sadrzaj>
    <derivirana_varijabla naziv="DomainObject.Predmet.SudioniciListNazivOIB_1">
      <item>, OIB 76867086931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92A3F1-69ED-440C-B144-00B956992C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433</properties:Words>
  <properties:Characters>2230</properties:Characters>
  <properties:Lines>181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2017-02-27T09:35:00Z</dcterms:created>
  <dc:creator>wsadmin</dc:creator>
  <cp:lastModifiedBy>Sanda Gučić</cp:lastModifiedBy>
  <cp:lastPrinted>2016-12-02T09:28:00Z</cp:lastPrinted>
  <dcterms:modified xmlns:xsi="http://www.w3.org/2001/XMLSchema-instance" xsi:type="dcterms:W3CDTF">2017-02-27T09:37:00Z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