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7337" w14:paraId="eb8733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</w:t>
      </w:r>
      <w:r w:rsidR="00690683">
        <w:t>826</w:t>
      </w:r>
      <w:r w:rsidR="00027114">
        <w:t>/16-</w:t>
      </w:r>
      <w:r w:rsidR="000E2EF3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83553A">
        <w:t>DOMINATUS j.d.o.o. za usluge i trgovinu, Josipovac, K. P. Svačića 1, MBS: 030143957, OIB: 66140134507</w:t>
      </w:r>
      <w:r w:rsidR="00FF1E09">
        <w:t>,</w:t>
      </w:r>
      <w:r>
        <w:t xml:space="preserve"> dana 1</w:t>
      </w:r>
      <w:r w:rsidR="000E2EF3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83553A">
        <w:t>DOMINATUS j.d.o.o. za usluge i trgovinu, Josipovac, K. P. Svačića 1, MBS: 030143957, OIB: 66140134507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B44897" w:rsidR="00B44897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B44897" w:rsidRPr="00B03FBD">
        <w:t xml:space="preserve">Zdenko Krstić, </w:t>
      </w:r>
      <w:r w:rsidR="00B44897">
        <w:t xml:space="preserve">Čeminac, Matije Gupca 23, OIB: </w:t>
      </w:r>
      <w:r w:rsidR="00B44897" w:rsidRPr="00B03FBD">
        <w:t>13827089798</w:t>
      </w:r>
      <w:r w:rsidR="00B44897">
        <w:t xml:space="preserve"> s poslovnom adresom Osijek, Županijska 2.</w:t>
      </w:r>
    </w:p>
    <w:p w:rsidRDefault="00C211C4" w:rsidP="00B44897" w:rsidR="00C211C4">
      <w:pPr>
        <w:pStyle w:val="Odlomakpopisa"/>
        <w:tabs>
          <w:tab w:pos="6195" w:val="left"/>
        </w:tabs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83553A">
        <w:t>DOMINATUS j.d.o.o. za usluge i trgovinu, Josipovac, K. P. Svačića 1, MBS: 030143957, OIB: 66140134507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B44897">
        <w:t>ana 14</w:t>
      </w:r>
      <w:r w:rsidR="001F3914">
        <w:t xml:space="preserve">. </w:t>
      </w:r>
      <w:r w:rsidR="00C211C4">
        <w:t>lipnja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83553A">
        <w:t>DOMINATUS j.d.o.o. za usluge i trgovinu, Josipovac, K. P. Svačića 1, MBS: 030143957, OIB: 66140134507</w:t>
      </w:r>
      <w:r>
        <w:t>.</w:t>
      </w:r>
    </w:p>
    <w:p w:rsidRDefault="00C211C4" w:rsidP="00C211C4" w:rsidR="00C211C4">
      <w:pPr>
        <w:jc w:val="both"/>
      </w:pPr>
    </w:p>
    <w:p w:rsidRDefault="00FD27CC" w:rsidP="009A079B" w:rsidR="00FD27CC">
      <w:pPr>
        <w:pStyle w:val="Tijeloteksta"/>
        <w:jc w:val="right"/>
      </w:pPr>
    </w:p>
    <w:p w:rsidRDefault="00FD27CC" w:rsidP="00B44897" w:rsidR="00FD27CC">
      <w:pPr>
        <w:pStyle w:val="Tijeloteksta"/>
      </w:pPr>
    </w:p>
    <w:p w:rsidRDefault="00B44897" w:rsidP="00B44897" w:rsidR="00B44897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</w:t>
      </w:r>
      <w:r w:rsidR="00690683">
        <w:t>826</w:t>
      </w:r>
      <w:r w:rsidR="000E2EF3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0E2EF3">
        <w:t>20</w:t>
      </w:r>
      <w:r>
        <w:t xml:space="preserve">. </w:t>
      </w:r>
      <w:r w:rsidR="000E2EF3">
        <w:t>lipnja</w:t>
      </w:r>
      <w:r>
        <w:t xml:space="preserve"> 2016. godine objavio oglas na mrežnoj stranici e-Oglasna ploča sudova pod poslovnim brojem St-</w:t>
      </w:r>
      <w:r w:rsidR="00626C97">
        <w:t>1</w:t>
      </w:r>
      <w:r w:rsidR="00690683">
        <w:t>826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0E2EF3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9F6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069F6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90683"/>
    <w:rsid w:val="006A53CA"/>
    <w:rsid w:val="006F0BE4"/>
    <w:rsid w:val="00712A35"/>
    <w:rsid w:val="00730373"/>
    <w:rsid w:val="00777FF0"/>
    <w:rsid w:val="00810F29"/>
    <w:rsid w:val="0082243D"/>
    <w:rsid w:val="0083553A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640FA"/>
    <w:rsid w:val="00AC2B4F"/>
    <w:rsid w:val="00AC2EA2"/>
    <w:rsid w:val="00AE6351"/>
    <w:rsid w:val="00B447A0"/>
    <w:rsid w:val="00B44897"/>
    <w:rsid w:val="00B549E5"/>
    <w:rsid w:val="00B80AFD"/>
    <w:rsid w:val="00B82754"/>
    <w:rsid w:val="00BA5F49"/>
    <w:rsid w:val="00BB1CF1"/>
    <w:rsid w:val="00C211C4"/>
    <w:rsid w:val="00C27877"/>
    <w:rsid w:val="00C3775B"/>
    <w:rsid w:val="00C76E52"/>
    <w:rsid w:val="00C818C4"/>
    <w:rsid w:val="00C824FB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D27CC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069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69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9F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9F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069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69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9F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9F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1826</izvorni_sadrzaj>
    <derivirana_varijabla naziv="DomainObject.Predmet.Broj_1">1826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St-1826/2016</izvorni_sadrzaj>
    <derivirana_varijabla naziv="DomainObject.Predmet.OznakaBroj_1">St-1826/2016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DOMINATUS j.d.o.o. za usluge i trgovinu</izvorni_sadrzaj>
    <derivirana_varijabla naziv="DomainObject.Predmet.ProtustrankaFormated_1">  DOMINATUS j.d.o.o. za usluge i trgovinu</derivirana_varijabla>
  </DomainObject.Predmet.ProtustrankaFormated>
  <DomainObject.Predmet.ProtustrankaFormatedOIB>
    <izvorni_sadrzaj>  DOMINATUS j.d.o.o. za usluge i trgovinu, OIB 66140134507</izvorni_sadrzaj>
    <derivirana_varijabla naziv="DomainObject.Predmet.ProtustrankaFormatedOIB_1">  DOMINATUS j.d.o.o. za usluge i trgovinu, OIB 66140134507</derivirana_varijabla>
  </DomainObject.Predmet.ProtustrankaFormatedOIB>
  <DomainObject.Predmet.ProtustrankaFormatedWithAdress>
    <izvorni_sadrzaj> DOMINATUS j.d.o.o. za usluge i trgovinu, K.P.Svačića 1, 31220 Josipovac</izvorni_sadrzaj>
    <derivirana_varijabla naziv="DomainObject.Predmet.ProtustrankaFormatedWithAdress_1"> DOMINATUS j.d.o.o. za usluge i trgovinu, K.P.Svačića 1, 31220 Josipovac</derivirana_varijabla>
  </DomainObject.Predmet.ProtustrankaFormatedWithAdress>
  <DomainObject.Predmet.ProtustrankaFormatedWithAdressOIB>
    <izvorni_sadrzaj> DOMINATUS j.d.o.o. za usluge i trgovinu, OIB 66140134507, K.P.Svačića 1, 31220 Josipovac</izvorni_sadrzaj>
    <derivirana_varijabla naziv="DomainObject.Predmet.ProtustrankaFormatedWithAdressOIB_1"> DOMINATUS j.d.o.o. za usluge i trgovinu, OIB 66140134507, K.P.Svačića 1, 31220 Josipovac</derivirana_varijabla>
  </DomainObject.Predmet.ProtustrankaFormatedWithAdressOIB>
  <DomainObject.Predmet.ProtustrankaWithAdress>
    <izvorni_sadrzaj>DOMINATUS j.d.o.o. za usluge i trgovinu K.P.Svačića 1, 31220 Josipovac</izvorni_sadrzaj>
    <derivirana_varijabla naziv="DomainObject.Predmet.ProtustrankaWithAdress_1">DOMINATUS j.d.o.o. za usluge i trgovinu K.P.Svačića 1, 31220 Josipovac</derivirana_varijabla>
  </DomainObject.Predmet.ProtustrankaWithAdress>
  <DomainObject.Predmet.ProtustrankaWithAdressOIB>
    <izvorni_sadrzaj>DOMINATUS j.d.o.o. za usluge i trgovinu, OIB 66140134507, K.P.Svačića 1, 31220 Josipovac</izvorni_sadrzaj>
    <derivirana_varijabla naziv="DomainObject.Predmet.ProtustrankaWithAdressOIB_1">DOMINATUS j.d.o.o. za usluge i trgovinu, OIB 66140134507, K.P.Svačića 1, 31220 Josipovac</derivirana_varijabla>
  </DomainObject.Predmet.ProtustrankaWithAdressOIB>
  <DomainObject.Predmet.ProtustrankaNazivFormated>
    <izvorni_sadrzaj>DOMINATUS j.d.o.o. za usluge i trgovinu</izvorni_sadrzaj>
    <derivirana_varijabla naziv="DomainObject.Predmet.ProtustrankaNazivFormated_1">DOMINATUS j.d.o.o. za usluge i trgovinu</derivirana_varijabla>
  </DomainObject.Predmet.ProtustrankaNazivFormated>
  <DomainObject.Predmet.ProtustrankaNazivFormatedOIB>
    <izvorni_sadrzaj>DOMINATUS j.d.o.o. za usluge i trgovinu, OIB 66140134507</izvorni_sadrzaj>
    <derivirana_varijabla naziv="DomainObject.Predmet.ProtustrankaNazivFormatedOIB_1">DOMINATUS j.d.o.o. za usluge i trgovinu, OIB 66140134507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DOMINATUS j.d.o.o. za usluge i trgovinu</item>
    </izvorni_sadrzaj>
    <derivirana_varijabla naziv="DomainObject.Predmet.ProtuStrankaListFormated_1">
      <item>DOMINATUS j.d.o.o. za usluge i trgovinu</item>
    </derivirana_varijabla>
  </DomainObject.Predmet.ProtuStrankaListFormated>
  <DomainObject.Predmet.ProtuStrankaListFormatedOIB>
    <izvorni_sadrzaj>
      <item>DOMINATUS j.d.o.o. za usluge i trgovinu, OIB 66140134507</item>
    </izvorni_sadrzaj>
    <derivirana_varijabla naziv="DomainObject.Predmet.ProtuStrankaListFormatedOIB_1">
      <item>DOMINATUS j.d.o.o. za usluge i trgovinu, OIB 66140134507</item>
    </derivirana_varijabla>
  </DomainObject.Predmet.ProtuStrankaListFormatedOIB>
  <DomainObject.Predmet.ProtuStrankaListFormatedWithAdress>
    <izvorni_sadrzaj>
      <item>DOMINATUS j.d.o.o. za usluge i trgovinu, K.P.Svačića 1, 31220 Josipovac</item>
    </izvorni_sadrzaj>
    <derivirana_varijabla naziv="DomainObject.Predmet.ProtuStrankaListFormatedWithAdress_1">
      <item>DOMINATUS j.d.o.o. za usluge i trgovinu, K.P.Svačića 1, 31220 Josipovac</item>
    </derivirana_varijabla>
  </DomainObject.Predmet.ProtuStrankaListFormatedWithAdress>
  <DomainObject.Predmet.ProtuStrankaListFormatedWithAdressOIB>
    <izvorni_sadrzaj>
      <item>DOMINATUS j.d.o.o. za usluge i trgovinu, OIB 66140134507, K.P.Svačića 1, 31220 Josipovac</item>
    </izvorni_sadrzaj>
    <derivirana_varijabla naziv="DomainObject.Predmet.ProtuStrankaListFormatedWithAdressOIB_1">
      <item>DOMINATUS j.d.o.o. za usluge i trgovinu, OIB 66140134507, K.P.Svačića 1, 31220 Josipovac</item>
    </derivirana_varijabla>
  </DomainObject.Predmet.ProtuStrankaListFormatedWithAdressOIB>
  <DomainObject.Predmet.ProtuStrankaListNazivFormated>
    <izvorni_sadrzaj>
      <item>DOMINATUS j.d.o.o. za usluge i trgovinu</item>
    </izvorni_sadrzaj>
    <derivirana_varijabla naziv="DomainObject.Predmet.ProtuStrankaListNazivFormated_1">
      <item>DOMINATUS j.d.o.o. za usluge i trgovinu</item>
    </derivirana_varijabla>
  </DomainObject.Predmet.ProtuStrankaListNazivFormated>
  <DomainObject.Predmet.ProtuStrankaListNazivFormatedOIB>
    <izvorni_sadrzaj>
      <item>DOMINATUS j.d.o.o. za usluge i trgovinu, OIB 66140134507</item>
    </izvorni_sadrzaj>
    <derivirana_varijabla naziv="DomainObject.Predmet.ProtuStrankaListNazivFormatedOIB_1">
      <item>DOMINATUS j.d.o.o. za usluge i trgovinu, OIB 66140134507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DOMINATUS j.d.o.o. za usluge i trgovinu</izvorni_sadrzaj>
    <derivirana_varijabla naziv="DomainObject.Predmet.ProtustrankaIDrugi_1">DOMINATUS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DOMINATUS j.d.o.o. za usluge i trgovinu, OIB 66140134507, K.P.Svačića 1, 31220 Josipovac</izvorni_sadrzaj>
    <derivirana_varijabla naziv="DomainObject.Predmet.ProtustrankaIDrugiAdressOIB_1">DOMINATUS j.d.o.o. za usluge i trgovinu, OIB 66140134507, K.P.Svačića 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DOMINATUS j.d.o.o. za usluge i trgovinu</item>
    </izvorni_sadrzaj>
    <derivirana_varijabla naziv="DomainObject.Predmet.SudioniciListNaziv_1">
      <item>FINA RC OSIJEK</item>
      <item>DOMINATUS j.d.o.o. za usluge i trgovinu</item>
    </derivirana_varijabla>
  </DomainObject.Predmet.SudioniciListNaziv>
  <DomainObject.Predmet.SudioniciListAdressOIB>
    <izvorni_sadrzaj>
      <item>FINA RC OSIJEK, OIB 85821130368</item>
      <item>DOMINATUS j.d.o.o. za usluge i trgovinu, OIB 66140134507, K.P.Svačića 1,31220 Josipovac</item>
    </izvorni_sadrzaj>
    <derivirana_varijabla naziv="DomainObject.Predmet.SudioniciListAdressOIB_1">
      <item>FINA RC OSIJEK, OIB 85821130368</item>
      <item>DOMINATUS j.d.o.o. za usluge i trgovinu, OIB 66140134507, K.P.Svačića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66140134507</item>
    </izvorni_sadrzaj>
    <derivirana_varijabla naziv="DomainObject.Predmet.SudioniciListNazivOIB_1">
      <item>, OIB 85821130368</item>
      <item>, OIB 66140134507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6BAAF-0937-4288-A055-8C8E4C8DE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2372</properties:Characters>
  <properties:Lines>92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2016-08-19T07:32:00Z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