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e259" w14:paraId="a0be259" w:rsidRDefault="0001726C" w:rsidP="0001726C" w:rsidR="0001726C">
      <w:pPr>
        <w:jc w:val="right"/>
        <w15:collapsed w:val="false"/>
      </w:pPr>
      <w:r>
        <w:t>6 St-</w:t>
      </w:r>
      <w:r w:rsidR="009879D4">
        <w:t>1272/18-9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4E3115">
        <w:t xml:space="preserve">RH MF Porezna uprava zastupana po ŽDO Osijek, za otvaranje stečajnog postupka nad dužnikom </w:t>
      </w:r>
      <w:r w:rsidR="009879D4">
        <w:rPr>
          <w:b/>
        </w:rPr>
        <w:t>EMANUEL MONTAGE jednostavno društvo s ograničenom odgovornošću za građenje, trgovinu i usluge Zagreb, Radnička cesta 80, OIB: 76962262757,</w:t>
      </w:r>
      <w:r w:rsidR="009879D4">
        <w:t xml:space="preserve"> </w:t>
      </w:r>
      <w:r w:rsidR="009879D4">
        <w:rPr>
          <w:b/>
        </w:rPr>
        <w:t>MBS: 070135209</w:t>
      </w:r>
      <w:r>
        <w:t xml:space="preserve">, dana </w:t>
      </w:r>
      <w:r w:rsidR="009879D4">
        <w:t>13</w:t>
      </w:r>
      <w:r w:rsidR="00117F95">
        <w:t>. studenog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9879D4" w:rsidRPr="009879D4">
        <w:rPr>
          <w:b/>
        </w:rPr>
        <w:t>Mario Kozić, Bjelovar, Alojzija Stepinca 19, OIB: 10500486675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9879D4">
        <w:t>000,00</w:t>
      </w:r>
      <w:r w:rsidRPr="004F7E28">
        <w:t xml:space="preserve"> kn</w:t>
      </w:r>
      <w:r>
        <w:t xml:space="preserve"> na žiro račun Trgovačkog suda u Osijeku broj HR31 2390 0011 3000 0020 0 s pozivom na  broj HR05 272-</w:t>
      </w:r>
      <w:r w:rsidR="009879D4">
        <w:rPr>
          <w:b/>
        </w:rPr>
        <w:t>1272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9879D4">
        <w:t>Mario Kozić, Bjelovar, Alojzija Stepinca 19, OIB: 10500486675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9879D4">
        <w:t>000,00</w:t>
      </w:r>
      <w:r>
        <w:t xml:space="preserve"> kn,  za koji je određena ovrha, zaplijeni i prenese na žiro račun Trgovačkog suda u Osijeku broj HR31 2390 0011 3000 0020 0 s pozivom na  broj HR05 272-</w:t>
      </w:r>
      <w:r w:rsidR="009879D4">
        <w:rPr>
          <w:b/>
        </w:rPr>
        <w:t>1272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9879D4">
        <w:t>Mario Kozić, Bjelovar, Alojzija Stepinca 19, OIB: 10500486675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9879D4">
        <w:t>Mario Kozić, Bjelovar, Alojzija Stepinca 19, OIB: 10500486675</w:t>
      </w:r>
      <w:r>
        <w:t>,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9879D4" w:rsidP="009879D4" w:rsidR="009879D4">
      <w:pPr>
        <w:jc w:val="right"/>
      </w:pPr>
      <w:r>
        <w:t>6 St-1272/18-9</w:t>
      </w: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4E3115">
        <w:t>Osijek</w:t>
      </w:r>
      <w:r>
        <w:t xml:space="preserve"> </w:t>
      </w:r>
      <w:r>
        <w:rPr>
          <w:bCs/>
        </w:rPr>
        <w:t xml:space="preserve">je dana </w:t>
      </w:r>
      <w:r w:rsidR="009879D4">
        <w:rPr>
          <w:bCs/>
        </w:rPr>
        <w:t>14. rujna</w:t>
      </w:r>
      <w:r w:rsidR="004E3115">
        <w:rPr>
          <w:bCs/>
        </w:rPr>
        <w:t xml:space="preserve"> 2018</w:t>
      </w:r>
      <w:r w:rsidR="004C4BE1">
        <w:rPr>
          <w:bCs/>
        </w:rPr>
        <w:t>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9879D4">
        <w:rPr>
          <w:b/>
        </w:rPr>
        <w:t>EMANUEL MONTAGE jednostavno društvo s ograničenom odgovornošću za građenje, trgovinu i usluge Zagreb, Radnička cesta 80, OIB: 76962262757,</w:t>
      </w:r>
      <w:r w:rsidR="009879D4">
        <w:t xml:space="preserve"> </w:t>
      </w:r>
      <w:r w:rsidR="009879D4">
        <w:rPr>
          <w:b/>
        </w:rPr>
        <w:t>MBS: 070135209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9879D4">
        <w:t>Zagreb</w:t>
      </w:r>
      <w:r>
        <w:t xml:space="preserve"> dana </w:t>
      </w:r>
      <w:r w:rsidR="009879D4">
        <w:rPr>
          <w:b/>
        </w:rPr>
        <w:t>4. siječnja</w:t>
      </w:r>
      <w:r w:rsidR="004C4BE1">
        <w:rPr>
          <w:b/>
        </w:rPr>
        <w:t xml:space="preserve"> 2018.</w:t>
      </w:r>
      <w:r>
        <w:t xml:space="preserve"> g.  (čl. 110 st. 1 SZ) a nakon toga i RH MF Porezna uprava zastupana po ŽDO prijedlog za otvaranje stečajnog postupka nad dužnikom dana </w:t>
      </w:r>
      <w:r w:rsidR="009879D4">
        <w:rPr>
          <w:b/>
        </w:rPr>
        <w:t>14. rujna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9879D4">
        <w:t>1272/18-8 od 13. studenog</w:t>
      </w:r>
      <w:r w:rsidR="00065E57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4C4BE1">
        <w:t>i</w:t>
      </w:r>
      <w:r>
        <w:t xml:space="preserve"> stečajn</w:t>
      </w:r>
      <w:r w:rsidR="004C4BE1">
        <w:t>i</w:t>
      </w:r>
      <w:r>
        <w:t xml:space="preserve"> upravitelj u osobi </w:t>
      </w:r>
      <w:r w:rsidR="009879D4">
        <w:t>Željko Rupčić iz Đakova</w:t>
      </w:r>
      <w:r>
        <w:t>, automatskim odabirom a kako bi utvrdi</w:t>
      </w:r>
      <w:r w:rsidR="004C4BE1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9879D4">
        <w:rPr>
          <w:b/>
        </w:rPr>
        <w:t>4.000,00</w:t>
      </w:r>
      <w:r w:rsidRPr="00117F95">
        <w:rPr>
          <w:b/>
        </w:rPr>
        <w:t xml:space="preserve"> kn</w:t>
      </w:r>
      <w:r>
        <w:t xml:space="preserve">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Pr="00117F95">
        <w:rPr>
          <w:b/>
        </w:rPr>
        <w:t>4.</w:t>
      </w:r>
      <w:r w:rsidR="009879D4">
        <w:rPr>
          <w:b/>
        </w:rPr>
        <w:t>000,00</w:t>
      </w:r>
      <w:r w:rsidRPr="00117F95">
        <w:rPr>
          <w:b/>
        </w:rPr>
        <w:t xml:space="preserve"> kn</w:t>
      </w:r>
      <w:r>
        <w:t xml:space="preserve">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9879D4">
        <w:rPr>
          <w:b/>
        </w:rPr>
        <w:t>4. siječnja</w:t>
      </w:r>
      <w:r w:rsidR="004E3115">
        <w:rPr>
          <w:b/>
        </w:rPr>
        <w:t xml:space="preserve"> 2018</w:t>
      </w:r>
      <w:r w:rsidR="00EE473C">
        <w:t>.</w:t>
      </w:r>
      <w:r>
        <w:t xml:space="preserve"> g. </w:t>
      </w:r>
      <w:r w:rsidR="00FC6F35">
        <w:t xml:space="preserve">te uvidom u prijedlog vjerovnika RH MF Porezne uprave za otvaranje stečajnog postupka od </w:t>
      </w:r>
      <w:r w:rsidR="009879D4">
        <w:rPr>
          <w:b/>
        </w:rPr>
        <w:t>14. rujna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9879D4">
        <w:t>226.657,15</w:t>
      </w:r>
      <w:r w:rsidR="00FC6F35">
        <w:t xml:space="preserve"> kn odnosno prema RH MF Poreznoj upravi </w:t>
      </w:r>
      <w:r w:rsidR="009879D4">
        <w:t>356.995,41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9879D4">
        <w:t xml:space="preserve">4. siječnja 2018. </w:t>
      </w:r>
      <w:r w:rsidR="00065E57">
        <w:t xml:space="preserve">g. FINA navela da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Pr="00117F95">
        <w:rPr>
          <w:b/>
        </w:rPr>
        <w:t>4.</w:t>
      </w:r>
      <w:r w:rsidR="009879D4">
        <w:rPr>
          <w:b/>
        </w:rPr>
        <w:t>000,00</w:t>
      </w:r>
      <w:r w:rsidRPr="00117F95">
        <w:rPr>
          <w:b/>
        </w:rPr>
        <w:t xml:space="preserve"> kn</w:t>
      </w:r>
      <w:r>
        <w:t xml:space="preserve"> a na ime minimalnog iznosa jednokratne nagrade privremenom stečajnom upravitelju za poslove obavljene u prethodnom postupku kako to propisuje Uredba čl. 4.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003B5F" w:rsidP="00FC6F35" w:rsidR="00003B5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111D68" w:rsidP="00FC6F35" w:rsidR="00111D6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9879D4" w:rsidP="009879D4" w:rsidR="009879D4">
      <w:pPr>
        <w:jc w:val="right"/>
      </w:pPr>
      <w:r>
        <w:t>6 St-1272/18-9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</w:t>
      </w:r>
      <w:r w:rsidR="00FC6F35" w:rsidRPr="00117F95">
        <w:rPr>
          <w:b/>
        </w:rPr>
        <w:t>5.</w:t>
      </w:r>
      <w:r w:rsidR="009879D4">
        <w:rPr>
          <w:b/>
        </w:rPr>
        <w:t>000,00</w:t>
      </w:r>
      <w:r w:rsidR="00FC6F35" w:rsidRPr="00117F95">
        <w:rPr>
          <w:b/>
        </w:rPr>
        <w:t xml:space="preserve"> kn</w:t>
      </w:r>
      <w:r w:rsidR="00FC6F35">
        <w:t xml:space="preserve">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9879D4">
        <w:t>13</w:t>
      </w:r>
      <w:r w:rsidR="00117F95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9879D4" w:rsidP="002E5413" w:rsidR="009879D4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 Mario Kozić, Bjelovar, Alojzija Stepinca 19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9879D4" w:rsidP="00B97155" w:rsidR="002E5413">
      <w:pPr>
        <w:numPr>
          <w:ilvl w:val="0"/>
          <w:numId w:val="13"/>
        </w:numPr>
      </w:pPr>
      <w:r>
        <w:t>R-16.1.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416595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64A" w:rsidP="00C06AA6" w:rsidR="006F464A">
      <w:r>
        <w:separator/>
      </w:r>
    </w:p>
  </w:endnote>
  <w:endnote w:id="0" w:type="continuationSeparator">
    <w:p w:rsidRDefault="006F464A" w:rsidP="00C06AA6" w:rsidR="006F4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64A" w:rsidP="00C06AA6" w:rsidR="006F464A">
      <w:r>
        <w:separator/>
      </w:r>
    </w:p>
  </w:footnote>
  <w:footnote w:id="0" w:type="continuationSeparator">
    <w:p w:rsidRDefault="006F464A" w:rsidP="00C06AA6" w:rsidR="006F4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6595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11D68"/>
    <w:rsid w:val="00117F95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21BF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6595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D6D58"/>
    <w:rsid w:val="004E3115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17B0A"/>
    <w:rsid w:val="00632865"/>
    <w:rsid w:val="00652724"/>
    <w:rsid w:val="006941F4"/>
    <w:rsid w:val="0069656A"/>
    <w:rsid w:val="006E1F0C"/>
    <w:rsid w:val="006E210F"/>
    <w:rsid w:val="006E66B3"/>
    <w:rsid w:val="006F464A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0059B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0323"/>
    <w:rsid w:val="00911AC2"/>
    <w:rsid w:val="00937840"/>
    <w:rsid w:val="00954F64"/>
    <w:rsid w:val="00956241"/>
    <w:rsid w:val="0097499F"/>
    <w:rsid w:val="00977559"/>
    <w:rsid w:val="00980E4D"/>
    <w:rsid w:val="009879D4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555F6"/>
    <w:rsid w:val="00A72B9C"/>
    <w:rsid w:val="00A8029B"/>
    <w:rsid w:val="00AA6B6E"/>
    <w:rsid w:val="00AD05E2"/>
    <w:rsid w:val="00AD0AD1"/>
    <w:rsid w:val="00AD6EE6"/>
    <w:rsid w:val="00AE7F6B"/>
    <w:rsid w:val="00B033C5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974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65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65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5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5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5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65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65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5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5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5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St-1272/2018</izvorni_sadrzaj>
    <derivirana_varijabla naziv="DomainObject.Predmet.OznakaBroj_1">St-1272/2018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EMANUEL MONTAGE jednostavno društvo s ograničenom odgovornošću za građenje, trgovinu i usluge</izvorni_sadrzaj>
    <derivirana_varijabla naziv="DomainObject.Predmet.ProtustrankaFormated_1">  EMANUEL MONTAGE jednostavno društvo s ograničenom odgovornošću za građenje, trgovinu i usluge</derivirana_varijabla>
  </DomainObject.Predmet.ProtustrankaFormated>
  <DomainObject.Predmet.ProtustrankaFormatedOIB>
    <izvorni_sadrzaj>  EMANUEL MONTAGE jednostavno društvo s ograničenom odgovornošću za građenje, trgovinu i usluge, OIB 76962262757</izvorni_sadrzaj>
    <derivirana_varijabla naziv="DomainObject.Predmet.ProtustrankaFormatedOIB_1">  EMANUEL MONTAGE jednostavno društvo s ograničenom odgovornošću za građenje, trgovinu i usluge, OIB 76962262757</derivirana_varijabla>
  </DomainObject.Predmet.ProtustrankaFormatedOIB>
  <DomainObject.Predmet.ProtustrankaFormatedWithAdress>
    <izvorni_sadrzaj> EMANUEL MONTAGE jednostavno društvo s ograničenom odgovornošću za građenje, trgovinu i usluge, Radnička cesta 80, 10000 Zagreb</izvorni_sadrzaj>
    <derivirana_varijabla naziv="DomainObject.Predmet.ProtustrankaFormatedWithAdress_1"> EMANUEL MONTAGE jednostavno društvo s ograničenom odgovornošću za građenje, trgovinu i usluge, Radnička cesta 80, 10000 Zagreb</derivirana_varijabla>
  </DomainObject.Predmet.ProtustrankaFormatedWithAdress>
  <DomainObject.Predmet.ProtustrankaFormatedWithAdressOIB>
    <izvorni_sadrzaj> EMANUEL MONTAGE jednostavno društvo s ograničenom odgovornošću za građenje, trgovinu i usluge, OIB 76962262757, Radnička cesta 80, 10000 Zagreb</izvorni_sadrzaj>
    <derivirana_varijabla naziv="DomainObject.Predmet.ProtustrankaFormatedWithAdressOIB_1"> EMANUEL MONTAGE jednostavno društvo s ograničenom odgovornošću za građenje, trgovinu i usluge, OIB 76962262757, Radnička cesta 80, 10000 Zagreb</derivirana_varijabla>
  </DomainObject.Predmet.ProtustrankaFormatedWithAdressOIB>
  <DomainObject.Predmet.ProtustrankaWithAdress>
    <izvorni_sadrzaj>EMANUEL MONTAGE jednostavno društvo s ograničenom odgovornošću za građenje, trgovinu i usluge Radnička cesta 80, 10000 Zagreb</izvorni_sadrzaj>
    <derivirana_varijabla naziv="DomainObject.Predmet.ProtustrankaWithAdress_1">EMANUEL MONTAGE jednostavno društvo s ograničenom odgovornošću za građenje, trgovinu i usluge Radnička cesta 80, 10000 Zagreb</derivirana_varijabla>
  </DomainObject.Predmet.ProtustrankaWithAdress>
  <DomainObject.Predmet.ProtustrankaWithAdressOIB>
    <izvorni_sadrzaj>EMANUEL MONTAGE jednostavno društvo s ograničenom odgovornošću za građenje, trgovinu i usluge, OIB 76962262757, Radnička cesta 80, 10000 Zagreb</izvorni_sadrzaj>
    <derivirana_varijabla naziv="DomainObject.Predmet.ProtustrankaWithAdressOIB_1">EMANUEL MONTAGE jednostavno društvo s ograničenom odgovornošću za građenje, trgovinu i usluge, OIB 76962262757, Radnička cesta 80, 10000 Zagreb</derivirana_varijabla>
  </DomainObject.Predmet.ProtustrankaWithAdressOIB>
  <DomainObject.Predmet.ProtustrankaNazivFormated>
    <izvorni_sadrzaj>EMANUEL MONTAGE jednostavno društvo s ograničenom odgovornošću za građenje, trgovinu i usluge</izvorni_sadrzaj>
    <derivirana_varijabla naziv="DomainObject.Predmet.ProtustrankaNazivFormated_1">EMANUEL MONTAGE jednostavno društvo s ograničenom odgovornošću za građenje, trgovinu i usluge</derivirana_varijabla>
  </DomainObject.Predmet.ProtustrankaNazivFormated>
  <DomainObject.Predmet.ProtustrankaNazivFormatedOIB>
    <izvorni_sadrzaj>EMANUEL MONTAGE jednostavno društvo s ograničenom odgovornošću za građenje, trgovinu i usluge, OIB 76962262757</izvorni_sadrzaj>
    <derivirana_varijabla naziv="DomainObject.Predmet.ProtustrankaNazivFormatedOIB_1">EMANUEL MONTAGE jednostavno društvo s ograničenom odgovornošću za građenje, trgovinu i usluge, OIB 76962262757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EMANUEL MONTAGE jednostavno društvo s ograničenom odgovornošću za građenje, trgovinu i usluge</item>
    </izvorni_sadrzaj>
    <derivirana_varijabla naziv="DomainObject.Predmet.ProtuStrankaListFormated_1">
      <item>EMANUEL MONTAGE jednostavno društvo s ograničenom odgovornošću za građenje, trgovinu i usluge</item>
    </derivirana_varijabla>
  </DomainObject.Predmet.ProtuStrankaListFormated>
  <DomainObject.Predmet.ProtuStrankaListFormatedOIB>
    <izvorni_sadrzaj>
      <item>EMANUEL MONTAGE jednostavno društvo s ograničenom odgovornošću za građenje, trgovinu i usluge, OIB 76962262757</item>
    </izvorni_sadrzaj>
    <derivirana_varijabla naziv="DomainObject.Predmet.ProtuStrankaListFormatedOIB_1">
      <item>EMANUEL MONTAGE jednostavno društvo s ograničenom odgovornošću za građenje, trgovinu i usluge, OIB 76962262757</item>
    </derivirana_varijabla>
  </DomainObject.Predmet.ProtuStrankaListFormatedOIB>
  <DomainObject.Predmet.ProtuStrankaListFormatedWithAdress>
    <izvorni_sadrzaj>
      <item>EMANUEL MONTAGE jednostavno društvo s ograničenom odgovornošću za građenje, trgovinu i usluge, Radnička cesta 80, 10000 Zagreb</item>
    </izvorni_sadrzaj>
    <derivirana_varijabla naziv="DomainObject.Predmet.ProtuStrankaListFormatedWithAdress_1">
      <item>EMANUEL MONTAGE jednostavno društvo s ograničenom odgovornošću za građenje, trgovinu i usluge, Radnička cesta 80, 10000 Zagreb</item>
    </derivirana_varijabla>
  </DomainObject.Predmet.ProtuStrankaListFormatedWithAdress>
  <DomainObject.Predmet.ProtuStrankaListFormatedWithAdressOIB>
    <izvorni_sadrzaj>
      <item>EMANUEL MONTAGE jednostavno društvo s ograničenom odgovornošću za građenje, trgovinu i usluge, OIB 76962262757, Radnička cesta 80, 10000 Zagreb</item>
    </izvorni_sadrzaj>
    <derivirana_varijabla naziv="DomainObject.Predmet.ProtuStrankaListFormatedWithAdressOIB_1">
      <item>EMANUEL MONTAGE jednostavno društvo s ograničenom odgovornošću za građenje, trgovinu i usluge, OIB 76962262757, Radnička cesta 80, 10000 Zagreb</item>
    </derivirana_varijabla>
  </DomainObject.Predmet.ProtuStrankaListFormatedWithAdressOIB>
  <DomainObject.Predmet.ProtuStrankaListNazivFormated>
    <izvorni_sadrzaj>
      <item>EMANUEL MONTAGE jednostavno društvo s ograničenom odgovornošću za građenje, trgovinu i usluge</item>
    </izvorni_sadrzaj>
    <derivirana_varijabla naziv="DomainObject.Predmet.ProtuStrankaListNazivFormated_1">
      <item>EMANUEL MONTAGE jednostavno društvo s ograničenom odgovornošću za građenje, trgovinu i usluge</item>
    </derivirana_varijabla>
  </DomainObject.Predmet.ProtuStrankaListNazivFormated>
  <DomainObject.Predmet.ProtuStrankaListNazivFormatedOIB>
    <izvorni_sadrzaj>
      <item>EMANUEL MONTAGE jednostavno društvo s ograničenom odgovornošću za građenje, trgovinu i usluge, OIB 76962262757</item>
    </izvorni_sadrzaj>
    <derivirana_varijabla naziv="DomainObject.Predmet.ProtuStrankaListNazivFormatedOIB_1">
      <item>EMANUEL MONTAGE jednostavno društvo s ograničenom odgovornošću za građenje, trgovinu i usluge, OIB 76962262757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EMANUEL MONTAGE jednostavno društvo s ograničenom odgovornošću za građenje, trgovinu i usluge</izvorni_sadrzaj>
    <derivirana_varijabla naziv="DomainObject.Predmet.ProtustrankaIDrugi_1">EMANUEL MONTAGE jednostavno društvo s ograničenom odgovornošću za građenje,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EMANUEL MONTAGE jednostavno društvo s ograničenom odgovornošću za građenje, trgovinu i usluge, OIB 76962262757, Radnička cesta 80, 10000 Zagreb</izvorni_sadrzaj>
    <derivirana_varijabla naziv="DomainObject.Predmet.ProtustrankaIDrugiAdressOIB_1">EMANUEL MONTAGE jednostavno društvo s ograničenom odgovornošću za građenje, trgovinu i usluge, OIB 76962262757,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EMANUEL MONTAGE jednostavno društvo s ograničenom odgovornošću za građenje, trgovinu i usluge</item>
      <item>RH MF POREZNA UPRAVA</item>
    </izvorni_sadrzaj>
    <derivirana_varijabla naziv="DomainObject.Predmet.SudioniciListNaziv_1">
      <item>EMANUEL MONTAGE jednostavno društvo s ograničenom odgovornošću za građenje, trgovinu i usluge</item>
      <item>RH MF POREZNA UPRAVA</item>
    </derivirana_varijabla>
  </DomainObject.Predmet.SudioniciListNaziv>
  <DomainObject.Predmet.SudioniciListAdressOIB>
    <izvorni_sadrzaj>
      <item>EMANUEL MONTAGE jednostavno društvo s ograničenom odgovornošću za građenje, trgovinu i usluge, OIB 76962262757, Radnička cesta 80,10000 Zagreb</item>
      <item>RH MF POREZNA UPRAVA, OIB 18683136487</item>
    </izvorni_sadrzaj>
    <derivirana_varijabla naziv="DomainObject.Predmet.SudioniciListAdressOIB_1">
      <item>EMANUEL MONTAGE jednostavno društvo s ograničenom odgovornošću za građenje, trgovinu i usluge, OIB 76962262757, Radnička cesta 80,10000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76962262757</item>
      <item>, OIB 18683136487</item>
    </izvorni_sadrzaj>
    <derivirana_varijabla naziv="DomainObject.Predmet.SudioniciListNazivOIB_1">
      <item>, OIB 76962262757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St-1272/2018-2</izvorni_sadrzaj>
    <derivirana_varijabla naziv="DomainObject.PredzadnjaOdlukaIzPredmeta.Oznaka_1">St-1272/2018-2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D6BFB-33DD-4C90-872C-3A23D312B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932</properties:Words>
  <properties:Characters>4925</properties:Characters>
  <properties:Lines>157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2018-06-12T06:37:00Z</dcterms:created>
  <dc:creator>Korisnik</dc:creator>
  <cp:lastModifiedBy>Danijela Sekulić</cp:lastModifiedBy>
  <cp:lastPrinted>2018-11-13T07:35:00Z</cp:lastPrinted>
  <dcterms:modified xmlns:xsi="http://www.w3.org/2001/XMLSchema-instance" xsi:type="dcterms:W3CDTF">2018-11-13T07:36:00Z</dcterms:modified>
  <cp:revision>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