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d9b2" w14:paraId="1b4d9b2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F1381" w:rsidP="00B274D0" w:rsidR="00AF1381">
      <w:pPr>
        <w:jc w:val="center"/>
        <w:rPr>
          <w:bCs/>
          <w:sz w:val="22"/>
        </w:rPr>
      </w:pPr>
    </w:p>
    <w:p w:rsidRDefault="00AF1381" w:rsidP="00B274D0" w:rsidR="00AF1381">
      <w:pPr>
        <w:jc w:val="center"/>
        <w:rPr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EC198B" w:rsidP="006463FA" w:rsidR="00EC198B">
      <w:pPr>
        <w:rPr>
          <w:sz w:val="22"/>
        </w:rPr>
      </w:pPr>
    </w:p>
    <w:p w:rsidRDefault="00AF1381" w:rsidP="006463FA" w:rsidR="00AF1381">
      <w:pPr>
        <w:rPr>
          <w:sz w:val="22"/>
        </w:rPr>
      </w:pPr>
    </w:p>
    <w:p w:rsidRDefault="00AF1381" w:rsidP="006463FA" w:rsidR="00AF1381">
      <w:pPr>
        <w:rPr>
          <w:sz w:val="22"/>
        </w:rPr>
      </w:pPr>
    </w:p>
    <w:p w:rsidRDefault="00B274D0" w:rsidP="00AF1381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AF1381">
        <w:t xml:space="preserve"> </w:t>
      </w:r>
      <w:r w:rsidR="00AF1381" w:rsidRPr="00684577">
        <w:t>ŠUMOOPREMA d.o.o. u stečaju, Rasinja, Duga Rijeka 3, OIB: 42653433593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AF1381">
        <w:t>16.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AF1381">
        <w:t>16</w:t>
      </w:r>
      <w:r w:rsidR="00EC198B">
        <w:t xml:space="preserve">. </w:t>
      </w:r>
      <w:r w:rsidR="00AF1381">
        <w:t xml:space="preserve">veljače </w:t>
      </w:r>
      <w:r w:rsidR="00EC198B">
        <w:t>2017</w:t>
      </w:r>
      <w:r w:rsidR="001330C0">
        <w:t>.</w:t>
      </w:r>
    </w:p>
    <w:p w:rsidRDefault="001359F6" w:rsidP="00AF1381" w:rsidR="001359F6">
      <w:pPr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AF1381" w:rsidP="00234CDB" w:rsidR="00AF1381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AF1381" w:rsidP="00B274D0" w:rsidR="00AF1381">
      <w:pPr>
        <w:jc w:val="center"/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AF1381">
        <w:t xml:space="preserve"> </w:t>
      </w:r>
      <w:r w:rsidR="00AF1381" w:rsidRPr="00684577">
        <w:t>ŠUMOOPREMA d.o.o. u stečaju, Rasinja, Duga Rijeka 3, OIB: 42653433593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5A0DA0" w:rsidP="00B274D0" w:rsidR="005A0DA0">
      <w:pPr>
        <w:rPr>
          <w:sz w:val="22"/>
        </w:rPr>
      </w:pPr>
    </w:p>
    <w:p w:rsidRDefault="00AF1381" w:rsidP="00B274D0" w:rsidR="00AF1381">
      <w:pPr>
        <w:rPr>
          <w:sz w:val="22"/>
        </w:rPr>
      </w:pPr>
    </w:p>
    <w:p w:rsidRDefault="00AF1381" w:rsidP="00B274D0" w:rsidR="00AF1381">
      <w:pPr>
        <w:rPr>
          <w:sz w:val="22"/>
        </w:rPr>
      </w:pPr>
    </w:p>
    <w:p w:rsidRDefault="00B3039F" w:rsidP="00B274D0" w:rsidR="00600433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1B639F" w:rsidP="00B274D0" w:rsidR="001B639F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AF1381" w:rsidP="005A0DA0" w:rsidR="00AF1381">
      <w:pPr>
        <w:rPr>
          <w:b/>
          <w:bCs/>
        </w:rPr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735"/>
        <w:gridCol w:w="2515"/>
        <w:gridCol w:w="1727"/>
        <w:gridCol w:w="1559"/>
        <w:gridCol w:w="1559"/>
        <w:gridCol w:w="1843"/>
      </w:tblGrid>
      <w:tr w:rsidTr="00AF1381" w:rsidR="00AF1381" w:rsidRPr="00684577">
        <w:trPr>
          <w:trHeight w:val="878"/>
        </w:trPr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>
              <w:rPr>
                <w:b/>
                <w:bCs/>
              </w:rPr>
              <w:t>Red.</w:t>
            </w:r>
            <w:r w:rsidRPr="00684577">
              <w:rPr>
                <w:b/>
                <w:bCs/>
              </w:rPr>
              <w:t xml:space="preserve"> broj</w:t>
            </w:r>
          </w:p>
        </w:tc>
        <w:tc>
          <w:tcPr>
            <w:tcW w:type="dxa" w:w="25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Ime i prezime vjerovnika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Iznos priznate tražbine (kn)</w:t>
            </w:r>
          </w:p>
        </w:tc>
      </w:tr>
      <w:tr w:rsidTr="00AF1381" w:rsidR="00AF1381" w:rsidRPr="00684577">
        <w:trPr>
          <w:trHeight w:val="289"/>
        </w:trPr>
        <w:tc>
          <w:tcPr>
            <w:tcW w:type="dxa" w:w="7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</w:t>
            </w:r>
          </w:p>
        </w:tc>
        <w:tc>
          <w:tcPr>
            <w:tcW w:type="dxa" w:w="25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DRAGANA OSMAN</w:t>
            </w:r>
          </w:p>
        </w:tc>
        <w:tc>
          <w:tcPr>
            <w:tcW w:type="dxa" w:w="17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33558374387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Rasinja, Duga Rijeka 3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6.471,02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6.471,02</w:t>
            </w:r>
          </w:p>
        </w:tc>
      </w:tr>
      <w:tr w:rsidTr="00AF1381" w:rsidR="00AF1381" w:rsidRPr="00684577">
        <w:trPr>
          <w:trHeight w:val="300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73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2</w:t>
            </w:r>
          </w:p>
        </w:tc>
        <w:tc>
          <w:tcPr>
            <w:tcW w:type="dxa" w:w="251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ANKICA HORVAT</w:t>
            </w:r>
          </w:p>
        </w:tc>
        <w:tc>
          <w:tcPr>
            <w:tcW w:type="dxa" w:w="17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64662048559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Rasinja, Radaljevo selo 43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56.810,00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56.810,00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49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</w:tbl>
    <w:p w:rsidRDefault="00AF1381" w:rsidP="005A0DA0" w:rsidR="00AF1381">
      <w:pPr>
        <w:rPr>
          <w:b/>
          <w:bCs/>
        </w:rPr>
      </w:pPr>
    </w:p>
    <w:p w:rsidRDefault="00AF1381" w:rsidP="005A0DA0" w:rsidR="00AF1381">
      <w:pPr>
        <w:rPr>
          <w:b/>
          <w:bCs/>
        </w:rPr>
      </w:pPr>
    </w:p>
    <w:p w:rsidRDefault="00AF1381" w:rsidP="005A0DA0" w:rsidR="00AF1381">
      <w:pPr>
        <w:rPr>
          <w:b/>
          <w:bCs/>
        </w:rPr>
      </w:pPr>
    </w:p>
    <w:p w:rsidRDefault="00AF1381" w:rsidP="005A0DA0" w:rsidR="00AF1381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AF1381" w:rsidP="005A0DA0" w:rsidR="00AF1381">
      <w:pPr>
        <w:tabs>
          <w:tab w:pos="5400" w:val="left"/>
        </w:tabs>
        <w:rPr>
          <w:b/>
          <w:bCs/>
        </w:rPr>
      </w:pPr>
    </w:p>
    <w:p w:rsidRDefault="00AF1381" w:rsidP="001A28FA" w:rsidR="00AF1381">
      <w:pPr>
        <w:jc w:val="both"/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822"/>
        <w:gridCol w:w="2849"/>
        <w:gridCol w:w="1589"/>
        <w:gridCol w:w="1581"/>
        <w:gridCol w:w="1538"/>
        <w:gridCol w:w="1559"/>
      </w:tblGrid>
      <w:tr w:rsidTr="00AF1381" w:rsidR="00AF1381" w:rsidRPr="00684577">
        <w:trPr>
          <w:trHeight w:val="923"/>
        </w:trPr>
        <w:tc>
          <w:tcPr>
            <w:tcW w:type="dxa" w:w="8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>
              <w:rPr>
                <w:b/>
                <w:bCs/>
              </w:rPr>
              <w:t>Red.</w:t>
            </w:r>
            <w:r w:rsidRPr="00684577">
              <w:rPr>
                <w:b/>
                <w:bCs/>
              </w:rPr>
              <w:t xml:space="preserve"> broj</w:t>
            </w:r>
          </w:p>
        </w:tc>
        <w:tc>
          <w:tcPr>
            <w:tcW w:type="dxa" w:w="28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Ime i prezime vjerovnika</w:t>
            </w:r>
          </w:p>
        </w:tc>
        <w:tc>
          <w:tcPr>
            <w:tcW w:type="dxa" w:w="15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OIB vjerovnika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Adresa vjerovnika</w:t>
            </w:r>
          </w:p>
        </w:tc>
        <w:tc>
          <w:tcPr>
            <w:tcW w:type="dxa" w:w="153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  <w:r w:rsidRPr="00684577">
              <w:rPr>
                <w:b/>
                <w:bCs/>
              </w:rPr>
              <w:t>Iznos priznate tražbine (kn)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3</w:t>
            </w:r>
          </w:p>
        </w:tc>
        <w:tc>
          <w:tcPr>
            <w:tcW w:type="dxa" w:w="284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GRAD KOPRIVNICA  </w:t>
            </w:r>
          </w:p>
        </w:tc>
        <w:tc>
          <w:tcPr>
            <w:tcW w:type="dxa" w:w="158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62112914641</w:t>
            </w:r>
          </w:p>
        </w:tc>
        <w:tc>
          <w:tcPr>
            <w:tcW w:type="dxa" w:w="158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Koprivnica, Zrinski trg 1</w:t>
            </w:r>
          </w:p>
        </w:tc>
        <w:tc>
          <w:tcPr>
            <w:tcW w:type="dxa" w:w="153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84.786,59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84.786,59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4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TRIGLAV OSIGURANJE d. 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29743547503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Heinzova 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22.136,21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22.136,21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5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WIENER OSIGURANJE VIENNA INSURANCE GROUP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52848403362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Slovenska 24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1.122,05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1.122,05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6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EKO SANDIA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16172405896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Novigrad Podravski, B. Mađera 84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3.075,00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3.075,00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38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7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BISNODE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48270876028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Fallerovo šetalište 22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1.250,00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1.250,00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8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HRVATSKE VODE, VODNOGOSPODARSKI ODJEL ZA MURU I GORNJU DRAVU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28921383001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Varaždin, Međimurska 26b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9.772,70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9.772,70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492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9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HRVATSKI TELEKOM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81793146560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R. F. Mihanovića 9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4.464,85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4.464,85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0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10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PUCE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39872524830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Krapanj, Obala Španja Roka 28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31.575,53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31.575,53</w:t>
            </w:r>
          </w:p>
        </w:tc>
      </w:tr>
      <w:tr w:rsidTr="00AF1381" w:rsidR="00AF1381" w:rsidRPr="00684577">
        <w:trPr>
          <w:trHeight w:val="42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11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  <w:r w:rsidRPr="00684577">
              <w:rPr>
                <w:b/>
                <w:bCs/>
              </w:rPr>
              <w:t>, MINISTARSVO FINANCIJA, POREZNA UPRAVA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52634238587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Varaždin, Graberje 1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687.942,37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687.942,37</w:t>
            </w:r>
          </w:p>
        </w:tc>
      </w:tr>
      <w:tr w:rsidTr="00AF1381" w:rsidR="00AF1381" w:rsidRPr="00684577">
        <w:trPr>
          <w:trHeight w:val="398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38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469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lastRenderedPageBreak/>
              <w:t>12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HEP-Operator distribucijskog sustava d.o.o. ELEKTRA KOPRIVNICA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46830600751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Koprivnica, Hrvatske državnosti 32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1.013,54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1.013,54</w:t>
            </w:r>
          </w:p>
        </w:tc>
      </w:tr>
      <w:tr w:rsidTr="00AF1381" w:rsidR="00AF1381" w:rsidRPr="00684577">
        <w:trPr>
          <w:trHeight w:val="338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49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458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13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PODRAVSKA BANKA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97326283154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Koprivnica, Opatička 3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1.355.118,71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1.355.118,71</w:t>
            </w:r>
          </w:p>
        </w:tc>
      </w:tr>
      <w:tr w:rsidTr="00AF1381" w:rsidR="00AF1381" w:rsidRPr="00684577">
        <w:trPr>
          <w:trHeight w:val="42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0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00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14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HRVATSKI CENTAR ZA POLJOPRIVREDU, HRANU I SELO  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35506269186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Svetošimunska cesta 25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3.035,19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3.035,19</w:t>
            </w:r>
          </w:p>
        </w:tc>
      </w:tr>
      <w:tr w:rsidTr="00AF1381" w:rsidR="00AF1381" w:rsidRPr="00684577">
        <w:trPr>
          <w:trHeight w:val="30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00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15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JADRANSKO OSIGURANJE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94472454976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Listopadska 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7.180,48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7.180,48</w:t>
            </w:r>
          </w:p>
        </w:tc>
      </w:tr>
      <w:tr w:rsidTr="00AF1381" w:rsidR="00AF1381" w:rsidRPr="00684577">
        <w:trPr>
          <w:trHeight w:val="30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16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PETROCHEM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50305463105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Varaždin, Hvarska 11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3.407,21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3.407,21</w:t>
            </w:r>
          </w:p>
        </w:tc>
      </w:tr>
      <w:tr w:rsidTr="00AF1381" w:rsidR="00AF1381" w:rsidRPr="00684577">
        <w:trPr>
          <w:trHeight w:val="30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23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17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>ERSTE CARD CLUB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85941596441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Praška 5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24.762,37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24.762,37</w:t>
            </w:r>
          </w:p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23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23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323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18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  <w:rPr>
                <w:b/>
                <w:bCs/>
              </w:rPr>
            </w:pPr>
            <w:r w:rsidRPr="00684577">
              <w:rPr>
                <w:b/>
                <w:bCs/>
              </w:rPr>
              <w:t xml:space="preserve">METALAC HOME MARKET d.o.o. 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66356780620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center"/>
            </w:pPr>
            <w:r w:rsidRPr="00684577">
              <w:t>Zagreb, Karlovačka cesta 24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22.653,60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F1381" w:rsidP="006B4247" w:rsidR="00AF1381" w:rsidRPr="00684577">
            <w:pPr>
              <w:jc w:val="right"/>
            </w:pPr>
            <w:r w:rsidRPr="00684577">
              <w:t>22.653,60</w:t>
            </w:r>
          </w:p>
        </w:tc>
      </w:tr>
      <w:tr w:rsidTr="00AF1381" w:rsidR="00AF1381" w:rsidRPr="00684577">
        <w:trPr>
          <w:trHeight w:val="323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  <w:tr w:rsidTr="00AF1381" w:rsidR="00AF1381" w:rsidRPr="00684577">
        <w:trPr>
          <w:trHeight w:val="27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>
            <w:pPr>
              <w:rPr>
                <w:b/>
                <w:bCs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F1381" w:rsidP="006B4247" w:rsidR="00AF1381" w:rsidRPr="00684577"/>
        </w:tc>
      </w:tr>
    </w:tbl>
    <w:p w:rsidRDefault="00AF1381" w:rsidP="001A28FA" w:rsidR="00AF1381">
      <w:pPr>
        <w:jc w:val="both"/>
      </w:pPr>
    </w:p>
    <w:p w:rsidRDefault="005A0DA0" w:rsidP="001A28FA" w:rsidR="005A0DA0">
      <w:pPr>
        <w:jc w:val="both"/>
      </w:pPr>
    </w:p>
    <w:p w:rsidRDefault="00AF1381" w:rsidP="001A28FA" w:rsidR="00AF1381">
      <w:pPr>
        <w:jc w:val="both"/>
      </w:pPr>
    </w:p>
    <w:p w:rsidRDefault="00AF1381" w:rsidP="001A28FA" w:rsidR="00AF1381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AF1381" w:rsidP="00AF1381" w:rsidR="00AF1381">
      <w:pPr>
        <w:rPr>
          <w:bCs/>
        </w:rPr>
      </w:pPr>
    </w:p>
    <w:p w:rsidRDefault="004C46B6" w:rsidP="00B274D0" w:rsidR="004C46B6">
      <w:pPr>
        <w:jc w:val="both"/>
      </w:pPr>
    </w:p>
    <w:p w:rsidRDefault="00AF1381" w:rsidP="00B274D0" w:rsidR="00AF1381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AF1381">
        <w:t>16. veljače</w:t>
      </w:r>
      <w:r w:rsidR="00EC198B">
        <w:t xml:space="preserve"> 2017</w:t>
      </w:r>
      <w:r w:rsidRPr="00B274D0">
        <w:t xml:space="preserve">. </w:t>
      </w:r>
      <w:r w:rsidR="001B639F">
        <w:t xml:space="preserve">stečajni upravitelj </w:t>
      </w:r>
      <w:r w:rsidR="00AF1381">
        <w:t>Milan Kanjer iz Zagreba</w:t>
      </w:r>
      <w:r w:rsidR="001B639F">
        <w:t>, 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1B639F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AF1381" w:rsidR="00AF1381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F1381" w:rsidP="00AF1381" w:rsidR="00AF1381">
      <w:pPr>
        <w:ind w:firstLine="708"/>
        <w:jc w:val="both"/>
      </w:pPr>
    </w:p>
    <w:p w:rsidRDefault="00A46D40" w:rsidP="00A46D40" w:rsidR="00A46D40">
      <w:pPr>
        <w:ind w:firstLine="708"/>
        <w:jc w:val="both"/>
      </w:pPr>
      <w:r>
        <w:lastRenderedPageBreak/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/>
    <w:p w:rsidRDefault="00AF1381" w:rsidP="00B274D0" w:rsidR="00AF1381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AF1381">
        <w:t>16. veljače</w:t>
      </w:r>
      <w:r w:rsidR="00EC198B">
        <w:t xml:space="preserve"> 2017.</w:t>
      </w:r>
      <w:r w:rsidR="00B274D0" w:rsidRPr="00B274D0">
        <w:t xml:space="preserve"> godine.</w:t>
      </w:r>
    </w:p>
    <w:p w:rsidRDefault="00EC198B" w:rsidP="005A0DA0" w:rsidR="00EC198B">
      <w:pPr>
        <w:jc w:val="both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A30543" w:rsidR="00A30543">
      <w:pPr>
        <w:ind w:firstLine="708" w:left="4956"/>
        <w:jc w:val="both"/>
      </w:pPr>
      <w:r w:rsidRPr="007B4547">
        <w:t>Ksenija Flack-Makitan, v.r.</w:t>
      </w:r>
    </w:p>
    <w:p w:rsidRDefault="00A30543" w:rsidP="00A30543" w:rsidR="00A30543" w:rsidRPr="007B4547">
      <w:pPr>
        <w:ind w:firstLine="708" w:left="4956"/>
        <w:jc w:val="both"/>
      </w:pPr>
    </w:p>
    <w:p w:rsidRDefault="00A30543" w:rsidP="00A30543" w:rsidR="00A30543" w:rsidRPr="007B4547">
      <w:pPr>
        <w:ind w:left="4956"/>
        <w:jc w:val="both"/>
      </w:pPr>
      <w:r w:rsidRPr="007B4547">
        <w:t>Za točnost otpravka – ovlašteni službenik:</w:t>
      </w:r>
    </w:p>
    <w:p w:rsidRDefault="005A0DA0" w:rsidP="00B274D0" w:rsidR="005A0DA0"/>
    <w:p w:rsidRDefault="00EC198B" w:rsidP="00B274D0" w:rsidR="00EC198B"/>
    <w:p w:rsidRDefault="00AF1381" w:rsidP="00B274D0" w:rsidR="00AF1381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1B639F" w:rsidP="00B274D0" w:rsidR="00B274D0">
      <w:pPr>
        <w:numPr>
          <w:ilvl w:val="0"/>
          <w:numId w:val="1"/>
        </w:numPr>
      </w:pPr>
      <w:r>
        <w:t xml:space="preserve">Stečajni upravitelj </w:t>
      </w:r>
      <w:r w:rsidR="00AF1381">
        <w:t>Milan Kanjer, Zagreb, II Praćanska 6a,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61" w:rsidP="00B274D0" w:rsidR="005E2461">
      <w:r>
        <w:separator/>
      </w:r>
    </w:p>
  </w:endnote>
  <w:endnote w:id="0" w:type="continuationSeparator">
    <w:p w:rsidRDefault="005E2461" w:rsidP="00B274D0" w:rsidR="005E2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61" w:rsidP="00B274D0" w:rsidR="005E2461">
      <w:r>
        <w:separator/>
      </w:r>
    </w:p>
  </w:footnote>
  <w:footnote w:id="0" w:type="continuationSeparator">
    <w:p w:rsidRDefault="005E2461" w:rsidP="00B274D0" w:rsidR="005E2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0C0">
          <w:rPr>
            <w:noProof/>
          </w:rPr>
          <w:t>4</w:t>
        </w:r>
        <w:r>
          <w:fldChar w:fldCharType="end"/>
        </w:r>
      </w:p>
    </w:sdtContent>
  </w:sdt>
  <w:p w:rsidRDefault="00AF1381" w:rsidP="00AF1381" w:rsidR="007A29A5">
    <w:pPr>
      <w:pStyle w:val="Zaglavlje"/>
      <w:ind w:left="4536"/>
    </w:pPr>
    <w:r>
      <w:tab/>
      <w:t xml:space="preserve">    </w:t>
    </w:r>
    <w:r w:rsidR="007A29A5">
      <w:t>Poslovni broj: 5 St-</w:t>
    </w:r>
    <w:r>
      <w:t>797/16-19</w:t>
    </w:r>
  </w:p>
  <w:p w:rsidRDefault="00AF1381" w:rsidP="00AF1381" w:rsidR="00AF1381">
    <w:pPr>
      <w:pStyle w:val="Zaglavlje"/>
      <w:ind w:left="4536"/>
    </w:pPr>
  </w:p>
  <w:p w:rsidRDefault="00AF1381" w:rsidR="00AF13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AF1381">
      <w:t>797/16-19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5E2461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0C0"/>
    <w:rsid w:val="00917F1D"/>
    <w:rsid w:val="00930D70"/>
    <w:rsid w:val="009D48FE"/>
    <w:rsid w:val="009D63C8"/>
    <w:rsid w:val="009E072C"/>
    <w:rsid w:val="009E43BD"/>
    <w:rsid w:val="00A24EF5"/>
    <w:rsid w:val="00A30543"/>
    <w:rsid w:val="00A328C9"/>
    <w:rsid w:val="00A37DB0"/>
    <w:rsid w:val="00A46D40"/>
    <w:rsid w:val="00A951C6"/>
    <w:rsid w:val="00AD5DFE"/>
    <w:rsid w:val="00AF1381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1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0C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0C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C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C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1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0C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0C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C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C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BE569-3E68-4DE2-803E-7C822C5A2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597</properties:Words>
  <properties:Characters>3411</properties:Characters>
  <properties:Lines>592</properties:Lines>
  <properties:Paragraphs>145</properties:Paragraphs>
  <properties:TotalTime>672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2017-02-16T12:35:00Z</cp:lastPrinted>
  <dcterms:modified xmlns:xsi="http://www.w3.org/2001/XMLSchema-instance" xsi:type="dcterms:W3CDTF">2017-02-20T08:33:00Z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