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9880" w14:paraId="7229880" w:rsidRDefault="00533F81" w:rsidP="00533F81" w:rsidR="00533F8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F81" w:rsidP="00533F81" w:rsidR="00533F8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33F81" w:rsidP="00533F81" w:rsidR="00533F8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33F81" w:rsidP="00533F81" w:rsidR="00533F8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33F81" w:rsidP="00533F81" w:rsidR="00533F8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33F81" w:rsidP="00533F81" w:rsidR="00533F8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33F81" w:rsidP="00533F81" w:rsidR="00533F81" w:rsidRPr="005D578C">
      <w:pPr>
        <w:jc w:val="center"/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33F81" w:rsidP="00533F81" w:rsidR="00533F81" w:rsidRPr="005D578C">
      <w:pPr>
        <w:rPr>
          <w:rFonts w:cs="Times New Roman" w:eastAsia="Times New Roman"/>
          <w:szCs w:val="24"/>
        </w:rPr>
      </w:pPr>
    </w:p>
    <w:p w:rsidRDefault="00533F81" w:rsidP="00533F81" w:rsidR="00533F8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FELER d. o. o. Pula, Anticova 9, OIB </w:t>
      </w:r>
      <w:r w:rsidRPr="00533F81">
        <w:rPr>
          <w:rFonts w:cs="Times New Roman" w:eastAsia="Times New Roman"/>
          <w:szCs w:val="24"/>
        </w:rPr>
        <w:t>91407395804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33F81">
        <w:rPr>
          <w:rFonts w:cs="Times New Roman" w:eastAsia="Times New Roman"/>
          <w:szCs w:val="24"/>
        </w:rPr>
        <w:t>130026620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13F2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533F81" w:rsidP="00533F81" w:rsidR="00533F81" w:rsidRPr="005D578C">
      <w:pPr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33F81" w:rsidP="00533F81" w:rsidR="00533F81" w:rsidRPr="005D578C">
      <w:pPr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FELER d. o. o. Pula, Anticova 9, OIB </w:t>
      </w:r>
      <w:r w:rsidRPr="00533F81">
        <w:rPr>
          <w:rFonts w:cs="Times New Roman" w:eastAsia="Times New Roman"/>
          <w:szCs w:val="24"/>
        </w:rPr>
        <w:t>91407395804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33F81">
        <w:rPr>
          <w:rFonts w:cs="Times New Roman" w:eastAsia="Times New Roman"/>
          <w:szCs w:val="24"/>
        </w:rPr>
        <w:t>130026620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F13F2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33F81" w:rsidP="00533F81" w:rsidR="00533F81" w:rsidRPr="005D578C">
      <w:pPr>
        <w:rPr>
          <w:rFonts w:cs="Times New Roman" w:eastAsia="Times New Roman"/>
          <w:szCs w:val="24"/>
        </w:rPr>
      </w:pPr>
    </w:p>
    <w:p w:rsidRDefault="00533F81" w:rsidP="00533F81" w:rsidR="00533F8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533F81" w:rsidP="00533F81" w:rsidR="00533F81">
      <w:pPr>
        <w:rPr>
          <w:rFonts w:cs="Times New Roman" w:eastAsia="Times New Roman"/>
          <w:szCs w:val="20"/>
        </w:rPr>
      </w:pPr>
    </w:p>
    <w:p w:rsidRDefault="00533F81" w:rsidP="00533F81" w:rsidR="00533F8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FELER d. o. o. Pula, Anticova 9, OIB </w:t>
      </w:r>
      <w:r w:rsidRPr="00533F81">
        <w:rPr>
          <w:rFonts w:cs="Times New Roman" w:eastAsia="Times New Roman"/>
          <w:szCs w:val="24"/>
        </w:rPr>
        <w:t>91407395804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33F81">
        <w:rPr>
          <w:rFonts w:cs="Times New Roman" w:eastAsia="Times New Roman"/>
          <w:szCs w:val="24"/>
        </w:rPr>
        <w:t>130026620</w:t>
      </w:r>
      <w:r>
        <w:rPr>
          <w:rFonts w:cs="Times New Roman" w:eastAsia="Times New Roman"/>
          <w:szCs w:val="24"/>
        </w:rPr>
        <w:t>.</w:t>
      </w:r>
    </w:p>
    <w:p w:rsidRDefault="00533F81" w:rsidP="00533F81" w:rsidR="00533F81">
      <w:pPr>
        <w:ind w:firstLine="709"/>
        <w:rPr>
          <w:rFonts w:cs="Times New Roman" w:eastAsia="Times New Roman"/>
          <w:szCs w:val="24"/>
        </w:rPr>
      </w:pPr>
    </w:p>
    <w:p w:rsidRDefault="00533F81" w:rsidP="00533F81" w:rsidR="00533F8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FELER d. o. o. Pula, Anticova 9, OIB </w:t>
      </w:r>
      <w:r w:rsidRPr="00533F81">
        <w:rPr>
          <w:rFonts w:cs="Times New Roman" w:eastAsia="Times New Roman"/>
          <w:szCs w:val="24"/>
        </w:rPr>
        <w:t>91407395804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33F81">
        <w:rPr>
          <w:rFonts w:cs="Times New Roman" w:eastAsia="Times New Roman"/>
          <w:szCs w:val="24"/>
        </w:rPr>
        <w:t>130026620</w:t>
      </w:r>
      <w:r>
        <w:rPr>
          <w:rFonts w:cs="Times New Roman" w:eastAsia="Times New Roman"/>
          <w:szCs w:val="24"/>
        </w:rPr>
        <w:t>.</w:t>
      </w:r>
    </w:p>
    <w:p w:rsidRDefault="00533F81" w:rsidP="00533F81" w:rsidR="00533F81">
      <w:pPr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33F81" w:rsidP="00533F81" w:rsidR="00533F81">
      <w:pPr>
        <w:ind w:firstLine="708"/>
        <w:rPr>
          <w:rFonts w:cs="Times New Roman" w:eastAsia="Times New Roman"/>
          <w:szCs w:val="24"/>
        </w:rPr>
      </w:pPr>
    </w:p>
    <w:p w:rsidRDefault="00533F81" w:rsidP="00533F81" w:rsidR="00533F8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FELER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St-1290/2015-3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33F81" w:rsidP="00533F81" w:rsidR="00533F8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33F81" w:rsidP="00533F81" w:rsidR="00533F81" w:rsidRPr="005D578C">
      <w:pPr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13F2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33F81" w:rsidP="00533F81" w:rsidR="00533F81">
      <w:pPr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33F81" w:rsidP="00533F81" w:rsidR="00533F8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533F81" w:rsidP="00533F81" w:rsidR="00533F81">
      <w:pPr>
        <w:jc w:val="left"/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jc w:val="left"/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33F81" w:rsidP="00533F81" w:rsidR="00533F8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33F81" w:rsidP="00533F81" w:rsidR="00533F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33F81" w:rsidP="00533F81" w:rsidR="00533F81">
      <w:pPr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rPr>
          <w:rFonts w:cs="Times New Roman" w:eastAsia="Times New Roman"/>
          <w:szCs w:val="24"/>
        </w:rPr>
      </w:pPr>
    </w:p>
    <w:p w:rsidRDefault="00533F81" w:rsidP="00533F81" w:rsidR="00533F8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33F81" w:rsidP="00533F81" w:rsidR="00533F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33F81" w:rsidP="00533F81" w:rsidR="00533F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FELER d. o. o. Pula, Anticova 9,</w:t>
      </w:r>
    </w:p>
    <w:p w:rsidRDefault="00533F81" w:rsidP="00533F81" w:rsidR="00533F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Alexey Vasilevskiy, Rusija, 123585 Moskva, Ul. M</w:t>
      </w:r>
      <w:r w:rsidR="008659B5">
        <w:rPr>
          <w:rFonts w:cs="Times New Roman" w:eastAsia="Times New Roman"/>
          <w:szCs w:val="24"/>
        </w:rPr>
        <w:t>arshala Tuhachevskog 32-2-499,</w:t>
      </w:r>
    </w:p>
    <w:p w:rsidRDefault="00533F81" w:rsidP="00533F81" w:rsidR="00533F8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33F81" w:rsidP="00533F81" w:rsidR="00533F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33F81" w:rsidP="00533F81" w:rsidR="00533F8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533F81" w:rsidP="00533F81" w:rsidR="00533F8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33F81" w:rsidP="00533F81" w:rsidR="00533F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33F81" w:rsidP="00533F81" w:rsidR="00533F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33F81" w:rsidP="00533F81" w:rsidR="00533F81"/>
    <w:p w:rsidRDefault="00533F81" w:rsidP="00533F81" w:rsidR="00533F81"/>
    <w:p w:rsidRDefault="00533F81" w:rsidP="00533F81" w:rsidR="00533F81"/>
    <w:p w:rsidRDefault="00533F81" w:rsidP="00533F81" w:rsidR="00533F81"/>
    <w:p w:rsidRDefault="002D3368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F81" w:rsidP="00533F81" w:rsidR="00533F81">
      <w:r>
        <w:separator/>
      </w:r>
    </w:p>
  </w:endnote>
  <w:endnote w:id="0" w:type="continuationSeparator">
    <w:p w:rsidRDefault="00533F81" w:rsidP="00533F81" w:rsidR="00533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F81" w:rsidP="00533F81" w:rsidR="00533F81">
      <w:r>
        <w:separator/>
      </w:r>
    </w:p>
  </w:footnote>
  <w:footnote w:id="0" w:type="continuationSeparator">
    <w:p w:rsidRDefault="00533F81" w:rsidP="00533F81" w:rsidR="00533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F8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D336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St-1290/2015-5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F8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St-1290/2015-5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5B1"/>
    <w:rsid w:val="002D3368"/>
    <w:rsid w:val="00533F81"/>
    <w:rsid w:val="0075528E"/>
    <w:rsid w:val="0079403F"/>
    <w:rsid w:val="008659B5"/>
    <w:rsid w:val="00C405B1"/>
    <w:rsid w:val="00F1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3F8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3F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3F8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3F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3F8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3F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3F8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3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336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33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33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3F8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3F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3F8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3F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3F8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3F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3F8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3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336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33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33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St-1290/2015</izvorni_sadrzaj>
    <derivirana_varijabla naziv="DomainObject.Predmet.OznakaBroj_1">St-1290/2015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FELER d.o.o. PULA</izvorni_sadrzaj>
    <derivirana_varijabla naziv="DomainObject.Predmet.ProtustrankaFormated_1">  FELER d.o.o. PULA</derivirana_varijabla>
  </DomainObject.Predmet.ProtustrankaFormated>
  <DomainObject.Predmet.ProtustrankaFormatedOIB>
    <izvorni_sadrzaj>  FELER d.o.o. PULA, OIB 91407395804</izvorni_sadrzaj>
    <derivirana_varijabla naziv="DomainObject.Predmet.ProtustrankaFormatedOIB_1">  FELER d.o.o. PULA, OIB 91407395804</derivirana_varijabla>
  </DomainObject.Predmet.ProtustrankaFormatedOIB>
  <DomainObject.Predmet.ProtustrankaFormatedWithAdress>
    <izvorni_sadrzaj> FELER d.o.o. PULA, Anticova 9, 52100 Pula</izvorni_sadrzaj>
    <derivirana_varijabla naziv="DomainObject.Predmet.ProtustrankaFormatedWithAdress_1"> FELER d.o.o. PULA, Anticova 9, 52100 Pula</derivirana_varijabla>
  </DomainObject.Predmet.ProtustrankaFormatedWithAdress>
  <DomainObject.Predmet.ProtustrankaFormatedWithAdressOIB>
    <izvorni_sadrzaj> FELER d.o.o. PULA, OIB 91407395804, Anticova 9, 52100 Pula</izvorni_sadrzaj>
    <derivirana_varijabla naziv="DomainObject.Predmet.ProtustrankaFormatedWithAdressOIB_1"> FELER d.o.o. PULA, OIB 91407395804, Anticova 9, 52100 Pula</derivirana_varijabla>
  </DomainObject.Predmet.ProtustrankaFormatedWithAdressOIB>
  <DomainObject.Predmet.ProtustrankaWithAdress>
    <izvorni_sadrzaj>FELER d.o.o. PULA Anticova 9, 52100 Pula</izvorni_sadrzaj>
    <derivirana_varijabla naziv="DomainObject.Predmet.ProtustrankaWithAdress_1">FELER d.o.o. PULA Anticova 9, 52100 Pula</derivirana_varijabla>
  </DomainObject.Predmet.ProtustrankaWithAdress>
  <DomainObject.Predmet.ProtustrankaWithAdressOIB>
    <izvorni_sadrzaj>FELER d.o.o. PULA, OIB 91407395804, Anticova 9, 52100 Pula</izvorni_sadrzaj>
    <derivirana_varijabla naziv="DomainObject.Predmet.ProtustrankaWithAdressOIB_1">FELER d.o.o. PULA, OIB 91407395804, Anticova 9, 52100 Pula</derivirana_varijabla>
  </DomainObject.Predmet.ProtustrankaWithAdressOIB>
  <DomainObject.Predmet.ProtustrankaNazivFormated>
    <izvorni_sadrzaj>FELER d.o.o. PULA</izvorni_sadrzaj>
    <derivirana_varijabla naziv="DomainObject.Predmet.ProtustrankaNazivFormated_1">FELER d.o.o. PULA</derivirana_varijabla>
  </DomainObject.Predmet.ProtustrankaNazivFormated>
  <DomainObject.Predmet.ProtustrankaNazivFormatedOIB>
    <izvorni_sadrzaj>FELER d.o.o. PULA, OIB 91407395804</izvorni_sadrzaj>
    <derivirana_varijabla naziv="DomainObject.Predmet.ProtustrankaNazivFormatedOIB_1">FELER d.o.o. PULA, OIB 91407395804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5100.48</izvorni_sadrzaj>
    <derivirana_varijabla naziv="DomainObject.Predmet.TrenutnaVrijednost_1">5100.48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FELER d.o.o. PULA</item>
    </izvorni_sadrzaj>
    <derivirana_varijabla naziv="DomainObject.Predmet.ProtuStrankaListFormated_1">
      <item>FELER d.o.o. PULA</item>
    </derivirana_varijabla>
  </DomainObject.Predmet.ProtuStrankaListFormated>
  <DomainObject.Predmet.ProtuStrankaListFormatedOIB>
    <izvorni_sadrzaj>
      <item>FELER d.o.o. PULA, OIB 91407395804</item>
    </izvorni_sadrzaj>
    <derivirana_varijabla naziv="DomainObject.Predmet.ProtuStrankaListFormatedOIB_1">
      <item>FELER d.o.o. PULA, OIB 91407395804</item>
    </derivirana_varijabla>
  </DomainObject.Predmet.ProtuStrankaListFormatedOIB>
  <DomainObject.Predmet.ProtuStrankaListFormatedWithAdress>
    <izvorni_sadrzaj>
      <item>FELER d.o.o. PULA, Anticova 9, 52100 Pula</item>
    </izvorni_sadrzaj>
    <derivirana_varijabla naziv="DomainObject.Predmet.ProtuStrankaListFormatedWithAdress_1">
      <item>FELER d.o.o. PULA, Anticova 9, 52100 Pula</item>
    </derivirana_varijabla>
  </DomainObject.Predmet.ProtuStrankaListFormatedWithAdress>
  <DomainObject.Predmet.ProtuStrankaListFormatedWithAdressOIB>
    <izvorni_sadrzaj>
      <item>FELER d.o.o. PULA, OIB 91407395804, Anticova 9, 52100 Pula</item>
    </izvorni_sadrzaj>
    <derivirana_varijabla naziv="DomainObject.Predmet.ProtuStrankaListFormatedWithAdressOIB_1">
      <item>FELER d.o.o. PULA, OIB 91407395804, Anticova 9, 52100 Pula</item>
    </derivirana_varijabla>
  </DomainObject.Predmet.ProtuStrankaListFormatedWithAdressOIB>
  <DomainObject.Predmet.ProtuStrankaListNazivFormated>
    <izvorni_sadrzaj>
      <item>FELER d.o.o. PULA</item>
    </izvorni_sadrzaj>
    <derivirana_varijabla naziv="DomainObject.Predmet.ProtuStrankaListNazivFormated_1">
      <item>FELER d.o.o. PULA</item>
    </derivirana_varijabla>
  </DomainObject.Predmet.ProtuStrankaListNazivFormated>
  <DomainObject.Predmet.ProtuStrankaListNazivFormatedOIB>
    <izvorni_sadrzaj>
      <item>FELER d.o.o. PULA, OIB 91407395804</item>
    </izvorni_sadrzaj>
    <derivirana_varijabla naziv="DomainObject.Predmet.ProtuStrankaListNazivFormatedOIB_1">
      <item>FELER d.o.o. PULA, OIB 91407395804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FELER d.o.o. PULA</izvorni_sadrzaj>
    <derivirana_varijabla naziv="DomainObject.Predmet.ProtustrankaIDrugi_1">FELER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FELER d.o.o. PULA, OIB 91407395804, Anticova 9, 52100 Pula</izvorni_sadrzaj>
    <derivirana_varijabla naziv="DomainObject.Predmet.ProtustrankaIDrugiAdressOIB_1">FELER d.o.o. PULA, OIB 91407395804,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FELER d.o.o. PULA</item>
    </izvorni_sadrzaj>
    <derivirana_varijabla naziv="DomainObject.Predmet.SudioniciListNaziv_1">
      <item>FINANCIJSKA AGENCIJA, RC RIJEKA, PODRUŽNICA PULA, PULA</item>
      <item>FELER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FELER d.o.o. PULA, OIB 91407395804, Anticova 9,52100 Pula</item>
    </izvorni_sadrzaj>
    <derivirana_varijabla naziv="DomainObject.Predmet.SudioniciListAdressOIB_1">
      <item>FINANCIJSKA AGENCIJA, RC RIJEKA, PODRUŽNICA PULA, PULA, OIB 85821130368, Giardini 5,52100 Pula</item>
      <item>FELER d.o.o. PULA, OIB 91407395804,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91407395804</item>
    </izvorni_sadrzaj>
    <derivirana_varijabla naziv="DomainObject.Predmet.SudioniciListNazivOIB_1">
      <item>, OIB 85821130368</item>
      <item>, OIB 91407395804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3018</properties:Characters>
  <properties:Lines>80</properties:Lines>
  <properties:Paragraphs>30</properties:Paragraphs>
  <properties:TotalTime>4</properties:TotalTime>
  <properties:ScaleCrop>false</properties:ScaleCrop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2016-03-23T11:11:00Z</dcterms:created>
  <dc:creator>Mihaela Kaligari</dc:creator>
  <dc:description/>
  <cp:keywords/>
  <cp:lastModifiedBy>Lorena Paris Aničić</cp:lastModifiedBy>
  <dcterms:modified xmlns:xsi="http://www.w3.org/2001/XMLSchema-instance" xsi:type="dcterms:W3CDTF">2016-03-30T08:39:00Z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