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efcc" w14:paraId="e97efcc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7A1918">
        <w:t>503</w:t>
      </w:r>
      <w:r w:rsidR="00BE14DE">
        <w:t>/</w:t>
      </w:r>
      <w:r w:rsidR="00245588">
        <w:t>16-</w:t>
      </w:r>
      <w:r w:rsidR="007A1918">
        <w:t>5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7A1918">
        <w:t>RIVA TOURISM j.d</w:t>
      </w:r>
      <w:r w:rsidR="004616A4">
        <w:t xml:space="preserve">.o.o., </w:t>
      </w:r>
      <w:r w:rsidR="007A1918">
        <w:t>Povljana, Ul. Vladimira Nazora 11, Povljana,</w:t>
      </w:r>
      <w:r w:rsidR="000859FA">
        <w:t xml:space="preserve"> OIB: </w:t>
      </w:r>
      <w:r w:rsidR="007A1918">
        <w:t>77356621811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7A1918">
        <w:t>07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7A1918">
        <w:t>RIVA TOURISM j.d.o.o., Povljana, Ul. Vladimira Nazora 11, Povljana, OIB: 77356621811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A1918" w:rsidP="0026691E" w:rsidR="00A70A5D">
      <w:pPr>
        <w:jc w:val="center"/>
      </w:pPr>
      <w:r>
        <w:t>21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26691E">
        <w:t>10</w:t>
      </w:r>
      <w:r w:rsidR="00A70A5D">
        <w:t>,</w:t>
      </w:r>
      <w:r>
        <w:t>00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7A1918" w:rsidP="0026691E" w:rsidR="0026691E">
      <w:pPr>
        <w:jc w:val="center"/>
      </w:pPr>
      <w:r>
        <w:t>21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26691E">
        <w:t>10</w:t>
      </w:r>
      <w:r w:rsidR="00F92198">
        <w:t>,</w:t>
      </w:r>
      <w:r>
        <w:t>02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7A1918">
        <w:t>RIVA TOURISM j.d.o.o., Povljana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</w:t>
      </w:r>
      <w:r w:rsidR="00245588" w:rsidRPr="006A6907">
        <w:lastRenderedPageBreak/>
        <w:t xml:space="preserve">za plaćanje u neprekinutom razdoblju od </w:t>
      </w:r>
      <w:r w:rsidR="007A1918">
        <w:t>126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7A1918">
        <w:t>24.623,07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A6B55">
        <w:t>0</w:t>
      </w:r>
      <w:r w:rsidR="007A1918">
        <w:t>7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7A1918">
        <w:t>RIVA TOURISM j.d.o.o., Povljana</w:t>
      </w:r>
      <w:r w:rsidR="007A1918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7A1918" w:rsidP="00153B5F" w:rsidR="004616A4" w:rsidRPr="00153B5F">
      <w:pPr>
        <w:pStyle w:val="Tijeloteksta"/>
        <w:numPr>
          <w:ilvl w:val="0"/>
          <w:numId w:val="3"/>
        </w:numPr>
        <w:rPr>
          <w:szCs w:val="24"/>
        </w:rPr>
      </w:pPr>
      <w:r>
        <w:t>IVAN POGORILIĆ iz Povljane, Ul. Vladimira Nazora 11</w:t>
      </w:r>
      <w:r w:rsidR="004616A4">
        <w:t xml:space="preserve"> 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5DC" w:rsidR="00ED55D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5DC" w:rsidR="00ED55D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5DC" w:rsidR="00ED55D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5DC" w:rsidR="00ED55D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71E92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ED55DC">
      <w:t>503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5DC" w:rsidR="00ED55D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1E92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71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E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E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E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E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71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E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E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E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E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 TOURISM j.d.o.o. za trgovinu i turizam</izvorni_sadrzaj>
    <derivirana_varijabla naziv="DomainObject.Predmet.ProtustrankaFormated_1">  RIVA TOURISM j.d.o.o. za trgovinu i turizam</derivirana_varijabla>
  </DomainObject.Predmet.ProtustrankaFormated>
  <DomainObject.Predmet.ProtustrankaFormatedOIB>
    <izvorni_sadrzaj>  RIVA TOURISM j.d.o.o. za trgovinu i turizam, OIB 77356621811</izvorni_sadrzaj>
    <derivirana_varijabla naziv="DomainObject.Predmet.ProtustrankaFormatedOIB_1">  RIVA TOURISM j.d.o.o. za trgovinu i turizam, OIB 77356621811</derivirana_varijabla>
  </DomainObject.Predmet.ProtustrankaFormatedOIB>
  <DomainObject.Predmet.ProtustrankaFormatedWithAdress>
    <izvorni_sadrzaj> RIVA TOURISM j.d.o.o. za trgovinu i turizam, Ul. Vladimira Nazora 11, 23250 Povljana</izvorni_sadrzaj>
    <derivirana_varijabla naziv="DomainObject.Predmet.ProtustrankaFormatedWithAdress_1"> RIVA TOURISM j.d.o.o. za trgovinu i turizam, Ul. Vladimira Nazora 11, 23250 Povljana</derivirana_varijabla>
  </DomainObject.Predmet.ProtustrankaFormatedWithAdress>
  <DomainObject.Predmet.ProtustrankaFormatedWithAdressOIB>
    <izvorni_sadrzaj> RIVA TOURISM j.d.o.o. za trgovinu i turizam, OIB 77356621811, Ul. Vladimira Nazora 11, 23250 Povljana</izvorni_sadrzaj>
    <derivirana_varijabla naziv="DomainObject.Predmet.ProtustrankaFormatedWithAdressOIB_1"> RIVA TOURISM j.d.o.o. za trgovinu i turizam, OIB 77356621811, Ul. Vladimira Nazora 11, 23250 Povljana</derivirana_varijabla>
  </DomainObject.Predmet.ProtustrankaFormatedWithAdressOIB>
  <DomainObject.Predmet.ProtustrankaWithAdress>
    <izvorni_sadrzaj>RIVA TOURISM j.d.o.o. za trgovinu i turizam Ul. Vladimira Nazora 11, 23250 Povljana</izvorni_sadrzaj>
    <derivirana_varijabla naziv="DomainObject.Predmet.ProtustrankaWithAdress_1">RIVA TOURISM j.d.o.o. za trgovinu i turizam Ul. Vladimira Nazora 11, 23250 Povljana</derivirana_varijabla>
  </DomainObject.Predmet.ProtustrankaWithAdress>
  <DomainObject.Predmet.ProtustrankaWithAdressOIB>
    <izvorni_sadrzaj>RIVA TOURISM j.d.o.o. za trgovinu i turizam, OIB 77356621811, Ul. Vladimira Nazora 11, 23250 Povljana</izvorni_sadrzaj>
    <derivirana_varijabla naziv="DomainObject.Predmet.ProtustrankaWithAdressOIB_1">RIVA TOURISM j.d.o.o. za trgovinu i turizam, OIB 77356621811, Ul. Vladimira Nazora 11, 23250 Povljana</derivirana_varijabla>
  </DomainObject.Predmet.ProtustrankaWithAdressOIB>
  <DomainObject.Predmet.ProtustrankaNazivFormated>
    <izvorni_sadrzaj>RIVA TOURISM j.d.o.o. za trgovinu i turizam</izvorni_sadrzaj>
    <derivirana_varijabla naziv="DomainObject.Predmet.ProtustrankaNazivFormated_1">RIVA TOURISM j.d.o.o. za trgovinu i turizam</derivirana_varijabla>
  </DomainObject.Predmet.ProtustrankaNazivFormated>
  <DomainObject.Predmet.ProtustrankaNazivFormatedOIB>
    <izvorni_sadrzaj>RIVA TOURISM j.d.o.o. za trgovinu i turizam, OIB 77356621811</izvorni_sadrzaj>
    <derivirana_varijabla naziv="DomainObject.Predmet.ProtustrankaNazivFormatedOIB_1">RIVA TOURISM j.d.o.o. za trgovinu i turizam, OIB 77356621811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24623.07</izvorni_sadrzaj>
    <derivirana_varijabla naziv="DomainObject.Predmet.TrenutnaVrijednost_1">24623.07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RIVA TOURISM j.d.o.o. za trgovinu i turizam</item>
    </izvorni_sadrzaj>
    <derivirana_varijabla naziv="DomainObject.Predmet.ProtuStrankaListFormated_1">
      <item>RIVA TOURISM j.d.o.o. za trgovinu i turizam</item>
    </derivirana_varijabla>
  </DomainObject.Predmet.ProtuStrankaListFormated>
  <DomainObject.Predmet.ProtuStrankaListFormatedOIB>
    <izvorni_sadrzaj>
      <item>RIVA TOURISM j.d.o.o. za trgovinu i turizam, OIB 77356621811</item>
    </izvorni_sadrzaj>
    <derivirana_varijabla naziv="DomainObject.Predmet.ProtuStrankaListFormatedOIB_1">
      <item>RIVA TOURISM j.d.o.o. za trgovinu i turizam, OIB 77356621811</item>
    </derivirana_varijabla>
  </DomainObject.Predmet.ProtuStrankaListFormatedOIB>
  <DomainObject.Predmet.ProtuStrankaListFormatedWithAdress>
    <izvorni_sadrzaj>
      <item>RIVA TOURISM j.d.o.o. za trgovinu i turizam, Ul. Vladimira Nazora 11, 23250 Povljana</item>
    </izvorni_sadrzaj>
    <derivirana_varijabla naziv="DomainObject.Predmet.ProtuStrankaListFormatedWithAdress_1">
      <item>RIVA TOURISM j.d.o.o. za trgovinu i turizam, Ul. Vladimira Nazora 11, 23250 Povljana</item>
    </derivirana_varijabla>
  </DomainObject.Predmet.ProtuStrankaListFormatedWithAdress>
  <DomainObject.Predmet.ProtuStrankaListFormatedWithAdressOIB>
    <izvorni_sadrzaj>
      <item>RIVA TOURISM j.d.o.o. za trgovinu i turizam, OIB 77356621811, Ul. Vladimira Nazora 11, 23250 Povljana</item>
    </izvorni_sadrzaj>
    <derivirana_varijabla naziv="DomainObject.Predmet.ProtuStrankaListFormatedWithAdressOIB_1">
      <item>RIVA TOURISM j.d.o.o. za trgovinu i turizam, OIB 77356621811, Ul. Vladimira Nazora 11, 23250 Povljana</item>
    </derivirana_varijabla>
  </DomainObject.Predmet.ProtuStrankaListFormatedWithAdressOIB>
  <DomainObject.Predmet.ProtuStrankaListNazivFormated>
    <izvorni_sadrzaj>
      <item>RIVA TOURISM j.d.o.o. za trgovinu i turizam</item>
    </izvorni_sadrzaj>
    <derivirana_varijabla naziv="DomainObject.Predmet.ProtuStrankaListNazivFormated_1">
      <item>RIVA TOURISM j.d.o.o. za trgovinu i turizam</item>
    </derivirana_varijabla>
  </DomainObject.Predmet.ProtuStrankaListNazivFormated>
  <DomainObject.Predmet.ProtuStrankaListNazivFormatedOIB>
    <izvorni_sadrzaj>
      <item>RIVA TOURISM j.d.o.o. za trgovinu i turizam, OIB 77356621811</item>
    </izvorni_sadrzaj>
    <derivirana_varijabla naziv="DomainObject.Predmet.ProtuStrankaListNazivFormatedOIB_1">
      <item>RIVA TOURISM j.d.o.o. za trgovinu i turizam, OIB 77356621811</item>
    </derivirana_varijabla>
  </DomainObject.Predmet.ProtuStrankaListNazivFormatedOIB>
  <DomainObject.Predmet.OstaliListFormated>
    <izvorni_sadrzaj>
      <item>Ivan Pogorilić</item>
    </izvorni_sadrzaj>
    <derivirana_varijabla naziv="DomainObject.Predmet.OstaliListFormated_1">
      <item>Ivan Pogorilić</item>
    </derivirana_varijabla>
  </DomainObject.Predmet.OstaliListFormated>
  <DomainObject.Predmet.OstaliListFormatedOIB>
    <izvorni_sadrzaj>
      <item>Ivan Pogorilić, OIB 42701972676</item>
    </izvorni_sadrzaj>
    <derivirana_varijabla naziv="DomainObject.Predmet.OstaliListFormatedOIB_1">
      <item>Ivan Pogorilić, OIB 42701972676</item>
    </derivirana_varijabla>
  </DomainObject.Predmet.OstaliListFormatedOIB>
  <DomainObject.Predmet.OstaliListFormatedWithAdress>
    <izvorni_sadrzaj>
      <item>Ivan Pogorilić</item>
    </izvorni_sadrzaj>
    <derivirana_varijabla naziv="DomainObject.Predmet.OstaliListFormatedWithAdress_1">
      <item>Ivan Pogorilić</item>
    </derivirana_varijabla>
  </DomainObject.Predmet.OstaliListFormatedWithAdress>
  <DomainObject.Predmet.OstaliListFormatedWithAdressOIB>
    <izvorni_sadrzaj>
      <item>Ivan Pogorilić, OIB 42701972676</item>
    </izvorni_sadrzaj>
    <derivirana_varijabla naziv="DomainObject.Predmet.OstaliListFormatedWithAdressOIB_1">
      <item>Ivan Pogorilić, OIB 42701972676</item>
    </derivirana_varijabla>
  </DomainObject.Predmet.OstaliListFormatedWithAdressOIB>
  <DomainObject.Predmet.OstaliListNazivFormated>
    <izvorni_sadrzaj>
      <item>Ivan Pogorilić</item>
    </izvorni_sadrzaj>
    <derivirana_varijabla naziv="DomainObject.Predmet.OstaliListNazivFormated_1">
      <item>Ivan Pogorilić</item>
    </derivirana_varijabla>
  </DomainObject.Predmet.OstaliListNazivFormated>
  <DomainObject.Predmet.OstaliListNazivFormatedOIB>
    <izvorni_sadrzaj>
      <item>Ivan Pogorilić, OIB 42701972676</item>
    </izvorni_sadrzaj>
    <derivirana_varijabla naziv="DomainObject.Predmet.OstaliListNazivFormatedOIB_1">
      <item>Ivan Pogorilić, OIB 42701972676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RIVA TOURISM j.d.o.o. za trgovinu i turizam</izvorni_sadrzaj>
    <derivirana_varijabla naziv="DomainObject.Predmet.ProtustrankaIDrugi_1">RIVA TOURISM j.d.o.o.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RIVA TOURISM j.d.o.o. za trgovinu i turizam, OIB 77356621811, Ul. Vladimira Nazora 11, 23250 Povljana</izvorni_sadrzaj>
    <derivirana_varijabla naziv="DomainObject.Predmet.ProtustrankaIDrugiAdressOIB_1">RIVA TOURISM j.d.o.o. za trgovinu i turizam, OIB 77356621811, Ul. Vladimira Nazora 11, 23250 Povljana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RIVA TOURISM j.d.o.o. za trgovinu i turizam</item>
      <item>Ivan Pogorilić</item>
    </izvorni_sadrzaj>
    <derivirana_varijabla naziv="DomainObject.Predmet.SudioniciListNaziv_1">
      <item>FINA</item>
      <item>RIVA TOURISM j.d.o.o. za trgovinu i turizam</item>
      <item>Ivan Pogorilić</item>
    </derivirana_varijabla>
  </DomainObject.Predmet.SudioniciListNaziv>
  <DomainObject.Predmet.SudioniciListAdressOIB>
    <izvorni_sadrzaj>
      <item>FINA, OIB 85821130368</item>
      <item>RIVA TOURISM j.d.o.o. za trgovinu i turizam, OIB 77356621811, Ul. Vladimira Nazora 11,23250 Povljana</item>
      <item>Ivan Pogorilić, OIB 42701972676</item>
    </izvorni_sadrzaj>
    <derivirana_varijabla naziv="DomainObject.Predmet.SudioniciListAdressOIB_1">
      <item>FINA, OIB 85821130368</item>
      <item>RIVA TOURISM j.d.o.o. za trgovinu i turizam, OIB 77356621811, Ul. Vladimira Nazora 11,23250 Povljana</item>
      <item>Ivan Pogorilić, OIB 42701972676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77356621811</item>
      <item>, OIB 42701972676</item>
    </izvorni_sadrzaj>
    <derivirana_varijabla naziv="DomainObject.Predmet.SudioniciListNazivOIB_1">
      <item>, OIB 85821130368</item>
      <item>, OIB 77356621811</item>
      <item>, OIB 42701972676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6AD2FD-DFAD-4397-9797-4AAA363CA3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1946</properties:Characters>
  <properties:Lines>79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2016-04-07T09:04:00Z</dcterms:created>
  <dc:creator>Administrator</dc:creator>
  <cp:lastModifiedBy>Martina Kalmeta</cp:lastModifiedBy>
  <cp:lastPrinted>2016-03-18T09:50:00Z</cp:lastPrinted>
  <dcterms:modified xmlns:xsi="http://www.w3.org/2001/XMLSchema-instance" xsi:type="dcterms:W3CDTF">2016-04-07T11:23:00Z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