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ef8b5" w14:paraId="3eef8b5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1D324F">
        <w:t>49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1D324F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7035A9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E-195, </w:t>
      </w:r>
      <w:r w:rsidRPr="00103A86">
        <w:t>PARKIRNO MJESTO</w:t>
      </w:r>
      <w:r>
        <w:t xml:space="preserve"> - P 88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D6593C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1D324F">
        <w:rPr>
          <w:b/>
          <w:u w:val="single"/>
        </w:rPr>
        <w:t>0</w:t>
      </w:r>
      <w:r w:rsidR="007035A9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1D324F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175829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175829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75829"/>
    <w:rsid w:val="00181682"/>
    <w:rsid w:val="00182AA0"/>
    <w:rsid w:val="001D324F"/>
    <w:rsid w:val="001F7388"/>
    <w:rsid w:val="00246FEA"/>
    <w:rsid w:val="00271D07"/>
    <w:rsid w:val="00282E78"/>
    <w:rsid w:val="00292860"/>
    <w:rsid w:val="002B68B6"/>
    <w:rsid w:val="002C658E"/>
    <w:rsid w:val="002E3F6D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B7F17"/>
    <w:rsid w:val="003C5E26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7BD4"/>
    <w:rsid w:val="008F19F8"/>
    <w:rsid w:val="008F5C16"/>
    <w:rsid w:val="00903E75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C640F"/>
    <w:rsid w:val="00AD59E4"/>
    <w:rsid w:val="00B0518E"/>
    <w:rsid w:val="00B06C21"/>
    <w:rsid w:val="00B13DF8"/>
    <w:rsid w:val="00B15099"/>
    <w:rsid w:val="00B346B3"/>
    <w:rsid w:val="00B3534C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8597D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5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75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St-5/2018-147</izvorni_sadrzaj>
    <derivirana_varijabla naziv="DomainObject.PredzadnjaOdlukaIzPredmeta.Oznaka_1">St-5/2018-147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2019-01-02T13:41:00Z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2019-01-08T12:17:00Z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(1st-5-18-154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