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ac1e" w14:paraId="b50ac1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</w:t>
      </w:r>
      <w:r w:rsidR="00CF388B">
        <w:t>08</w:t>
      </w:r>
      <w:r w:rsidR="003C5692">
        <w:t>/1</w:t>
      </w:r>
      <w:r w:rsidR="00CF388B">
        <w:t>8</w:t>
      </w:r>
      <w:r w:rsidR="003C5692">
        <w:t>-</w:t>
      </w:r>
      <w:r w:rsidR="00CF388B">
        <w:t>8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7E762A" w:rsidP="00841B9D" w:rsidR="007E762A">
      <w:pPr>
        <w:pStyle w:val="Tijeloteksta"/>
        <w:rPr>
          <w:b/>
          <w:bCs/>
        </w:rPr>
      </w:pPr>
    </w:p>
    <w:p w:rsidRDefault="00CF388B" w:rsidP="000A0078" w:rsidR="00CF388B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</w:t>
      </w:r>
      <w:r w:rsidRPr="00895554">
        <w:t xml:space="preserve">RH, MF, Porezna uprava, Područni ured Osijek, zastupana po ŽDO u Osijeku OIB 18683136487 </w:t>
      </w:r>
      <w:r>
        <w:t xml:space="preserve">za </w:t>
      </w:r>
      <w:r w:rsidRPr="0041082E">
        <w:t xml:space="preserve">otvaranje stečajnog postupka nad dužnikom </w:t>
      </w:r>
      <w:r>
        <w:t>KRPAN SELF-STYLED d.o.o. za usluge, Zagreb, Maksimirska 94</w:t>
      </w:r>
      <w:r w:rsidRPr="007A72DD">
        <w:t>, MBS 0</w:t>
      </w:r>
      <w:r>
        <w:t>80981777</w:t>
      </w:r>
      <w:r w:rsidRPr="007A72DD">
        <w:t xml:space="preserve">, OIB </w:t>
      </w:r>
      <w:r>
        <w:t>31266216344</w:t>
      </w:r>
      <w:r w:rsidRPr="0041082E">
        <w:t xml:space="preserve">, dana </w:t>
      </w:r>
      <w:r>
        <w:t>9</w:t>
      </w:r>
      <w:r w:rsidRPr="0041082E">
        <w:t xml:space="preserve">. </w:t>
      </w:r>
      <w:r>
        <w:t>ožujka</w:t>
      </w:r>
      <w:r w:rsidRPr="0041082E">
        <w:t xml:space="preserve"> 201</w:t>
      </w:r>
      <w:r>
        <w:t>8</w:t>
      </w:r>
      <w:r w:rsidRPr="0041082E">
        <w:t>.</w:t>
      </w:r>
      <w:r w:rsidR="00B976DE">
        <w:t xml:space="preserve">    </w:t>
      </w:r>
    </w:p>
    <w:p w:rsidRDefault="00B976DE" w:rsidP="000A0078" w:rsidR="007E762A">
      <w:pPr>
        <w:pStyle w:val="Tijeloteksta"/>
        <w:ind w:firstLine="720"/>
      </w:pPr>
      <w:r>
        <w:t xml:space="preserve">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E762A" w:rsidP="00B976DE" w:rsidR="007E762A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CF388B" w:rsidRPr="00CF388B">
        <w:t>Alen Kopf, Rijeka, Danijela Godine 6, OIB 30818438127</w:t>
      </w:r>
      <w:r w:rsidR="00D17B95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</w:t>
      </w:r>
      <w:r w:rsidR="007E762A">
        <w:t>08</w:t>
      </w:r>
      <w:r w:rsidR="00127480">
        <w:t>-201</w:t>
      </w:r>
      <w:r w:rsidR="007E762A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</w:t>
      </w:r>
      <w:r w:rsidR="007E762A">
        <w:t>08</w:t>
      </w:r>
      <w:r w:rsidR="00127480">
        <w:t>-201</w:t>
      </w:r>
      <w:r w:rsidR="007E762A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E762A" w:rsidRPr="007E762A">
        <w:t>Alen Kopf, Rijeka, Danijela Godine 6, OIB 30818438127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</w:t>
      </w:r>
      <w:r w:rsidR="007E762A">
        <w:t>08</w:t>
      </w:r>
      <w:r w:rsidR="006559AB">
        <w:t>-201</w:t>
      </w:r>
      <w:r w:rsidR="007E762A">
        <w:t>8</w:t>
      </w:r>
      <w:r>
        <w:t>.</w:t>
      </w:r>
    </w:p>
    <w:p w:rsidRDefault="00B976DE" w:rsidP="00B976DE" w:rsidR="007E762A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</w:t>
      </w:r>
      <w:r w:rsidR="007E762A">
        <w:t>08</w:t>
      </w:r>
      <w:r w:rsidR="006559AB">
        <w:t>-201</w:t>
      </w:r>
      <w:r w:rsidR="007E762A">
        <w:t>8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E762A" w:rsidRPr="007E762A">
        <w:t>Alen Kopf, Rijeka, Danijela Godine 6, OIB 30818438127</w:t>
      </w:r>
      <w:r w:rsidR="006559AB">
        <w:t xml:space="preserve">, </w:t>
      </w:r>
      <w:r>
        <w:t>te se istoj zabranjuje da tu tražbinu naplati ili inače raspolaže njome.</w:t>
      </w:r>
    </w:p>
    <w:p w:rsidRDefault="00E42982" w:rsidP="00B976DE" w:rsidR="00E42982">
      <w:pPr>
        <w:ind w:hanging="284" w:left="993"/>
        <w:jc w:val="both"/>
      </w:pPr>
    </w:p>
    <w:p w:rsidRDefault="00E42982" w:rsidP="00B976DE" w:rsidR="00E4298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7E762A" w:rsidRPr="007E762A">
        <w:t>KRPAN SELF-STYLED d.o.o. za usluge, Zagreb, Maksimirska 94, MBS 080981777, OIB 31266216344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1C16F2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1C16F2" w:rsidP="00B976DE" w:rsidR="001C16F2">
      <w:pPr>
        <w:pStyle w:val="Tijeloteksta"/>
        <w:rPr>
          <w:b/>
          <w:bCs/>
        </w:rPr>
      </w:pPr>
    </w:p>
    <w:p w:rsidRDefault="00480323" w:rsidP="005F016E" w:rsidR="005F016E">
      <w:pPr>
        <w:ind w:firstLine="720"/>
        <w:jc w:val="both"/>
      </w:pPr>
      <w:r>
        <w:t xml:space="preserve">Predlagatelj </w:t>
      </w:r>
      <w:r w:rsidR="00ED6418">
        <w:t>RH, MF, PU, Područni ured Osijek</w:t>
      </w:r>
      <w:r>
        <w:t xml:space="preserve"> je dana 1</w:t>
      </w:r>
      <w:r w:rsidR="00ED6418">
        <w:t>8</w:t>
      </w:r>
      <w:r>
        <w:t>.0</w:t>
      </w:r>
      <w:r w:rsidR="00ED6418">
        <w:t>9</w:t>
      </w:r>
      <w:r>
        <w:t>.</w:t>
      </w:r>
      <w:r w:rsidR="005F016E">
        <w:t xml:space="preserve">2017. </w:t>
      </w:r>
      <w:r w:rsidR="008B3E35">
        <w:t>podnijela ovom sudu prijedlog za otvaranje</w:t>
      </w:r>
      <w:r w:rsidR="005F016E">
        <w:t xml:space="preserve"> stečajnog postupka nad dužnikom </w:t>
      </w:r>
      <w:r w:rsidR="007E762A" w:rsidRPr="007E762A">
        <w:t>KRPAN SELF-STYLED d.o.o. za usluge, Zagreb, Maksimirska 94, MBS 080981777, OIB 31266216344</w:t>
      </w:r>
      <w:r w:rsidR="005F016E">
        <w:t>, temeljem odredbe čl. 1</w:t>
      </w:r>
      <w:r w:rsidR="00ED6418">
        <w:t>6</w:t>
      </w:r>
      <w:r w:rsidR="005F016E">
        <w:t xml:space="preserve">. </w:t>
      </w:r>
      <w:r w:rsidR="00ED6418">
        <w:t>i</w:t>
      </w:r>
      <w:r w:rsidR="005F016E">
        <w:t xml:space="preserve"> 1</w:t>
      </w:r>
      <w:r w:rsidR="00ED6418">
        <w:t>09</w:t>
      </w:r>
      <w:r w:rsidR="005F016E">
        <w:t>. Stečajnog zakona (NN 71/15, dalje: SZ)</w:t>
      </w:r>
      <w:r w:rsidR="008B3E35">
        <w:t>, a rješenjem poslovnog broja 14 St-1</w:t>
      </w:r>
      <w:r w:rsidR="00ED6418">
        <w:t>08</w:t>
      </w:r>
      <w:r w:rsidR="008B3E35">
        <w:t>/1</w:t>
      </w:r>
      <w:r w:rsidR="00ED6418">
        <w:t>8</w:t>
      </w:r>
      <w:r w:rsidR="008B3E35">
        <w:t>-</w:t>
      </w:r>
      <w:r w:rsidR="00233130">
        <w:t>3</w:t>
      </w:r>
      <w:r w:rsidR="008B3E35">
        <w:t xml:space="preserve"> od </w:t>
      </w:r>
      <w:r w:rsidR="00ED6418">
        <w:t>7</w:t>
      </w:r>
      <w:r w:rsidR="008B3E35">
        <w:t>.</w:t>
      </w:r>
      <w:r w:rsidR="00ED6418">
        <w:t>02</w:t>
      </w:r>
      <w:r w:rsidR="008B3E35">
        <w:t>.201</w:t>
      </w:r>
      <w:r w:rsidR="00ED6418">
        <w:t>8</w:t>
      </w:r>
      <w:r w:rsidR="008B3E35">
        <w:t>. pokrenut je prethodni postupak</w:t>
      </w:r>
      <w:r w:rsidR="005F016E">
        <w:t>.</w:t>
      </w:r>
    </w:p>
    <w:p w:rsidRDefault="00B976DE" w:rsidP="005F016E" w:rsidR="00B976DE">
      <w:pPr>
        <w:pStyle w:val="Tijeloteksta"/>
      </w:pPr>
    </w:p>
    <w:p w:rsidRDefault="00B976DE" w:rsidP="006F6EF1" w:rsidR="006F6EF1">
      <w:pPr>
        <w:jc w:val="both"/>
      </w:pPr>
      <w:r>
        <w:tab/>
        <w:t>Zaključkom St-</w:t>
      </w:r>
      <w:r w:rsidR="00233130" w:rsidRPr="00233130">
        <w:t xml:space="preserve">108/18-2 </w:t>
      </w:r>
      <w:r w:rsidR="004A3AB9">
        <w:t xml:space="preserve">od </w:t>
      </w:r>
      <w:r w:rsidR="00233130" w:rsidRPr="00233130">
        <w:t>7.02.2018</w:t>
      </w:r>
      <w:r w:rsidR="004A3AB9">
        <w:t xml:space="preserve">. </w:t>
      </w:r>
      <w:r>
        <w:t xml:space="preserve">pozvana je osoba za zastupanje dužnika </w:t>
      </w:r>
      <w:r w:rsidR="007E762A" w:rsidRPr="007E762A">
        <w:t>Alen Kopf, Rijeka, Danijela Godine 6, OIB 30818438127</w:t>
      </w:r>
      <w:r w:rsidR="004A3AB9">
        <w:t xml:space="preserve">, </w:t>
      </w:r>
      <w:r>
        <w:t xml:space="preserve">na uplatu predujma u iznosu od 1.000,00 kn </w:t>
      </w:r>
      <w:r w:rsidR="006F6EF1">
        <w:t xml:space="preserve">u Fond za namirenje troškova stečajnog postupka kao i dodatnog iznosa predujma u iznosu od 3.500,00 kn  za namirenje troškova stečajnog postupka (minimalne nagrade privremenom stečajnom upravitelju sukladno čl. 94. Stečajnog zakona – NN 71/15 i 104/17, te čl. 4. Uredbe o kriterijima i načinu obračuna i plaćanja nagrade stečajnim upraviteljima – NN 105/15), budući je privremeni stečajni upravitelj s područja Trgovačkog suda u Osijeku s adresom prebivališta u Vinkovcima, a dužnik ima sjedište u Zagrebu, sve u roku od 8 dana, temeljem odredbi članka 113. i članka 114. SZ.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</w:t>
      </w:r>
      <w:r w:rsidR="00E42982">
        <w:t>08</w:t>
      </w:r>
      <w:r w:rsidR="00F116DF">
        <w:t>/1</w:t>
      </w:r>
      <w:r w:rsidR="00E42982">
        <w:t>8</w:t>
      </w:r>
      <w:r w:rsidR="00F116DF">
        <w:t>-</w:t>
      </w:r>
      <w:r w:rsidR="00E42982">
        <w:t>2</w:t>
      </w:r>
      <w:r w:rsidR="00F116DF">
        <w:t xml:space="preserve"> od </w:t>
      </w:r>
      <w:r w:rsidR="00E42982">
        <w:t>7</w:t>
      </w:r>
      <w:r w:rsidR="00F116DF">
        <w:t>.</w:t>
      </w:r>
      <w:r w:rsidR="00A063F3">
        <w:t>0</w:t>
      </w:r>
      <w:r w:rsidR="00E42982">
        <w:t>2</w:t>
      </w:r>
      <w:r w:rsidR="00F116DF">
        <w:t>.201</w:t>
      </w:r>
      <w:r w:rsidR="00E42982">
        <w:t>8</w:t>
      </w:r>
      <w:r w:rsidR="00F116DF">
        <w:t xml:space="preserve">. </w:t>
      </w:r>
      <w:r>
        <w:t xml:space="preserve">osoba ovlaštena za zastupanje dužnika zaprimila je dana </w:t>
      </w:r>
      <w:r w:rsidR="00E42982">
        <w:t>16</w:t>
      </w:r>
      <w:r w:rsidR="004D2342">
        <w:t>.</w:t>
      </w:r>
      <w:r w:rsidR="00A063F3">
        <w:t>0</w:t>
      </w:r>
      <w:r w:rsidR="00E42982">
        <w:t>2</w:t>
      </w:r>
      <w:r w:rsidR="00712E59">
        <w:t>.</w:t>
      </w:r>
      <w:r w:rsidR="004D2342">
        <w:t>201</w:t>
      </w:r>
      <w:r w:rsidR="00E42982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F34667" w:rsidP="00A02E0E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E42982" w:rsidRPr="00E42982">
        <w:t>9. ožujka 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A02E0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A02E0E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A02E0E" w:rsidRPr="00A02E0E">
        <w:t>Alen Kopf, Rijeka, Danijela Godine 6</w:t>
      </w:r>
    </w:p>
    <w:p w:rsidRDefault="00A02E0E" w:rsidP="00A02E0E" w:rsidR="00C93055" w:rsidRPr="00A02E0E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A02E0E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C93055" w:rsidRPr="00A02E0E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60B3" w:rsidP="003160B3" w:rsidR="00E24B1F">
    <w:pPr>
      <w:jc w:val="right"/>
    </w:pPr>
    <w:r>
      <w:t>14 St-</w:t>
    </w:r>
    <w:r w:rsidR="00CF388B" w:rsidRPr="00CF388B">
      <w:t>108/18-8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130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0B3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D73E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6F6EF1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E762A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2E0E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958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117C"/>
    <w:rsid w:val="00CE26CB"/>
    <w:rsid w:val="00CE7165"/>
    <w:rsid w:val="00CF1BDD"/>
    <w:rsid w:val="00CF1C48"/>
    <w:rsid w:val="00CF2553"/>
    <w:rsid w:val="00CF2A5C"/>
    <w:rsid w:val="00CF388B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2982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6418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02E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02E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ZAGREB</izvorni_sadrzaj>
    <derivirana_varijabla naziv="DomainObject.Predmet.StrankaFormated_1">  RH MF PU PODRUČNI URAED ZAGREB</derivirana_varijabla>
  </DomainObject.Predmet.StrankaFormated>
  <DomainObject.Predmet.StrankaFormatedOIB>
    <izvorni_sadrzaj>  RH MF PU PODRUČNI URAED ZAGREB, OIB 18683136487</izvorni_sadrzaj>
    <derivirana_varijabla naziv="DomainObject.Predmet.StrankaFormatedOIB_1">  RH MF PU PODRUČNI URAED ZAGREB, OIB 18683136487</derivirana_varijabla>
  </DomainObject.Predmet.StrankaFormatedOIB>
  <DomainObject.Predmet.StrankaFormatedWithAdress>
    <izvorni_sadrzaj> RH MF PU PODRUČNI URAED ZAGREB</izvorni_sadrzaj>
    <derivirana_varijabla naziv="DomainObject.Predmet.StrankaFormatedWithAdress_1"> RH MF PU PODRUČNI URAED ZAGREB</derivirana_varijabla>
  </DomainObject.Predmet.StrankaFormatedWithAdress>
  <DomainObject.Predmet.StrankaFormatedWithAdressOIB>
    <izvorni_sadrzaj> RH MF PU PODRUČNI URAED ZAGREB, OIB 18683136487</izvorni_sadrzaj>
    <derivirana_varijabla naziv="DomainObject.Predmet.StrankaFormatedWithAdressOIB_1"> RH MF PU PODRUČNI URAED ZAGREB, OIB 18683136487</derivirana_varijabla>
  </DomainObject.Predmet.StrankaFormatedWithAdressOIB>
  <DomainObject.Predmet.StrankaWithAdress>
    <izvorni_sadrzaj>RH MF PU PODRUČNI URAED ZAGREB </izvorni_sadrzaj>
    <derivirana_varijabla naziv="DomainObject.Predmet.StrankaWithAdress_1">RH MF PU PODRUČNI URAED ZAGREB </derivirana_varijabla>
  </DomainObject.Predmet.StrankaWithAdress>
  <DomainObject.Predmet.StrankaWithAdressOIB>
    <izvorni_sadrzaj>RH MF PU PODRUČNI URAED ZAGREB, OIB 18683136487</izvorni_sadrzaj>
    <derivirana_varijabla naziv="DomainObject.Predmet.StrankaWithAdressOIB_1">RH MF PU PODRUČNI URAED ZAGREB, OIB 18683136487</derivirana_varijabla>
  </DomainObject.Predmet.StrankaWithAdressOIB>
  <DomainObject.Predmet.StrankaNazivFormated>
    <izvorni_sadrzaj>RH MF PU PODRUČNI URAED ZAGREB</izvorni_sadrzaj>
    <derivirana_varijabla naziv="DomainObject.Predmet.StrankaNazivFormated_1">RH MF PU PODRUČNI URAED ZAGREB</derivirana_varijabla>
  </DomainObject.Predmet.StrankaNazivFormated>
  <DomainObject.Predmet.StrankaNazivFormatedOIB>
    <izvorni_sadrzaj>RH MF PU PODRUČNI URAED ZAGREB, OIB 18683136487</izvorni_sadrzaj>
    <derivirana_varijabla naziv="DomainObject.Predmet.StrankaNazivFormatedOIB_1">RH MF PU PODRUČNI URAED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URAED ZAGREB</item>
    </izvorni_sadrzaj>
    <derivirana_varijabla naziv="DomainObject.Predmet.StrankaListFormated_1">
      <item>RH MF PU PODRUČNI URAED ZAGREB</item>
    </derivirana_varijabla>
  </DomainObject.Predmet.StrankaListFormated>
  <DomainObject.Predmet.StrankaListFormatedOIB>
    <izvorni_sadrzaj>
      <item>RH MF PU PODRUČNI URAED ZAGREB, OIB 18683136487</item>
    </izvorni_sadrzaj>
    <derivirana_varijabla naziv="DomainObject.Predmet.StrankaListFormatedOIB_1">
      <item>RH MF PU PODRUČNI URAED ZAGREB, OIB 18683136487</item>
    </derivirana_varijabla>
  </DomainObject.Predmet.StrankaListFormatedOIB>
  <DomainObject.Predmet.StrankaListFormatedWithAdress>
    <izvorni_sadrzaj>
      <item>RH MF PU PODRUČNI URAED ZAGREB</item>
    </izvorni_sadrzaj>
    <derivirana_varijabla naziv="DomainObject.Predmet.StrankaListFormatedWithAdress_1">
      <item>RH MF PU PODRUČNI URAED ZAGREB</item>
    </derivirana_varijabla>
  </DomainObject.Predmet.StrankaListFormatedWithAdress>
  <DomainObject.Predmet.StrankaListFormatedWithAdressOIB>
    <izvorni_sadrzaj>
      <item>RH MF PU PODRUČNI URAED ZAGREB, OIB 18683136487</item>
    </izvorni_sadrzaj>
    <derivirana_varijabla naziv="DomainObject.Predmet.StrankaListFormatedWithAdressOIB_1">
      <item>RH MF PU PODRUČNI URAED ZAGREB, OIB 18683136487</item>
    </derivirana_varijabla>
  </DomainObject.Predmet.StrankaListFormatedWithAdressOIB>
  <DomainObject.Predmet.StrankaListNazivFormated>
    <izvorni_sadrzaj>
      <item>RH MF PU PODRUČNI URAED ZAGREB</item>
    </izvorni_sadrzaj>
    <derivirana_varijabla naziv="DomainObject.Predmet.StrankaListNazivFormated_1">
      <item>RH MF PU PODRUČNI URAED ZAGREB</item>
    </derivirana_varijabla>
  </DomainObject.Predmet.StrankaListNazivFormated>
  <DomainObject.Predmet.StrankaListNazivFormatedOIB>
    <izvorni_sadrzaj>
      <item>RH MF PU PODRUČNI URAED ZAGREB, OIB 18683136487</item>
    </izvorni_sadrzaj>
    <derivirana_varijabla naziv="DomainObject.Predmet.StrankaListNazivFormatedOIB_1">
      <item>RH MF PU PODRUČNI URAED ZAGREB, OIB 18683136487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>
      <item>Alen Kopf</item>
    </izvorni_sadrzaj>
    <derivirana_varijabla naziv="DomainObject.Predmet.OstaliListFormated_1">
      <item>Alen Kopf</item>
    </derivirana_varijabla>
  </DomainObject.Predmet.OstaliListFormated>
  <DomainObject.Predmet.OstaliListFormatedOIB>
    <izvorni_sadrzaj>
      <item>Alen Kopf, OIB 30818438127</item>
    </izvorni_sadrzaj>
    <derivirana_varijabla naziv="DomainObject.Predmet.OstaliListFormatedOIB_1">
      <item>Alen Kopf, OIB 30818438127</item>
    </derivirana_varijabla>
  </DomainObject.Predmet.OstaliListFormatedOIB>
  <DomainObject.Predmet.OstaliListFormatedWithAdress>
    <izvorni_sadrzaj>
      <item>Alen Kopf, Danijela Godine 6, 51000 Rijeka</item>
    </izvorni_sadrzaj>
    <derivirana_varijabla naziv="DomainObject.Predmet.OstaliListFormatedWithAdress_1">
      <item>Alen Kopf, Danijela Godine 6, 51000 Rijeka</item>
    </derivirana_varijabla>
  </DomainObject.Predmet.OstaliListFormatedWithAdress>
  <DomainObject.Predmet.OstaliListFormatedWithAdressOIB>
    <izvorni_sadrzaj>
      <item>Alen Kopf, OIB 30818438127, Danijela Godine 6, 51000 Rijeka</item>
    </izvorni_sadrzaj>
    <derivirana_varijabla naziv="DomainObject.Predmet.OstaliListFormatedWithAdressOIB_1">
      <item>Alen Kopf, OIB 30818438127, Danijela Godine 6, 51000 Rijeka</item>
    </derivirana_varijabla>
  </DomainObject.Predmet.OstaliListFormatedWithAdressOIB>
  <DomainObject.Predmet.OstaliListNazivFormated>
    <izvorni_sadrzaj>
      <item>Alen Kopf</item>
    </izvorni_sadrzaj>
    <derivirana_varijabla naziv="DomainObject.Predmet.OstaliListNazivFormated_1">
      <item>Alen Kopf</item>
    </derivirana_varijabla>
  </DomainObject.Predmet.OstaliListNazivFormated>
  <DomainObject.Predmet.OstaliListNazivFormatedOIB>
    <izvorni_sadrzaj>
      <item>Alen Kopf, OIB 30818438127</item>
    </izvorni_sadrzaj>
    <derivirana_varijabla naziv="DomainObject.Predmet.OstaliListNazivFormatedOIB_1"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ZAGREB</izvorni_sadrzaj>
    <derivirana_varijabla naziv="DomainObject.Predmet.StrankaIDrugi_1">RH MF PU PODRUČNI URAED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RH MF PU PODRUČNI URAED ZAGREB, OIB 18683136487</izvorni_sadrzaj>
    <derivirana_varijabla naziv="DomainObject.Predmet.StrankaIDrugiAdressOIB_1">RH MF PU PODRUČNI URAED ZAGREB, OIB 18683136487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RH MF PU PODRUČNI URAED ZAGREB</item>
      <item>Alen Kopf</item>
    </izvorni_sadrzaj>
    <derivirana_varijabla naziv="DomainObject.Predmet.SudioniciListNaziv_1">
      <item>KRPAN SELF-STYLED d.o.o.</item>
      <item>RH MF PU PODRUČNI URAED ZAGREB</item>
      <item>Alen Kopf</item>
    </derivirana_varijabla>
  </DomainObject.Predmet.SudioniciListNaziv>
  <DomainObject.Predmet.SudioniciListAdressOIB>
    <izvorni_sadrzaj>
      <item>KRPAN SELF-STYLED d.o.o., OIB 31266216344, Maksimirska 94,10000 Zagreb</item>
      <item>RH MF PU PODRUČNI URAED ZAGREB, OIB 18683136487</item>
      <item>Alen Kopf, OIB 30818438127, Danijela Godine 6,51000 Rijeka</item>
    </izvorni_sadrzaj>
    <derivirana_varijabla naziv="DomainObject.Predmet.SudioniciListAdressOIB_1">
      <item>KRPAN SELF-STYLED d.o.o., OIB 31266216344, Maksimirska 94,10000 Zagreb</item>
      <item>RH MF PU PODRUČNI URAED ZAGREB, OIB 18683136487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18683136487</item>
      <item>, OIB 30818438127</item>
    </izvorni_sadrzaj>
    <derivirana_varijabla naziv="DomainObject.Predmet.SudioniciListNazivOIB_1">
      <item>, OIB 31266216344</item>
      <item>, OIB 18683136487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19B3C-84CD-4F90-9940-FED6EE78D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793</properties:Words>
  <properties:Characters>4175</properties:Characters>
  <properties:Lines>96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2018-03-09T06:57:00Z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