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5ec7" w14:paraId="4575ec7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673521">
        <w:t xml:space="preserve">dužnikom </w:t>
      </w:r>
      <w:r w:rsidR="00AC5191">
        <w:t xml:space="preserve">DRAGUNJA d.o.o., Rovinj, Franje Iskre 4, OIB: 53012659382, </w:t>
      </w:r>
      <w:r w:rsidR="00CE4E4E">
        <w:t>21</w:t>
      </w:r>
      <w:r w:rsidR="00D14376">
        <w:t xml:space="preserve">. </w:t>
      </w:r>
      <w:r w:rsidR="00632CD0">
        <w:t>studenog</w:t>
      </w:r>
      <w:r w:rsidR="00D14376">
        <w:t xml:space="preserve"> 2016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AC5191">
        <w:t>DRAGUNJA d.o.o., Rovinj, Franje Iskre 4, OIB: 53012659382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F65B97" w:rsidP="00F65B97" w:rsidR="00F65B97" w:rsidRPr="008C33EF">
      <w:pPr>
        <w:ind w:firstLine="720"/>
        <w:jc w:val="both"/>
      </w:pPr>
      <w:r w:rsidRPr="003D4BC9">
        <w:t xml:space="preserve">II. Za stečajnog upravitelja imenuje se </w:t>
      </w:r>
      <w:r w:rsidR="005E0DD2">
        <w:t>Domagoj Repač</w:t>
      </w:r>
      <w:r w:rsidRPr="003D4BC9">
        <w:t xml:space="preserve">, </w:t>
      </w:r>
      <w:r w:rsidR="005E0DD2">
        <w:t>Zagreb</w:t>
      </w:r>
      <w:r w:rsidRPr="003D4BC9">
        <w:t xml:space="preserve">, </w:t>
      </w:r>
      <w:r w:rsidR="00DA0B89">
        <w:t>Svetog Mateja 46</w:t>
      </w:r>
      <w:r w:rsidRPr="003D4BC9">
        <w:t xml:space="preserve">, OIB: </w:t>
      </w:r>
      <w:r w:rsidR="00DA0B89">
        <w:t>24977406612</w:t>
      </w:r>
      <w:r w:rsidRPr="008C33EF">
        <w:t>.</w:t>
      </w:r>
    </w:p>
    <w:p w:rsidRDefault="00EE2EB8" w:rsidP="00AC15FC" w:rsidR="00EE2EB8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</w:t>
      </w:r>
      <w:r w:rsidRPr="00CE4E4E">
        <w:t xml:space="preserve">broj </w:t>
      </w:r>
      <w:r w:rsidR="006945A2" w:rsidRPr="00CE4E4E">
        <w:t>020</w:t>
      </w:r>
      <w:r w:rsidRPr="00CE4E4E">
        <w:t>-</w:t>
      </w:r>
      <w:r w:rsidR="00AC5191" w:rsidRPr="00CE4E4E">
        <w:t>548</w:t>
      </w:r>
      <w:r w:rsidR="0035312C" w:rsidRPr="00CE4E4E">
        <w:t>-1</w:t>
      </w:r>
      <w:r w:rsidR="00323814" w:rsidRPr="00CE4E4E">
        <w:t>6</w:t>
      </w:r>
      <w:r w:rsidRPr="00CE4E4E">
        <w:t xml:space="preserve">, </w:t>
      </w:r>
      <w:r w:rsidRPr="00F92A06">
        <w:t xml:space="preserve">te da nastavi sa daljnjom pljenidbom do iznosa od </w:t>
      </w:r>
      <w:r w:rsidR="00632CD0">
        <w:t>5</w:t>
      </w:r>
      <w:r w:rsidRPr="00F92A06">
        <w:t>.000,00 kn prema rješenju ovog suda posl. broj: 1 St-</w:t>
      </w:r>
      <w:r w:rsidR="00A31676">
        <w:t>548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A31676">
        <w:t>31</w:t>
      </w:r>
      <w:r w:rsidR="00F92A06" w:rsidRPr="00F92A06">
        <w:t xml:space="preserve">. </w:t>
      </w:r>
      <w:r w:rsidR="00632CD0">
        <w:t xml:space="preserve">ožujka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AC5191">
        <w:t>DRAGUNJA d.o.o., Rovinj, Franje Iskre 4, OIB: 53012659382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A31676">
        <w:t>548</w:t>
      </w:r>
      <w:r w:rsidR="00EC0EC5">
        <w:t xml:space="preserve">/16-4 </w:t>
      </w:r>
      <w:r w:rsidRPr="001B1D09">
        <w:t xml:space="preserve">od </w:t>
      </w:r>
      <w:r w:rsidR="00A31676">
        <w:t>31</w:t>
      </w:r>
      <w:r w:rsidR="006945A2">
        <w:t xml:space="preserve">. </w:t>
      </w:r>
      <w:r w:rsidR="00632CD0">
        <w:t xml:space="preserve">ožujka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A31676">
        <w:t>31</w:t>
      </w:r>
      <w:r w:rsidRPr="00F92A06">
        <w:t>.</w:t>
      </w:r>
      <w:r w:rsidR="003D4BC9">
        <w:t xml:space="preserve"> </w:t>
      </w:r>
      <w:r w:rsidR="00632CD0">
        <w:t xml:space="preserve">ožujka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A31676">
        <w:t>548</w:t>
      </w:r>
      <w:r w:rsidR="0035312C">
        <w:t>/1</w:t>
      </w:r>
      <w:r w:rsidR="00EC0EC5">
        <w:t>6</w:t>
      </w:r>
      <w:r w:rsidR="0035312C">
        <w:t>-</w:t>
      </w:r>
      <w:r w:rsidR="00A31676">
        <w:t>8</w:t>
      </w:r>
      <w:r w:rsidRPr="00F92A06">
        <w:t xml:space="preserve"> od </w:t>
      </w:r>
      <w:r w:rsidR="003D4BC9">
        <w:t>1</w:t>
      </w:r>
      <w:r w:rsidR="00A31676">
        <w:t>4</w:t>
      </w:r>
      <w:r w:rsidR="00F92A06" w:rsidRPr="00F92A06">
        <w:t xml:space="preserve">. </w:t>
      </w:r>
      <w:r w:rsidR="00284869">
        <w:t xml:space="preserve">listopada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</w:t>
      </w:r>
      <w:r w:rsidR="00A31676">
        <w:t>7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godine, a skinuto je sa oglasne </w:t>
      </w:r>
      <w:r w:rsidR="001F62F2">
        <w:t>2</w:t>
      </w:r>
      <w:r w:rsidR="00A31676">
        <w:t>5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godine. U roku od 15 dana, koji rok je istekao </w:t>
      </w:r>
      <w:r w:rsidR="00CE3DAE">
        <w:t>10</w:t>
      </w:r>
      <w:r w:rsidRPr="00CB7466">
        <w:t xml:space="preserve">. </w:t>
      </w:r>
      <w:r w:rsidR="00284869">
        <w:t xml:space="preserve">studenog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CE4E4E">
        <w:t>21</w:t>
      </w:r>
      <w:r w:rsidR="00621F87">
        <w:t xml:space="preserve">. </w:t>
      </w:r>
      <w:r w:rsidR="00F52791">
        <w:t>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44660A" w:rsidP="005D6592" w:rsidR="005D6592" w:rsidRPr="001B1D09">
      <w:pPr>
        <w:ind w:firstLine="720" w:left="5652"/>
        <w:jc w:val="both"/>
      </w:pPr>
      <w:r>
        <w:t xml:space="preserve"> </w:t>
      </w:r>
      <w:r w:rsidR="00EC0D58">
        <w:t>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D14376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AC5191">
        <w:t>DRAGUNJA d.o.o., Rovinj, Franje Iskre 4</w:t>
      </w:r>
      <w:r w:rsidR="00D14376">
        <w:t xml:space="preserve">, 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1441E8">
        <w:t>Domagoju Repač</w:t>
      </w:r>
      <w:r w:rsidR="001441E8" w:rsidRPr="003D4BC9">
        <w:t xml:space="preserve">, </w:t>
      </w:r>
      <w:r w:rsidR="001441E8">
        <w:t>Zagreb</w:t>
      </w:r>
      <w:r w:rsidR="001441E8" w:rsidRPr="003D4BC9">
        <w:t xml:space="preserve">, </w:t>
      </w:r>
      <w:r w:rsidR="001441E8">
        <w:t>Svetog Mateja 46</w:t>
      </w:r>
      <w:r w:rsidR="00F65B97" w:rsidRPr="003D4BC9">
        <w:t>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</w:t>
      </w:r>
      <w:r w:rsidR="00CE4E4E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279" w:rsidR="00CB6279">
      <w:r>
        <w:separator/>
      </w:r>
    </w:p>
  </w:endnote>
  <w:endnote w:id="0" w:type="continuationSeparator">
    <w:p w:rsidRDefault="00CB6279" w:rsidR="00CB6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279" w:rsidR="00CB6279">
      <w:r>
        <w:separator/>
      </w:r>
    </w:p>
  </w:footnote>
  <w:footnote w:id="0" w:type="continuationSeparator">
    <w:p w:rsidRDefault="00CB6279" w:rsidR="00CB6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2C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C5191">
      <w:rPr>
        <w:sz w:val="23"/>
        <w:szCs w:val="23"/>
      </w:rPr>
      <w:t>548</w:t>
    </w:r>
    <w:r w:rsidR="00CE4E4E">
      <w:rPr>
        <w:sz w:val="23"/>
        <w:szCs w:val="23"/>
      </w:rPr>
      <w:t>/16-9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C5191">
      <w:rPr>
        <w:sz w:val="23"/>
        <w:szCs w:val="23"/>
      </w:rPr>
      <w:t>548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CE4E4E">
      <w:rPr>
        <w:sz w:val="23"/>
        <w:szCs w:val="23"/>
      </w:rPr>
      <w:t>9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7839"/>
    <w:rsid w:val="00065DCA"/>
    <w:rsid w:val="000720EC"/>
    <w:rsid w:val="00082E06"/>
    <w:rsid w:val="00095A02"/>
    <w:rsid w:val="000E0BBA"/>
    <w:rsid w:val="0012578E"/>
    <w:rsid w:val="00137E31"/>
    <w:rsid w:val="00140F86"/>
    <w:rsid w:val="001441E8"/>
    <w:rsid w:val="001850D2"/>
    <w:rsid w:val="001C346E"/>
    <w:rsid w:val="001D01C0"/>
    <w:rsid w:val="001F62F2"/>
    <w:rsid w:val="00223CE8"/>
    <w:rsid w:val="00237525"/>
    <w:rsid w:val="00255AFF"/>
    <w:rsid w:val="002704AA"/>
    <w:rsid w:val="00284869"/>
    <w:rsid w:val="00287BCA"/>
    <w:rsid w:val="002966C3"/>
    <w:rsid w:val="002A42D9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4660A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E0DD2"/>
    <w:rsid w:val="005F1AA1"/>
    <w:rsid w:val="00621F87"/>
    <w:rsid w:val="00632CD0"/>
    <w:rsid w:val="006600BD"/>
    <w:rsid w:val="006663D8"/>
    <w:rsid w:val="00673521"/>
    <w:rsid w:val="00692A2B"/>
    <w:rsid w:val="006945A2"/>
    <w:rsid w:val="00697542"/>
    <w:rsid w:val="006B422D"/>
    <w:rsid w:val="006C0A2B"/>
    <w:rsid w:val="006C50D3"/>
    <w:rsid w:val="00717458"/>
    <w:rsid w:val="0073785B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1F4"/>
    <w:rsid w:val="008D2FD3"/>
    <w:rsid w:val="008F1F9E"/>
    <w:rsid w:val="009A0019"/>
    <w:rsid w:val="009B2C8A"/>
    <w:rsid w:val="009C424D"/>
    <w:rsid w:val="00A072CB"/>
    <w:rsid w:val="00A31676"/>
    <w:rsid w:val="00A56A06"/>
    <w:rsid w:val="00A61AA0"/>
    <w:rsid w:val="00A64FDE"/>
    <w:rsid w:val="00A75990"/>
    <w:rsid w:val="00A916A7"/>
    <w:rsid w:val="00AC0E6E"/>
    <w:rsid w:val="00AC15FC"/>
    <w:rsid w:val="00AC4CE1"/>
    <w:rsid w:val="00AC5191"/>
    <w:rsid w:val="00B03A3A"/>
    <w:rsid w:val="00B13AEF"/>
    <w:rsid w:val="00B7595F"/>
    <w:rsid w:val="00BA6A7A"/>
    <w:rsid w:val="00BB5CF4"/>
    <w:rsid w:val="00BC52C7"/>
    <w:rsid w:val="00BF5A9D"/>
    <w:rsid w:val="00BF5C86"/>
    <w:rsid w:val="00BF737C"/>
    <w:rsid w:val="00C5471C"/>
    <w:rsid w:val="00C9622A"/>
    <w:rsid w:val="00CA7DE6"/>
    <w:rsid w:val="00CB6279"/>
    <w:rsid w:val="00CB7466"/>
    <w:rsid w:val="00CE3DAE"/>
    <w:rsid w:val="00CE4E4E"/>
    <w:rsid w:val="00CE6590"/>
    <w:rsid w:val="00D14376"/>
    <w:rsid w:val="00D64F74"/>
    <w:rsid w:val="00D65C71"/>
    <w:rsid w:val="00D85D34"/>
    <w:rsid w:val="00DA0B89"/>
    <w:rsid w:val="00DD5010"/>
    <w:rsid w:val="00DF5E63"/>
    <w:rsid w:val="00DF61E4"/>
    <w:rsid w:val="00DF63FE"/>
    <w:rsid w:val="00E34245"/>
    <w:rsid w:val="00E51E99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EE2EB8"/>
    <w:rsid w:val="00F341F9"/>
    <w:rsid w:val="00F40213"/>
    <w:rsid w:val="00F52791"/>
    <w:rsid w:val="00F65B97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C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C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C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C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2C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2C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C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C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DRAGUNJA d.o.o. ROVINJ</izvorni_sadrzaj>
    <derivirana_varijabla naziv="DomainObject.Predmet.ProtustrankaFormated_1">  DRAGUNJA d.o.o. ROVINJ</derivirana_varijabla>
  </DomainObject.Predmet.ProtustrankaFormated>
  <DomainObject.Predmet.ProtustrankaFormatedOIB>
    <izvorni_sadrzaj>  DRAGUNJA d.o.o. ROVINJ, OIB 53012659382</izvorni_sadrzaj>
    <derivirana_varijabla naziv="DomainObject.Predmet.ProtustrankaFormatedOIB_1">  DRAGUNJA d.o.o. ROVINJ, OIB 53012659382</derivirana_varijabla>
  </DomainObject.Predmet.ProtustrankaFormatedOIB>
  <DomainObject.Predmet.ProtustrankaFormatedWithAdress>
    <izvorni_sadrzaj> DRAGUNJA d.o.o. ROVINJ, Franje Iskre 4, 52210 Rovinj</izvorni_sadrzaj>
    <derivirana_varijabla naziv="DomainObject.Predmet.ProtustrankaFormatedWithAdress_1"> DRAGUNJA d.o.o. ROVINJ, Franje Iskre 4, 52210 Rovinj</derivirana_varijabla>
  </DomainObject.Predmet.ProtustrankaFormatedWithAdress>
  <DomainObject.Predmet.ProtustrankaFormatedWithAdressOIB>
    <izvorni_sadrzaj> DRAGUNJA d.o.o. ROVINJ, OIB 53012659382, Franje Iskre 4, 52210 Rovinj</izvorni_sadrzaj>
    <derivirana_varijabla naziv="DomainObject.Predmet.ProtustrankaFormatedWithAdressOIB_1"> DRAGUNJA d.o.o. ROVINJ, OIB 53012659382, Franje Iskre 4, 52210 Rovinj</derivirana_varijabla>
  </DomainObject.Predmet.ProtustrankaFormatedWithAdressOIB>
  <DomainObject.Predmet.ProtustrankaWithAdress>
    <izvorni_sadrzaj>DRAGUNJA d.o.o. ROVINJ Franje Iskre 4, 52210 Rovinj</izvorni_sadrzaj>
    <derivirana_varijabla naziv="DomainObject.Predmet.ProtustrankaWithAdress_1">DRAGUNJA d.o.o. ROVINJ Franje Iskre 4, 52210 Rovinj</derivirana_varijabla>
  </DomainObject.Predmet.ProtustrankaWithAdress>
  <DomainObject.Predmet.ProtustrankaWithAdressOIB>
    <izvorni_sadrzaj>DRAGUNJA d.o.o. ROVINJ, OIB 53012659382, Franje Iskre 4, 52210 Rovinj</izvorni_sadrzaj>
    <derivirana_varijabla naziv="DomainObject.Predmet.ProtustrankaWithAdressOIB_1">DRAGUNJA d.o.o. ROVINJ, OIB 53012659382, Franje Iskre 4, 52210 Rovinj</derivirana_varijabla>
  </DomainObject.Predmet.ProtustrankaWithAdressOIB>
  <DomainObject.Predmet.ProtustrankaNazivFormated>
    <izvorni_sadrzaj>DRAGUNJA d.o.o. ROVINJ</izvorni_sadrzaj>
    <derivirana_varijabla naziv="DomainObject.Predmet.ProtustrankaNazivFormated_1">DRAGUNJA d.o.o. ROVINJ</derivirana_varijabla>
  </DomainObject.Predmet.ProtustrankaNazivFormated>
  <DomainObject.Predmet.ProtustrankaNazivFormatedOIB>
    <izvorni_sadrzaj>DRAGUNJA d.o.o. ROVINJ, OIB 53012659382</izvorni_sadrzaj>
    <derivirana_varijabla naziv="DomainObject.Predmet.ProtustrankaNazivFormatedOIB_1">DRAGUNJA d.o.o. ROVINJ, OIB 53012659382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117905.13</izvorni_sadrzaj>
    <derivirana_varijabla naziv="DomainObject.Predmet.TrenutnaVrijednost_1">117905.13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DRAGUNJA d.o.o. ROVINJ</item>
    </izvorni_sadrzaj>
    <derivirana_varijabla naziv="DomainObject.Predmet.ProtuStrankaListFormated_1">
      <item>DRAGUNJA d.o.o. ROVINJ</item>
    </derivirana_varijabla>
  </DomainObject.Predmet.ProtuStrankaListFormated>
  <DomainObject.Predmet.ProtuStrankaListFormatedOIB>
    <izvorni_sadrzaj>
      <item>DRAGUNJA d.o.o. ROVINJ, OIB 53012659382</item>
    </izvorni_sadrzaj>
    <derivirana_varijabla naziv="DomainObject.Predmet.ProtuStrankaListFormatedOIB_1">
      <item>DRAGUNJA d.o.o. ROVINJ, OIB 53012659382</item>
    </derivirana_varijabla>
  </DomainObject.Predmet.ProtuStrankaListFormatedOIB>
  <DomainObject.Predmet.ProtuStrankaListFormatedWithAdress>
    <izvorni_sadrzaj>
      <item>DRAGUNJA d.o.o. ROVINJ, Franje Iskre 4, 52210 Rovinj</item>
    </izvorni_sadrzaj>
    <derivirana_varijabla naziv="DomainObject.Predmet.ProtuStrankaListFormatedWithAdress_1">
      <item>DRAGUNJA d.o.o. ROVINJ, Franje Iskre 4, 52210 Rovinj</item>
    </derivirana_varijabla>
  </DomainObject.Predmet.ProtuStrankaListFormatedWithAdress>
  <DomainObject.Predmet.ProtuStrankaListFormatedWithAdressOIB>
    <izvorni_sadrzaj>
      <item>DRAGUNJA d.o.o. ROVINJ, OIB 53012659382, Franje Iskre 4, 52210 Rovinj</item>
    </izvorni_sadrzaj>
    <derivirana_varijabla naziv="DomainObject.Predmet.ProtuStrankaListFormatedWithAdressOIB_1">
      <item>DRAGUNJA d.o.o. ROVINJ, OIB 53012659382, Franje Iskre 4, 52210 Rovinj</item>
    </derivirana_varijabla>
  </DomainObject.Predmet.ProtuStrankaListFormatedWithAdressOIB>
  <DomainObject.Predmet.ProtuStrankaListNazivFormated>
    <izvorni_sadrzaj>
      <item>DRAGUNJA d.o.o. ROVINJ</item>
    </izvorni_sadrzaj>
    <derivirana_varijabla naziv="DomainObject.Predmet.ProtuStrankaListNazivFormated_1">
      <item>DRAGUNJA d.o.o. ROVINJ</item>
    </derivirana_varijabla>
  </DomainObject.Predmet.ProtuStrankaListNazivFormated>
  <DomainObject.Predmet.ProtuStrankaListNazivFormatedOIB>
    <izvorni_sadrzaj>
      <item>DRAGUNJA d.o.o. ROVINJ, OIB 53012659382</item>
    </izvorni_sadrzaj>
    <derivirana_varijabla naziv="DomainObject.Predmet.ProtuStrankaListNazivFormatedOIB_1">
      <item>DRAGUNJA d.o.o. ROVINJ, OIB 53012659382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DRAGUNJA d.o.o. ROVINJ</izvorni_sadrzaj>
    <derivirana_varijabla naziv="DomainObject.Predmet.ProtustrankaIDrugi_1">DRAGUNJA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DRAGUNJA d.o.o. ROVINJ, OIB 53012659382, Franje Iskre 4, 52210 Rovinj</izvorni_sadrzaj>
    <derivirana_varijabla naziv="DomainObject.Predmet.ProtustrankaIDrugiAdressOIB_1">DRAGUNJA d.o.o. ROVINJ, OIB 53012659382, Franje Iskre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DRAGUNJA d.o.o. ROVINJ</item>
    </izvorni_sadrzaj>
    <derivirana_varijabla naziv="DomainObject.Predmet.SudioniciListNaziv_1">
      <item>FINANCIJSKA AGENCIJA, RC RIJEKA, PODRUŽNICA PULA, PULA</item>
      <item>DRAGUNJA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DRAGUNJA d.o.o. ROVINJ, OIB 53012659382, Franje Iskre 4,52210 Rovinj</item>
    </izvorni_sadrzaj>
    <derivirana_varijabla naziv="DomainObject.Predmet.SudioniciListAdressOIB_1">
      <item>FINANCIJSKA AGENCIJA, RC RIJEKA, PODRUŽNICA PULA, PULA, OIB 85821130368, Giardini 5,52100 Pula</item>
      <item>DRAGUNJA d.o.o. ROVINJ, OIB 53012659382, Franje Iskre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53012659382</item>
    </izvorni_sadrzaj>
    <derivirana_varijabla naziv="DomainObject.Predmet.SudioniciListNazivOIB_1">
      <item>, OIB 85821130368</item>
      <item>, OIB 53012659382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1D886-B6C8-407C-81FD-50A4BE6D4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3349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2016-11-18T13:58:00Z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2016-11-21T09:44:00Z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