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1bdaf" w14:paraId="1b1bdaf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C77EEB">
        <w:t>2</w:t>
      </w:r>
      <w:r w:rsidR="009D388A">
        <w:t>1</w:t>
      </w:r>
      <w:r w:rsidR="00690295">
        <w:t>13</w:t>
      </w:r>
      <w:r w:rsidR="00DB5774">
        <w:t>/</w:t>
      </w:r>
      <w:r w:rsidR="00F2668C">
        <w:t>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A97264" w:rsidP="00A97264" w:rsidR="00A97264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97264" w:rsidP="00A97264" w:rsidR="00A97264">
      <w:pPr>
        <w:jc w:val="center"/>
        <w:rPr>
          <w:bCs/>
        </w:rPr>
      </w:pPr>
    </w:p>
    <w:p w:rsidRDefault="00A97264" w:rsidP="00A97264" w:rsidR="00A97264">
      <w:pPr>
        <w:jc w:val="center"/>
        <w:rPr>
          <w:bCs/>
        </w:rPr>
      </w:pPr>
      <w:r>
        <w:rPr>
          <w:bCs/>
        </w:rPr>
        <w:t>R J E Š E N J E</w:t>
      </w:r>
    </w:p>
    <w:p w:rsidRDefault="00A97264" w:rsidP="00A97264" w:rsidR="00A97264">
      <w:pPr>
        <w:ind w:left="1485"/>
        <w:jc w:val="both"/>
      </w:pPr>
    </w:p>
    <w:p w:rsidRDefault="00A97264" w:rsidP="00A97264" w:rsidR="00A97264"/>
    <w:p w:rsidRDefault="00A97264" w:rsidP="00A45A12" w:rsidR="00A97264">
      <w:pPr>
        <w:pStyle w:val="Odlomakpopisa"/>
        <w:ind w:left="0"/>
        <w:jc w:val="both"/>
      </w:pPr>
      <w:r>
        <w:t xml:space="preserve">               TRGOVAČKI SUD U OSIJEKU, po sucu Dubravki Kuveždić, u stečajnom predmetu povodom zahtjeva Financijske agencije Regionalni centar Osijek, Podružnica O</w:t>
      </w:r>
      <w:r w:rsidR="00C77EEB">
        <w:t>SIJEK</w:t>
      </w:r>
      <w:r>
        <w:t xml:space="preserve">, L. Jagera 3, OIB 85821130368, za provedbom skraćenog stečajnog postupka nad dužnikom </w:t>
      </w:r>
      <w:r w:rsidR="00690295">
        <w:t xml:space="preserve">SERVE THE CITY </w:t>
      </w:r>
      <w:r w:rsidR="00406593">
        <w:t>jednostavno društvo s ograničenom odgovornošću za</w:t>
      </w:r>
      <w:r w:rsidR="00690295">
        <w:t xml:space="preserve"> proizvodnju, trgov</w:t>
      </w:r>
      <w:r w:rsidR="00406593">
        <w:t xml:space="preserve">inu i usluge </w:t>
      </w:r>
      <w:r w:rsidR="00690295">
        <w:t>Osijek, Laslovačka 21/A</w:t>
      </w:r>
      <w:r w:rsidR="00406593">
        <w:t xml:space="preserve">, OIB </w:t>
      </w:r>
      <w:r w:rsidR="00690295">
        <w:t>40147214138</w:t>
      </w:r>
      <w:r w:rsidR="00406593">
        <w:t>, MBS 0301</w:t>
      </w:r>
      <w:r w:rsidR="00690295">
        <w:t>35930</w:t>
      </w:r>
      <w:r>
        <w:t xml:space="preserve">, dana </w:t>
      </w:r>
      <w:r w:rsidR="00C77EEB">
        <w:t>2</w:t>
      </w:r>
      <w:r w:rsidR="001A5E96">
        <w:t>5</w:t>
      </w:r>
      <w:r w:rsidR="00C77EEB">
        <w:t xml:space="preserve">. listopada 2016., </w:t>
      </w:r>
    </w:p>
    <w:p w:rsidRDefault="00A97264" w:rsidP="00A97264" w:rsidR="00A97264">
      <w:pPr>
        <w:jc w:val="both"/>
      </w:pPr>
    </w:p>
    <w:p w:rsidRDefault="00A97264" w:rsidP="00A97264" w:rsidR="00A97264">
      <w:pPr>
        <w:jc w:val="both"/>
      </w:pPr>
    </w:p>
    <w:p w:rsidRDefault="00A97264" w:rsidP="00A97264" w:rsidR="00A97264">
      <w:pPr>
        <w:jc w:val="center"/>
        <w:rPr>
          <w:bCs/>
        </w:rPr>
      </w:pPr>
      <w:r>
        <w:rPr>
          <w:bCs/>
        </w:rPr>
        <w:t>r i j e š i o    j e</w:t>
      </w:r>
    </w:p>
    <w:p w:rsidRDefault="00A97264" w:rsidP="00A97264" w:rsidR="00A97264">
      <w:pPr>
        <w:ind w:left="360"/>
        <w:jc w:val="both"/>
      </w:pPr>
      <w:r>
        <w:t xml:space="preserve">                                                </w:t>
      </w:r>
    </w:p>
    <w:p w:rsidRDefault="00A97264" w:rsidP="00A97264" w:rsidR="00A97264">
      <w:pPr>
        <w:ind w:left="360"/>
        <w:jc w:val="both"/>
      </w:pPr>
    </w:p>
    <w:p w:rsidRDefault="00A97264" w:rsidP="00A45A12" w:rsidR="00A45A12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OTVARA SE stečajni postupak nad dužnikom</w:t>
      </w:r>
      <w:r>
        <w:t xml:space="preserve"> </w:t>
      </w:r>
      <w:r w:rsidR="00690295">
        <w:t>SERVE THE CITY jednostavno društvo s ograničenom odgovornošću za proizvodnju, trgovinu i usluge Osijek, Laslovačka 21/A, OIB 40147214138, MBS 030135930</w:t>
      </w:r>
      <w:r w:rsidR="00A45A12">
        <w:t>.</w:t>
      </w:r>
    </w:p>
    <w:p w:rsidRDefault="00A97264" w:rsidP="00A97264" w:rsidR="00A97264">
      <w:pPr>
        <w:pStyle w:val="Odlomakpopisa"/>
        <w:ind w:left="1571"/>
        <w:jc w:val="both"/>
      </w:pPr>
    </w:p>
    <w:p w:rsidRDefault="00A97264" w:rsidP="00A97264" w:rsidR="001A5E96">
      <w:pPr>
        <w:pStyle w:val="Odlomakpopisa"/>
        <w:numPr>
          <w:ilvl w:val="0"/>
          <w:numId w:val="1"/>
        </w:numPr>
        <w:jc w:val="both"/>
      </w:pPr>
      <w:r>
        <w:t xml:space="preserve">Za stečajnog upravitelja imenuje se </w:t>
      </w:r>
      <w:r w:rsidR="001A5E96">
        <w:t xml:space="preserve">Jelenko Lehki iz Zagreba,  </w:t>
      </w:r>
      <w:r w:rsidR="00C06DE7">
        <w:t>Pavla Hatza 10, OIB 96068307857.</w:t>
      </w:r>
    </w:p>
    <w:p w:rsidRDefault="001A5E96" w:rsidP="001A5E96" w:rsidR="001A5E96">
      <w:pPr>
        <w:pStyle w:val="Odlomakpopisa"/>
      </w:pPr>
    </w:p>
    <w:p w:rsidRDefault="00A97264" w:rsidP="00A97264" w:rsidR="00A9726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690295">
        <w:t>SERVE THE CITY jednostavno društvo s ograničenom odgovornošću za proizvodnju, trgovinu i usluge Osijek, Laslovačka 21/A, OIB 40147214138, MBS 030135930</w:t>
      </w:r>
      <w:r w:rsidR="00A45A12">
        <w:t>.</w:t>
      </w:r>
    </w:p>
    <w:p w:rsidRDefault="00A97264" w:rsidP="00A97264" w:rsidR="00A97264">
      <w:pPr>
        <w:pStyle w:val="Odlomakpopisa"/>
        <w:rPr>
          <w:bCs/>
        </w:rPr>
      </w:pPr>
    </w:p>
    <w:p w:rsidRDefault="00A97264" w:rsidP="00A97264" w:rsidR="00A97264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97264" w:rsidP="00A97264" w:rsidR="00A97264">
      <w:pPr>
        <w:pStyle w:val="Tijeloteksta"/>
        <w:rPr>
          <w:b/>
          <w:bCs/>
        </w:rPr>
      </w:pPr>
    </w:p>
    <w:p w:rsidRDefault="00A97264" w:rsidP="00A97264" w:rsidR="00A97264">
      <w:pPr>
        <w:pStyle w:val="Tijeloteksta"/>
        <w:rPr>
          <w:bCs/>
        </w:rPr>
      </w:pPr>
    </w:p>
    <w:p w:rsidRDefault="00A97264" w:rsidP="00A97264" w:rsidR="00A97264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97264" w:rsidP="00A97264" w:rsidR="00A97264">
      <w:pPr>
        <w:pStyle w:val="Tijeloteksta"/>
        <w:jc w:val="center"/>
        <w:rPr>
          <w:bCs/>
        </w:rPr>
      </w:pPr>
    </w:p>
    <w:p w:rsidRDefault="00A97264" w:rsidP="00A97264" w:rsidR="00A97264">
      <w:pPr>
        <w:pStyle w:val="Tijeloteksta"/>
        <w:jc w:val="center"/>
        <w:rPr>
          <w:bCs/>
        </w:rPr>
      </w:pPr>
    </w:p>
    <w:p w:rsidRDefault="00A97264" w:rsidP="00A97264" w:rsidR="00A97264">
      <w:pPr>
        <w:jc w:val="both"/>
      </w:pPr>
      <w:r>
        <w:t xml:space="preserve">            Financijska agencija Regionalni centar Osijek, Podružnica Osijek podnijela je dana 1</w:t>
      </w:r>
      <w:r w:rsidR="00A13C4F">
        <w:t>0. kolovoza 2016</w:t>
      </w:r>
      <w:r>
        <w:t xml:space="preserve">. zahtjev ovom sudu za provedbu skraćenog stečajnog postupka nad  dužnikom </w:t>
      </w:r>
      <w:r w:rsidR="00690295">
        <w:t>SERVE THE CITY jednostavno društvo s ograničenom odgovornošću za proizvodnju, trgovinu i usluge Osijek, Laslovačka 21/A, OIB 40147214138</w:t>
      </w:r>
      <w:r>
        <w:t>.</w:t>
      </w:r>
    </w:p>
    <w:p w:rsidRDefault="00A97264" w:rsidP="00A97264" w:rsidR="00A97264"/>
    <w:p w:rsidRDefault="00A97264" w:rsidP="00A97264" w:rsidR="00A97264">
      <w:pPr>
        <w:ind w:firstLine="708"/>
        <w:jc w:val="both"/>
      </w:pPr>
      <w:r>
        <w:lastRenderedPageBreak/>
        <w:t xml:space="preserve">Trgovački sud u Osijeku je dana 24. </w:t>
      </w:r>
      <w:r w:rsidR="00A13C4F">
        <w:t>kolovoza 2016</w:t>
      </w:r>
      <w:r>
        <w:t>. objavio oglas na mrežnoj stranici e-Oglasna ploča sudova pod poslovnim brojem St-</w:t>
      </w:r>
      <w:r w:rsidR="00A13C4F">
        <w:t>2</w:t>
      </w:r>
      <w:r w:rsidR="002019FC">
        <w:t>1</w:t>
      </w:r>
      <w:r w:rsidR="00465D6F">
        <w:t>13</w:t>
      </w:r>
      <w:r>
        <w:t>/1</w:t>
      </w:r>
      <w:r w:rsidR="002C1396">
        <w:t>6</w:t>
      </w:r>
      <w:r>
        <w:t>-3 sukladno čl. 430 Stečajni zakon (NN br. 7</w:t>
      </w:r>
      <w:r w:rsidR="00A13C4F">
        <w:t>1</w:t>
      </w:r>
      <w:r>
        <w:t xml:space="preserve">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97264" w:rsidP="00A97264" w:rsidR="00A97264">
      <w:pPr>
        <w:pStyle w:val="Tijeloteksta"/>
        <w:ind w:firstLine="708"/>
        <w:jc w:val="center"/>
      </w:pPr>
    </w:p>
    <w:p w:rsidRDefault="00A97264" w:rsidP="00A97264" w:rsidR="00A97264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SZ-a- nesposobnost za plaćanje, te je sukladno članku 431. stav 1 i 2 Stečajnog zakona  po službenoj dužnosti riješeno kao u izreci.</w:t>
      </w:r>
    </w:p>
    <w:p w:rsidRDefault="00A97264" w:rsidP="00A97264" w:rsidR="00A97264">
      <w:pPr>
        <w:pStyle w:val="Tijeloteksta"/>
      </w:pPr>
    </w:p>
    <w:p w:rsidRDefault="00A97264" w:rsidP="00A97264" w:rsidR="00A97264">
      <w:pPr>
        <w:pStyle w:val="Tijeloteksta"/>
        <w:ind w:firstLine="71"/>
      </w:pPr>
    </w:p>
    <w:p w:rsidRDefault="00A97264" w:rsidP="00A97264" w:rsidR="00A97264">
      <w:pPr>
        <w:pStyle w:val="Tijeloteksta"/>
        <w:jc w:val="center"/>
      </w:pPr>
      <w:r>
        <w:t xml:space="preserve">U Osijeku </w:t>
      </w:r>
      <w:r w:rsidR="00A13C4F">
        <w:t>2</w:t>
      </w:r>
      <w:r w:rsidR="001A5E96">
        <w:t>5</w:t>
      </w:r>
      <w:r w:rsidR="00A13C4F">
        <w:t>. listopada 2016.</w:t>
      </w:r>
    </w:p>
    <w:p w:rsidRDefault="00A97264" w:rsidP="00A97264" w:rsidR="00A97264"/>
    <w:p w:rsidRDefault="00A97264" w:rsidP="00A97264" w:rsidR="00A97264"/>
    <w:p w:rsidRDefault="00A97264" w:rsidP="00A97264" w:rsidR="00A97264">
      <w:pPr>
        <w:ind w:firstLine="708" w:left="4956"/>
      </w:pPr>
      <w:r>
        <w:t xml:space="preserve">          S U D A C :</w:t>
      </w:r>
    </w:p>
    <w:p w:rsidRDefault="00A97264" w:rsidP="00A97264" w:rsidR="00A97264">
      <w:pPr>
        <w:ind w:firstLine="708" w:left="4248"/>
      </w:pPr>
      <w:r>
        <w:t xml:space="preserve">             Dubravka Kuveždić, v.r.</w:t>
      </w:r>
    </w:p>
    <w:p w:rsidRDefault="00A97264" w:rsidP="00A97264" w:rsidR="00A97264"/>
    <w:p w:rsidRDefault="00A97264" w:rsidP="00A97264" w:rsidR="00A97264"/>
    <w:p w:rsidRDefault="00A97264" w:rsidP="00A97264" w:rsidR="00A97264">
      <w:pPr>
        <w:pStyle w:val="Tijeloteksta"/>
        <w:jc w:val="left"/>
      </w:pPr>
      <w:r>
        <w:t>UPUTA O PRAVNOM LIJEKU:</w:t>
      </w:r>
    </w:p>
    <w:p w:rsidRDefault="00A97264" w:rsidP="00A97264" w:rsidR="00A9726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A97264" w:rsidP="00A97264" w:rsidR="00A97264"/>
    <w:p w:rsidRDefault="00A97264" w:rsidP="00A97264" w:rsidR="00A97264"/>
    <w:p w:rsidRDefault="00A97264" w:rsidP="00A97264" w:rsidR="00A97264">
      <w:pPr>
        <w:ind w:firstLine="708" w:left="4248"/>
      </w:pPr>
      <w:r>
        <w:t xml:space="preserve">                   Za točnost otpravka</w:t>
      </w:r>
    </w:p>
    <w:p w:rsidRDefault="00A97264" w:rsidP="00A97264" w:rsidR="00A97264">
      <w:pPr>
        <w:ind w:firstLine="708" w:left="4248"/>
      </w:pPr>
      <w:r>
        <w:t xml:space="preserve">                   ovlašteni službenik:</w:t>
      </w:r>
    </w:p>
    <w:p w:rsidRDefault="00A97264" w:rsidP="00A97264" w:rsidR="00A97264">
      <w:pPr>
        <w:ind w:firstLine="708" w:left="4956"/>
      </w:pPr>
      <w:r>
        <w:t xml:space="preserve">           Darija Miličević </w:t>
      </w:r>
    </w:p>
    <w:p w:rsidRDefault="00A97264" w:rsidP="00A97264" w:rsidR="00A97264"/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A45B64" w:rsidP="00B506CA" w:rsidR="00A45B64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sectPr w:rsidSect="004115C3" w:rsidR="006E05A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099" w:rsidP="00F961D8" w:rsidR="00FE4099">
      <w:r>
        <w:separator/>
      </w:r>
    </w:p>
  </w:endnote>
  <w:endnote w:id="0" w:type="continuationSeparator">
    <w:p w:rsidRDefault="00FE4099" w:rsidP="00F961D8" w:rsidR="00FE4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099" w:rsidP="00F961D8" w:rsidR="00FE4099">
      <w:r>
        <w:separator/>
      </w:r>
    </w:p>
  </w:footnote>
  <w:footnote w:id="0" w:type="continuationSeparator">
    <w:p w:rsidRDefault="00FE4099" w:rsidP="00F961D8" w:rsidR="00FE40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DE7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A13C4F">
      <w:t>2</w:t>
    </w:r>
    <w:r w:rsidR="002019FC">
      <w:t>1</w:t>
    </w:r>
    <w:r w:rsidR="00465D6F">
      <w:t>13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B0EF5"/>
    <w:rsid w:val="000D0EBE"/>
    <w:rsid w:val="00133937"/>
    <w:rsid w:val="00136383"/>
    <w:rsid w:val="00171D35"/>
    <w:rsid w:val="001A1D15"/>
    <w:rsid w:val="001A5E96"/>
    <w:rsid w:val="001A7BAA"/>
    <w:rsid w:val="001C0834"/>
    <w:rsid w:val="001D657B"/>
    <w:rsid w:val="001F4DD3"/>
    <w:rsid w:val="001F7D2D"/>
    <w:rsid w:val="002019FC"/>
    <w:rsid w:val="00210B9B"/>
    <w:rsid w:val="00212462"/>
    <w:rsid w:val="00215A7F"/>
    <w:rsid w:val="002362E5"/>
    <w:rsid w:val="0024194B"/>
    <w:rsid w:val="0024199D"/>
    <w:rsid w:val="00241C9A"/>
    <w:rsid w:val="00242B1A"/>
    <w:rsid w:val="002511C8"/>
    <w:rsid w:val="002562A8"/>
    <w:rsid w:val="00257465"/>
    <w:rsid w:val="002664C3"/>
    <w:rsid w:val="002743B4"/>
    <w:rsid w:val="00284497"/>
    <w:rsid w:val="00286227"/>
    <w:rsid w:val="00291642"/>
    <w:rsid w:val="002955F5"/>
    <w:rsid w:val="002A45E9"/>
    <w:rsid w:val="002A6D8F"/>
    <w:rsid w:val="002C1396"/>
    <w:rsid w:val="002C604C"/>
    <w:rsid w:val="002C7592"/>
    <w:rsid w:val="002D46C4"/>
    <w:rsid w:val="002F66F8"/>
    <w:rsid w:val="00301E43"/>
    <w:rsid w:val="00342EF9"/>
    <w:rsid w:val="00364C13"/>
    <w:rsid w:val="003712FC"/>
    <w:rsid w:val="0038712F"/>
    <w:rsid w:val="003A057F"/>
    <w:rsid w:val="003B545F"/>
    <w:rsid w:val="003D5995"/>
    <w:rsid w:val="003F02BC"/>
    <w:rsid w:val="00406593"/>
    <w:rsid w:val="004115C3"/>
    <w:rsid w:val="00447275"/>
    <w:rsid w:val="00465D6F"/>
    <w:rsid w:val="004705DE"/>
    <w:rsid w:val="00472EB0"/>
    <w:rsid w:val="00474310"/>
    <w:rsid w:val="004A1C0B"/>
    <w:rsid w:val="004A4281"/>
    <w:rsid w:val="004C7D33"/>
    <w:rsid w:val="004E0A47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B7C4F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90295"/>
    <w:rsid w:val="006914D6"/>
    <w:rsid w:val="006B054D"/>
    <w:rsid w:val="006C7D9B"/>
    <w:rsid w:val="006D6BB1"/>
    <w:rsid w:val="006E05AA"/>
    <w:rsid w:val="006E1352"/>
    <w:rsid w:val="006E2A07"/>
    <w:rsid w:val="006F107F"/>
    <w:rsid w:val="00716C1D"/>
    <w:rsid w:val="007203DF"/>
    <w:rsid w:val="007229DD"/>
    <w:rsid w:val="00723772"/>
    <w:rsid w:val="007277BA"/>
    <w:rsid w:val="00731C1A"/>
    <w:rsid w:val="00745677"/>
    <w:rsid w:val="0077014F"/>
    <w:rsid w:val="00773859"/>
    <w:rsid w:val="00777B7B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D06F1"/>
    <w:rsid w:val="008D4169"/>
    <w:rsid w:val="008D61A3"/>
    <w:rsid w:val="008E52AB"/>
    <w:rsid w:val="009108ED"/>
    <w:rsid w:val="009134B9"/>
    <w:rsid w:val="009628B3"/>
    <w:rsid w:val="009664E4"/>
    <w:rsid w:val="009910A5"/>
    <w:rsid w:val="009B7829"/>
    <w:rsid w:val="009D388A"/>
    <w:rsid w:val="009E1BBA"/>
    <w:rsid w:val="00A05CD3"/>
    <w:rsid w:val="00A13C4F"/>
    <w:rsid w:val="00A22140"/>
    <w:rsid w:val="00A25CC0"/>
    <w:rsid w:val="00A34630"/>
    <w:rsid w:val="00A42316"/>
    <w:rsid w:val="00A45A12"/>
    <w:rsid w:val="00A45B64"/>
    <w:rsid w:val="00A963B2"/>
    <w:rsid w:val="00A97264"/>
    <w:rsid w:val="00AB5C50"/>
    <w:rsid w:val="00AB6233"/>
    <w:rsid w:val="00AC7D8D"/>
    <w:rsid w:val="00AE6F60"/>
    <w:rsid w:val="00AF2A3B"/>
    <w:rsid w:val="00B11D22"/>
    <w:rsid w:val="00B14445"/>
    <w:rsid w:val="00B2084B"/>
    <w:rsid w:val="00B35917"/>
    <w:rsid w:val="00B36F03"/>
    <w:rsid w:val="00B506CA"/>
    <w:rsid w:val="00B614E6"/>
    <w:rsid w:val="00B667BC"/>
    <w:rsid w:val="00BC3AA6"/>
    <w:rsid w:val="00C06DE7"/>
    <w:rsid w:val="00C071B1"/>
    <w:rsid w:val="00C137C0"/>
    <w:rsid w:val="00C16024"/>
    <w:rsid w:val="00C7421A"/>
    <w:rsid w:val="00C77EEB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12FDF"/>
    <w:rsid w:val="00D23C06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D469F"/>
    <w:rsid w:val="00E06523"/>
    <w:rsid w:val="00E10C23"/>
    <w:rsid w:val="00E424F1"/>
    <w:rsid w:val="00E462E6"/>
    <w:rsid w:val="00E52536"/>
    <w:rsid w:val="00E565E2"/>
    <w:rsid w:val="00E8229D"/>
    <w:rsid w:val="00E85CBE"/>
    <w:rsid w:val="00E85FB2"/>
    <w:rsid w:val="00E9713F"/>
    <w:rsid w:val="00EC69FF"/>
    <w:rsid w:val="00EF3005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  <w:rsid w:val="00FE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5E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E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E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E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E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5E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E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E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E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E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062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St-2113/2016-4</izvorni_sadrzaj>
    <derivirana_varijabla naziv="DomainObject.Oznaka_1">St-2113/2016-4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2113</izvorni_sadrzaj>
    <derivirana_varijabla naziv="DomainObject.Predmet.Broj_1">2113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St-2113/2016</izvorni_sadrzaj>
    <derivirana_varijabla naziv="DomainObject.Predmet.OznakaBroj_1">St-2113/2016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SERVE THE CITY jednostavno društvo s ograničenom odgovornošću za proizvodnju, trgovinu i usluge</izvorni_sadrzaj>
    <derivirana_varijabla naziv="DomainObject.Predmet.ProtustrankaFormated_1">  SERVE THE CITY jednostavno društvo s ograničenom odgovornošću za proizvodnju, trgovinu i usluge</derivirana_varijabla>
  </DomainObject.Predmet.ProtustrankaFormated>
  <DomainObject.Predmet.ProtustrankaFormatedOIB>
    <izvorni_sadrzaj>  SERVE THE CITY jednostavno društvo s ograničenom odgovornošću za proizvodnju, trgovinu i usluge, OIB 40147214138</izvorni_sadrzaj>
    <derivirana_varijabla naziv="DomainObject.Predmet.ProtustrankaFormatedOIB_1">  SERVE THE CITY jednostavno društvo s ograničenom odgovornošću za proizvodnju, trgovinu i usluge, OIB 40147214138</derivirana_varijabla>
  </DomainObject.Predmet.ProtustrankaFormatedOIB>
  <DomainObject.Predmet.ProtustrankaFormatedWithAdress>
    <izvorni_sadrzaj> SERVE THE CITY jednostavno društvo s ograničenom odgovornošću za proizvodnju, trgovinu i usluge, Laslovačka 21a, 31000 Osijek</izvorni_sadrzaj>
    <derivirana_varijabla naziv="DomainObject.Predmet.ProtustrankaFormatedWithAdress_1"> SERVE THE CITY jednostavno društvo s ograničenom odgovornošću za proizvodnju, trgovinu i usluge, Laslovačka 21a, 31000 Osijek</derivirana_varijabla>
  </DomainObject.Predmet.ProtustrankaFormatedWithAdress>
  <DomainObject.Predmet.ProtustrankaFormatedWithAdressOIB>
    <izvorni_sadrzaj> SERVE THE CITY jednostavno društvo s ograničenom odgovornošću za proizvodnju, trgovinu i usluge, OIB 40147214138, Laslovačka 21a, 31000 Osijek</izvorni_sadrzaj>
    <derivirana_varijabla naziv="DomainObject.Predmet.ProtustrankaFormatedWithAdressOIB_1"> SERVE THE CITY jednostavno društvo s ograničenom odgovornošću za proizvodnju, trgovinu i usluge, OIB 40147214138, Laslovačka 21a, 31000 Osijek</derivirana_varijabla>
  </DomainObject.Predmet.ProtustrankaFormatedWithAdressOIB>
  <DomainObject.Predmet.ProtustrankaWithAdress>
    <izvorni_sadrzaj>SERVE THE CITY jednostavno društvo s ograničenom odgovornošću za proizvodnju, trgovinu i usluge Laslovačka 21a, 31000 Osijek</izvorni_sadrzaj>
    <derivirana_varijabla naziv="DomainObject.Predmet.ProtustrankaWithAdress_1">SERVE THE CITY jednostavno društvo s ograničenom odgovornošću za proizvodnju, trgovinu i usluge Laslovačka 21a, 31000 Osijek</derivirana_varijabla>
  </DomainObject.Predmet.ProtustrankaWithAdress>
  <DomainObject.Predmet.ProtustrankaWithAdressOIB>
    <izvorni_sadrzaj>SERVE THE CITY jednostavno društvo s ograničenom odgovornošću za proizvodnju, trgovinu i usluge, OIB 40147214138, Laslovačka 21a, 31000 Osijek</izvorni_sadrzaj>
    <derivirana_varijabla naziv="DomainObject.Predmet.ProtustrankaWithAdressOIB_1">SERVE THE CITY jednostavno društvo s ograničenom odgovornošću za proizvodnju, trgovinu i usluge, OIB 40147214138, Laslovačka 21a, 31000 Osijek</derivirana_varijabla>
  </DomainObject.Predmet.ProtustrankaWithAdressOIB>
  <DomainObject.Predmet.ProtustrankaNazivFormated>
    <izvorni_sadrzaj>SERVE THE CITY jednostavno društvo s ograničenom odgovornošću za proizvodnju, trgovinu i usluge</izvorni_sadrzaj>
    <derivirana_varijabla naziv="DomainObject.Predmet.ProtustrankaNazivFormated_1">SERVE THE CITY jednostavno društvo s ograničenom odgovornošću za proizvodnju, trgovinu i usluge</derivirana_varijabla>
  </DomainObject.Predmet.ProtustrankaNazivFormated>
  <DomainObject.Predmet.ProtustrankaNazivFormatedOIB>
    <izvorni_sadrzaj>SERVE THE CITY jednostavno društvo s ograničenom odgovornošću za proizvodnju, trgovinu i usluge, OIB 40147214138</izvorni_sadrzaj>
    <derivirana_varijabla naziv="DomainObject.Predmet.ProtustrankaNazivFormatedOIB_1">SERVE THE CITY jednostavno društvo s ograničenom odgovornošću za proizvodnju, trgovinu i usluge, OIB 40147214138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SERVE THE CITY jednostavno društvo s ograničenom odgovornošću za proizvodnju, trgovinu i usluge</item>
    </izvorni_sadrzaj>
    <derivirana_varijabla naziv="DomainObject.Predmet.ProtuStrankaListFormated_1">
      <item>SERVE THE CITY jednostavno društvo s ograničenom odgovornošću za proizvodnju, trgovinu i usluge</item>
    </derivirana_varijabla>
  </DomainObject.Predmet.ProtuStrankaListFormated>
  <DomainObject.Predmet.ProtuStrankaListFormatedOIB>
    <izvorni_sadrzaj>
      <item>SERVE THE CITY jednostavno društvo s ograničenom odgovornošću za proizvodnju, trgovinu i usluge, OIB 40147214138</item>
    </izvorni_sadrzaj>
    <derivirana_varijabla naziv="DomainObject.Predmet.ProtuStrankaListFormatedOIB_1">
      <item>SERVE THE CITY jednostavno društvo s ograničenom odgovornošću za proizvodnju, trgovinu i usluge, OIB 40147214138</item>
    </derivirana_varijabla>
  </DomainObject.Predmet.ProtuStrankaListFormatedOIB>
  <DomainObject.Predmet.ProtuStrankaListFormatedWithAdress>
    <izvorni_sadrzaj>
      <item>SERVE THE CITY jednostavno društvo s ograničenom odgovornošću za proizvodnju, trgovinu i usluge, Laslovačka 21a, 31000 Osijek</item>
    </izvorni_sadrzaj>
    <derivirana_varijabla naziv="DomainObject.Predmet.ProtuStrankaListFormatedWithAdress_1">
      <item>SERVE THE CITY jednostavno društvo s ograničenom odgovornošću za proizvodnju, trgovinu i usluge, Laslovačka 21a, 31000 Osijek</item>
    </derivirana_varijabla>
  </DomainObject.Predmet.ProtuStrankaListFormatedWithAdress>
  <DomainObject.Predmet.ProtuStrankaListFormatedWithAdressOIB>
    <izvorni_sadrzaj>
      <item>SERVE THE CITY jednostavno društvo s ograničenom odgovornošću za proizvodnju, trgovinu i usluge, OIB 40147214138, Laslovačka 21a, 31000 Osijek</item>
    </izvorni_sadrzaj>
    <derivirana_varijabla naziv="DomainObject.Predmet.ProtuStrankaListFormatedWithAdressOIB_1">
      <item>SERVE THE CITY jednostavno društvo s ograničenom odgovornošću za proizvodnju, trgovinu i usluge, OIB 40147214138, Laslovačka 21a, 31000 Osijek</item>
    </derivirana_varijabla>
  </DomainObject.Predmet.ProtuStrankaListFormatedWithAdressOIB>
  <DomainObject.Predmet.ProtuStrankaListNazivFormated>
    <izvorni_sadrzaj>
      <item>SERVE THE CITY jednostavno društvo s ograničenom odgovornošću za proizvodnju, trgovinu i usluge</item>
    </izvorni_sadrzaj>
    <derivirana_varijabla naziv="DomainObject.Predmet.ProtuStrankaListNazivFormated_1">
      <item>SERVE THE CITY jednostavno društvo s ograničenom odgovornošću za proizvodnju, trgovinu i usluge</item>
    </derivirana_varijabla>
  </DomainObject.Predmet.ProtuStrankaListNazivFormated>
  <DomainObject.Predmet.ProtuStrankaListNazivFormatedOIB>
    <izvorni_sadrzaj>
      <item>SERVE THE CITY jednostavno društvo s ograničenom odgovornošću za proizvodnju, trgovinu i usluge, OIB 40147214138</item>
    </izvorni_sadrzaj>
    <derivirana_varijabla naziv="DomainObject.Predmet.ProtuStrankaListNazivFormatedOIB_1">
      <item>SERVE THE CITY jednostavno društvo s ograničenom odgovornošću za proizvodnju, trgovinu i usluge, OIB 40147214138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>St-2113/2016-4</izvorni_sadrzaj>
    <derivirana_varijabla naziv="DomainObject.PoslovniBrojDokumenta_1">St-2113/2016-4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SERVE THE CITY jednostavno društvo s ograničenom odgovornošću za proizvodnju, trgovinu i usluge</izvorni_sadrzaj>
    <derivirana_varijabla naziv="DomainObject.Predmet.ProtustrankaIDrugi_1">SERVE THE CITY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SERVE THE CITY jednostavno društvo s ograničenom odgovornošću za proizvodnju, trgovinu i usluge, OIB 40147214138, Laslovačka 21a, 31000 Osijek</izvorni_sadrzaj>
    <derivirana_varijabla naziv="DomainObject.Predmet.ProtustrankaIDrugiAdressOIB_1">SERVE THE CITY jednostavno društvo s ograničenom odgovornošću za proizvodnju, trgovinu i usluge, OIB 40147214138, Laslovačka 21a,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SERVE THE CITY jednostavno društvo s ograničenom odgovornošću za proizvodnju, trgovinu i usluge</item>
    </izvorni_sadrzaj>
    <derivirana_varijabla naziv="DomainObject.Predmet.SudioniciListNaziv_1">
      <item>FINA RC OSIJEK</item>
      <item>SERVE THE CITY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SERVE THE CITY jednostavno društvo s ograničenom odgovornošću za proizvodnju, trgovinu i usluge, OIB 40147214138, Laslovačka 21a,31000 Osijek</item>
    </izvorni_sadrzaj>
    <derivirana_varijabla naziv="DomainObject.Predmet.SudioniciListAdressOIB_1">
      <item>FINA RC OSIJEK, OIB 85821130368</item>
      <item>SERVE THE CITY jednostavno društvo s ograničenom odgovornošću za proizvodnju, trgovinu i usluge, OIB 40147214138, Laslovačka 21a,31000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40147214138</item>
    </izvorni_sadrzaj>
    <derivirana_varijabla naziv="DomainObject.Predmet.SudioniciListNazivOIB_1">
      <item>, OIB 85821130368</item>
      <item>, OIB 40147214138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720799-CA00-47E5-894F-863D02F4A8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2305</properties:Characters>
  <properties:Lines>88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2016-10-21T06:46:00Z</dcterms:created>
  <dc:creator>Darija Miličević</dc:creator>
  <cp:lastModifiedBy>Darija Miličević</cp:lastModifiedBy>
  <cp:lastPrinted>2016-10-25T11:15:00Z</cp:lastPrinted>
  <dcterms:modified xmlns:xsi="http://www.w3.org/2001/XMLSchema-instance" xsi:type="dcterms:W3CDTF">2016-10-25T11:16:00Z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St-2113/2016-4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