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857f" w14:paraId="bac857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85427C">
        <w:t>2439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5427C">
        <w:t>LEGITIMUS</w:t>
      </w:r>
      <w:r w:rsidR="001352EA">
        <w:t xml:space="preserve"> </w:t>
      </w:r>
      <w:r w:rsidR="00487BDC">
        <w:t>d</w:t>
      </w:r>
      <w:r w:rsidR="005C4FA6">
        <w:t>.o.o</w:t>
      </w:r>
      <w:r w:rsidR="0085427C">
        <w:t>., Split, Antuna Branka Šimića 9</w:t>
      </w:r>
      <w:r w:rsidR="006F2571">
        <w:t xml:space="preserve">, </w:t>
      </w:r>
      <w:r w:rsidR="00FB0739">
        <w:t>O</w:t>
      </w:r>
      <w:r w:rsidR="0057550C">
        <w:t>IB:</w:t>
      </w:r>
      <w:r w:rsidR="0085427C">
        <w:t xml:space="preserve"> 43926755406</w:t>
      </w:r>
      <w:r w:rsidR="00835699">
        <w:t>,</w:t>
      </w:r>
      <w:r w:rsidR="00AE1E66">
        <w:t xml:space="preserve"> M</w:t>
      </w:r>
      <w:r w:rsidR="0085427C">
        <w:t>BS: 060285500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85427C" w:rsidRPr="0085427C">
        <w:t xml:space="preserve">LEGITIMUS d.o.o., Split, Antuna Branka Šimića 9, OIB: 43926755406, MBS: 060285500, </w:t>
      </w:r>
      <w:r w:rsidR="0085427C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5427C">
        <w:t>61</w:t>
      </w:r>
      <w:r w:rsidR="00524ABA">
        <w:t>1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85427C">
        <w:t xml:space="preserve"> 27.161,26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85427C">
        <w:t>T-2439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7148E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4EE8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1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St-2439/2015</izvorni_sadrzaj>
    <derivirana_varijabla naziv="DomainObject.Predmet.OznakaBroj_1">St-2439/2015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LEGITIMUS društvo s ograničenom odgovornošću, za savjetovanje i usluge</izvorni_sadrzaj>
    <derivirana_varijabla naziv="DomainObject.Predmet.ProtustrankaFormated_1">  LEGITIMUS društvo s ograničenom odgovornošću, za savjetovanje i usluge</derivirana_varijabla>
  </DomainObject.Predmet.ProtustrankaFormated>
  <DomainObject.Predmet.ProtustrankaFormatedOIB>
    <izvorni_sadrzaj>  LEGITIMUS društvo s ograničenom odgovornošću, za savjetovanje i usluge, OIB 43926755406</izvorni_sadrzaj>
    <derivirana_varijabla naziv="DomainObject.Predmet.ProtustrankaFormatedOIB_1">  LEGITIMUS društvo s ograničenom odgovornošću, za savjetovanje i usluge, OIB 43926755406</derivirana_varijabla>
  </DomainObject.Predmet.ProtustrankaFormatedOIB>
  <DomainObject.Predmet.ProtustrankaFormatedWithAdress>
    <izvorni_sadrzaj> LEGITIMUS društvo s ograničenom odgovornošću, za savjetovanje i usluge, Antuna Branka Šimića 9, 21000 Split</izvorni_sadrzaj>
    <derivirana_varijabla naziv="DomainObject.Predmet.ProtustrankaFormatedWithAdress_1"> LEGITIMUS društvo s ograničenom odgovornošću, za savjetovanje i usluge, Antuna Branka Šimića 9, 21000 Split</derivirana_varijabla>
  </DomainObject.Predmet.ProtustrankaFormatedWithAdress>
  <DomainObject.Predmet.ProtustrankaFormatedWithAdressOIB>
    <izvorni_sadrzaj> LEGITIMUS društvo s ograničenom odgovornošću, za savjetovanje i usluge, OIB 43926755406, Antuna Branka Šimića 9, 21000 Split</izvorni_sadrzaj>
    <derivirana_varijabla naziv="DomainObject.Predmet.ProtustrankaFormatedWithAdressOIB_1"> LEGITIMUS društvo s ograničenom odgovornošću, za savjetovanje i usluge, OIB 43926755406, Antuna Branka Šimića 9, 21000 Split</derivirana_varijabla>
  </DomainObject.Predmet.ProtustrankaFormatedWithAdressOIB>
  <DomainObject.Predmet.ProtustrankaWithAdress>
    <izvorni_sadrzaj>LEGITIMUS društvo s ograničenom odgovornošću, za savjetovanje i usluge Antuna Branka Šimića 9, 21000 Split</izvorni_sadrzaj>
    <derivirana_varijabla naziv="DomainObject.Predmet.ProtustrankaWithAdress_1">LEGITIMUS društvo s ograničenom odgovornošću, za savjetovanje i usluge Antuna Branka Šimića 9, 21000 Split</derivirana_varijabla>
  </DomainObject.Predmet.ProtustrankaWithAdress>
  <DomainObject.Predmet.ProtustrankaWithAdressOIB>
    <izvorni_sadrzaj>LEGITIMUS društvo s ograničenom odgovornošću, za savjetovanje i usluge, OIB 43926755406, Antuna Branka Šimića 9, 21000 Split</izvorni_sadrzaj>
    <derivirana_varijabla naziv="DomainObject.Predmet.ProtustrankaWithAdressOIB_1">LEGITIMUS društvo s ograničenom odgovornošću, za savjetovanje i usluge, OIB 43926755406, Antuna Branka Šimića 9, 21000 Split</derivirana_varijabla>
  </DomainObject.Predmet.ProtustrankaWithAdressOIB>
  <DomainObject.Predmet.ProtustrankaNazivFormated>
    <izvorni_sadrzaj>LEGITIMUS društvo s ograničenom odgovornošću, za savjetovanje i usluge</izvorni_sadrzaj>
    <derivirana_varijabla naziv="DomainObject.Predmet.ProtustrankaNazivFormated_1">LEGITIMUS društvo s ograničenom odgovornošću, za savjetovanje i usluge</derivirana_varijabla>
  </DomainObject.Predmet.ProtustrankaNazivFormated>
  <DomainObject.Predmet.ProtustrankaNazivFormatedOIB>
    <izvorni_sadrzaj>LEGITIMUS društvo s ograničenom odgovornošću, za savjetovanje i usluge, OIB 43926755406</izvorni_sadrzaj>
    <derivirana_varijabla naziv="DomainObject.Predmet.ProtustrankaNazivFormatedOIB_1">LEGITIMUS društvo s ograničenom odgovornošću, za savjetovanje i usluge, OIB 43926755406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27161.26</izvorni_sadrzaj>
    <derivirana_varijabla naziv="DomainObject.Predmet.TrenutnaVrijednost_1">27161.26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LEGITIMUS društvo s ograničenom odgovornošću, za savjetovanje i usluge</item>
    </izvorni_sadrzaj>
    <derivirana_varijabla naziv="DomainObject.Predmet.ProtuStrankaListFormated_1">
      <item>LEGITIMUS društvo s ograničenom odgovornošću, za savjetovanje i usluge</item>
    </derivirana_varijabla>
  </DomainObject.Predmet.ProtuStrankaListFormated>
  <DomainObject.Predmet.ProtuStrankaListFormatedOIB>
    <izvorni_sadrzaj>
      <item>LEGITIMUS društvo s ograničenom odgovornošću, za savjetovanje i usluge, OIB 43926755406</item>
    </izvorni_sadrzaj>
    <derivirana_varijabla naziv="DomainObject.Predmet.ProtuStrankaListFormatedOIB_1">
      <item>LEGITIMUS društvo s ograničenom odgovornošću, za savjetovanje i usluge, OIB 43926755406</item>
    </derivirana_varijabla>
  </DomainObject.Predmet.ProtuStrankaListFormatedOIB>
  <DomainObject.Predmet.ProtuStrankaListFormatedWithAdress>
    <izvorni_sadrzaj>
      <item>LEGITIMUS društvo s ograničenom odgovornošću, za savjetovanje i usluge, Antuna Branka Šimića 9, 21000 Split</item>
    </izvorni_sadrzaj>
    <derivirana_varijabla naziv="DomainObject.Predmet.ProtuStrankaListFormatedWithAdress_1">
      <item>LEGITIMUS društvo s ograničenom odgovornošću, za savjetovanje i usluge, Antuna Branka Šimića 9, 21000 Split</item>
    </derivirana_varijabla>
  </DomainObject.Predmet.ProtuStrankaListFormatedWithAdress>
  <DomainObject.Predmet.ProtuStrankaListFormatedWithAdressOIB>
    <izvorni_sadrzaj>
      <item>LEGITIMUS društvo s ograničenom odgovornošću, za savjetovanje i usluge, OIB 43926755406, Antuna Branka Šimića 9, 21000 Split</item>
    </izvorni_sadrzaj>
    <derivirana_varijabla naziv="DomainObject.Predmet.ProtuStrankaListFormatedWithAdressOIB_1">
      <item>LEGITIMUS društvo s ograničenom odgovornošću, za savjetovanje i usluge, OIB 43926755406, Antuna Branka Šimića 9, 21000 Split</item>
    </derivirana_varijabla>
  </DomainObject.Predmet.ProtuStrankaListFormatedWithAdressOIB>
  <DomainObject.Predmet.ProtuStrankaListNazivFormated>
    <izvorni_sadrzaj>
      <item>LEGITIMUS društvo s ograničenom odgovornošću, za savjetovanje i usluge</item>
    </izvorni_sadrzaj>
    <derivirana_varijabla naziv="DomainObject.Predmet.ProtuStrankaListNazivFormated_1">
      <item>LEGITIMUS društvo s ograničenom odgovornošću, za savjetovanje i usluge</item>
    </derivirana_varijabla>
  </DomainObject.Predmet.ProtuStrankaListNazivFormated>
  <DomainObject.Predmet.ProtuStrankaListNazivFormatedOIB>
    <izvorni_sadrzaj>
      <item>LEGITIMUS društvo s ograničenom odgovornošću, za savjetovanje i usluge, OIB 43926755406</item>
    </izvorni_sadrzaj>
    <derivirana_varijabla naziv="DomainObject.Predmet.ProtuStrankaListNazivFormatedOIB_1">
      <item>LEGITIMUS društvo s ograničenom odgovornošću, za savjetovanje i usluge, OIB 43926755406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LEGITIMUS društvo s ograničenom odgovornošću, za savjetovanje i usluge</izvorni_sadrzaj>
    <derivirana_varijabla naziv="DomainObject.Predmet.ProtustrankaIDrugi_1">LEGITIMUS društvo s ograničenom odgovornošću,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LEGITIMUS društvo s ograničenom odgovornošću, za savjetovanje i usluge, OIB 43926755406, Antuna Branka Šimića 9, 21000 Split</izvorni_sadrzaj>
    <derivirana_varijabla naziv="DomainObject.Predmet.ProtustrankaIDrugiAdressOIB_1">LEGITIMUS društvo s ograničenom odgovornošću, za savjetovanje i usluge, OIB 43926755406, Antuna Branka Šimića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LEGITIMUS društvo s ograničenom odgovornošću, za savjetovanje i usluge</item>
      <item>FINANCIJSKA AGENCIJA, RC SPLIT</item>
    </izvorni_sadrzaj>
    <derivirana_varijabla naziv="DomainObject.Predmet.SudioniciListNaziv_1">
      <item>LEGITIMUS društvo s ograničenom odgovornošću, za savjetovanje i usluge</item>
      <item>FINANCIJSKA AGENCIJA, RC SPLIT</item>
    </derivirana_varijabla>
  </DomainObject.Predmet.SudioniciListNaziv>
  <DomainObject.Predmet.SudioniciListAdressOIB>
    <izvorni_sadrzaj>
      <item>LEGITIMUS društvo s ograničenom odgovornošću, za savjetovanje i usluge, OIB 43926755406, Antuna Branka Šimića 9,21000 Split</item>
      <item>FINANCIJSKA AGENCIJA, RC SPLIT, OIB 85821130368, Mažuranićevo šetalište 24 b,21000 Split</item>
    </izvorni_sadrzaj>
    <derivirana_varijabla naziv="DomainObject.Predmet.SudioniciListAdressOIB_1">
      <item>LEGITIMUS društvo s ograničenom odgovornošću, za savjetovanje i usluge, OIB 43926755406, Antuna Branka Šimića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43926755406</item>
      <item>, OIB 85821130368</item>
    </izvorni_sadrzaj>
    <derivirana_varijabla naziv="DomainObject.Predmet.SudioniciListNazivOIB_1">
      <item>, OIB 43926755406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2016-02-24T08:47:00Z</dcterms:created>
  <dc:creator>Lari Glavaš</dc:creator>
  <cp:lastModifiedBy>Lari Glavaš</cp:lastModifiedBy>
  <cp:lastPrinted>2016-02-24T08:46:00Z</cp:lastPrinted>
  <dcterms:modified xmlns:xsi="http://www.w3.org/2001/XMLSchema-instance" xsi:type="dcterms:W3CDTF">2016-02-24T08:47:00Z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