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57ea" w14:paraId="9e557ea" w:rsidRDefault="004C7F1D" w:rsidP="004C7F1D" w:rsidR="004C7F1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F1D" w:rsidP="004C7F1D" w:rsidR="004C7F1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C7F1D" w:rsidP="004C7F1D" w:rsidR="004C7F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C7F1D" w:rsidP="004C7F1D" w:rsidR="004C7F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C7F1D" w:rsidP="004C7F1D" w:rsidR="004C7F1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C7F1D" w:rsidP="004C7F1D" w:rsidR="004C7F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C7F1D" w:rsidP="004C7F1D" w:rsidR="004C7F1D" w:rsidRPr="005D578C">
      <w:pPr>
        <w:jc w:val="center"/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PELLIZON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A. Ferri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97191625866, MBS 040212375,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29. ožujka 2016.</w:t>
      </w: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PELLIZON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A. Ferri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97191625866, MBS 040212375,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4C7F1D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4C7F1D" w:rsidP="004C7F1D" w:rsidR="004C7F1D">
      <w:pPr>
        <w:ind w:firstLine="708"/>
        <w:rPr>
          <w:rFonts w:cs="Times New Roman" w:eastAsia="Times New Roman"/>
          <w:szCs w:val="20"/>
        </w:rPr>
      </w:pPr>
    </w:p>
    <w:p w:rsidRDefault="004C7F1D" w:rsidP="004C7F1D" w:rsidR="004C7F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PELLIZON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A. Ferri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97191625866, MBS 040212375.</w:t>
      </w:r>
    </w:p>
    <w:p w:rsidRDefault="004C7F1D" w:rsidP="004C7F1D" w:rsidR="004C7F1D">
      <w:pPr>
        <w:rPr>
          <w:rFonts w:cs="Times New Roman" w:eastAsia="Times New Roman"/>
          <w:szCs w:val="24"/>
        </w:rPr>
      </w:pPr>
    </w:p>
    <w:p w:rsidRDefault="004C7F1D" w:rsidP="004C7F1D" w:rsidR="004C7F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PELLIZON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A. Ferri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97191625866, MBS 040212375.</w:t>
      </w:r>
    </w:p>
    <w:p w:rsidRDefault="004C7F1D" w:rsidP="004C7F1D" w:rsidR="004C7F1D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C7F1D" w:rsidP="004C7F1D" w:rsidR="004C7F1D">
      <w:pPr>
        <w:ind w:firstLine="708"/>
        <w:rPr>
          <w:rFonts w:cs="Times New Roman" w:eastAsia="Times New Roman"/>
          <w:szCs w:val="24"/>
        </w:rPr>
      </w:pPr>
    </w:p>
    <w:p w:rsidRDefault="004C7F1D" w:rsidP="004C7F1D" w:rsidR="004C7F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PELLIZON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St-731/2015-3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C7F1D" w:rsidP="004C7F1D" w:rsidR="004C7F1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C7F1D" w:rsidP="004C7F1D" w:rsidR="004C7F1D" w:rsidRPr="005D578C">
      <w:pPr>
        <w:jc w:val="center"/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C7F1D" w:rsidP="004C7F1D" w:rsidR="004C7F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8B1DCD">
        <w:rPr>
          <w:rFonts w:cs="Times New Roman" w:eastAsia="Times New Roman"/>
          <w:szCs w:val="24"/>
        </w:rPr>
        <w:t>, v. r.</w:t>
      </w:r>
    </w:p>
    <w:p w:rsidRDefault="004C7F1D" w:rsidP="004C7F1D" w:rsidR="004C7F1D">
      <w:pPr>
        <w:jc w:val="left"/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jc w:val="left"/>
        <w:rPr>
          <w:rFonts w:cs="Times New Roman" w:eastAsia="Times New Roman"/>
          <w:szCs w:val="24"/>
        </w:rPr>
      </w:pPr>
    </w:p>
    <w:p w:rsidRDefault="004C7F1D" w:rsidP="004C7F1D" w:rsidR="004C7F1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C7F1D" w:rsidP="004C7F1D" w:rsidR="004C7F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C7F1D" w:rsidP="004C7F1D" w:rsidR="004C7F1D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rPr>
          <w:rFonts w:cs="Times New Roman" w:eastAsia="Times New Roman"/>
          <w:szCs w:val="24"/>
        </w:rPr>
      </w:pPr>
    </w:p>
    <w:p w:rsidRDefault="004C7F1D" w:rsidP="004C7F1D" w:rsidR="004C7F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PELLIZON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A. Ferri 1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Umberto Pellizon, Italija, Doberdo del Lago, Via Brigata Gratnik 10/B,</w:t>
      </w:r>
    </w:p>
    <w:p w:rsidRDefault="004C7F1D" w:rsidP="004C7F1D" w:rsidR="004C7F1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C7F1D" w:rsidP="004C7F1D" w:rsidR="004C7F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C7F1D" w:rsidP="004C7F1D" w:rsidR="004C7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C7F1D" w:rsidP="004C7F1D" w:rsidR="004C7F1D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F1D" w:rsidP="004C7F1D" w:rsidR="004C7F1D">
      <w:r>
        <w:separator/>
      </w:r>
    </w:p>
  </w:endnote>
  <w:endnote w:id="0" w:type="continuationSeparator">
    <w:p w:rsidRDefault="004C7F1D" w:rsidP="004C7F1D" w:rsidR="004C7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F1D" w:rsidP="004C7F1D" w:rsidR="004C7F1D">
      <w:r>
        <w:separator/>
      </w:r>
    </w:p>
  </w:footnote>
  <w:footnote w:id="0" w:type="continuationSeparator">
    <w:p w:rsidRDefault="004C7F1D" w:rsidP="004C7F1D" w:rsidR="004C7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F1D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A1C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St-731/2015-5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F1D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St-731/2015-5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784"/>
    <w:rsid w:val="000A1C01"/>
    <w:rsid w:val="004C7F1D"/>
    <w:rsid w:val="004F5027"/>
    <w:rsid w:val="008B1DCD"/>
    <w:rsid w:val="00EA478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F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F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C7F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7F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F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F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C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1C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1C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1C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F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F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C7F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7F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F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F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C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1C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1C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1C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PELLIZON d.o.o. Rovinj</izvorni_sadrzaj>
    <derivirana_varijabla naziv="DomainObject.Predmet.ProtustrankaFormated_1">  PELLIZON d.o.o. Rovinj</derivirana_varijabla>
  </DomainObject.Predmet.ProtustrankaFormated>
  <DomainObject.Predmet.ProtustrankaFormatedOIB>
    <izvorni_sadrzaj>  PELLIZON d.o.o. Rovinj, OIB 97191625866</izvorni_sadrzaj>
    <derivirana_varijabla naziv="DomainObject.Predmet.ProtustrankaFormatedOIB_1">  PELLIZON d.o.o. Rovinj, OIB 97191625866</derivirana_varijabla>
  </DomainObject.Predmet.ProtustrankaFormatedOIB>
  <DomainObject.Predmet.ProtustrankaFormatedWithAdress>
    <izvorni_sadrzaj> PELLIZON d.o.o. Rovinj, A.Ferri 1, 52210 Rovinj</izvorni_sadrzaj>
    <derivirana_varijabla naziv="DomainObject.Predmet.ProtustrankaFormatedWithAdress_1"> PELLIZON d.o.o. Rovinj, A.Ferri 1, 52210 Rovinj</derivirana_varijabla>
  </DomainObject.Predmet.ProtustrankaFormatedWithAdress>
  <DomainObject.Predmet.ProtustrankaFormatedWithAdressOIB>
    <izvorni_sadrzaj> PELLIZON d.o.o. Rovinj, OIB 97191625866, A.Ferri 1, 52210 Rovinj</izvorni_sadrzaj>
    <derivirana_varijabla naziv="DomainObject.Predmet.ProtustrankaFormatedWithAdressOIB_1"> PELLIZON d.o.o. Rovinj, OIB 97191625866, A.Ferri 1, 52210 Rovinj</derivirana_varijabla>
  </DomainObject.Predmet.ProtustrankaFormatedWithAdressOIB>
  <DomainObject.Predmet.ProtustrankaWithAdress>
    <izvorni_sadrzaj>PELLIZON d.o.o. Rovinj A.Ferri 1, 52210 Rovinj</izvorni_sadrzaj>
    <derivirana_varijabla naziv="DomainObject.Predmet.ProtustrankaWithAdress_1">PELLIZON d.o.o. Rovinj A.Ferri 1, 52210 Rovinj</derivirana_varijabla>
  </DomainObject.Predmet.ProtustrankaWithAdress>
  <DomainObject.Predmet.ProtustrankaWithAdressOIB>
    <izvorni_sadrzaj>PELLIZON d.o.o. Rovinj, OIB 97191625866, A.Ferri 1, 52210 Rovinj</izvorni_sadrzaj>
    <derivirana_varijabla naziv="DomainObject.Predmet.ProtustrankaWithAdressOIB_1">PELLIZON d.o.o. Rovinj, OIB 97191625866, A.Ferri 1, 52210 Rovinj</derivirana_varijabla>
  </DomainObject.Predmet.ProtustrankaWithAdressOIB>
  <DomainObject.Predmet.ProtustrankaNazivFormated>
    <izvorni_sadrzaj>PELLIZON d.o.o. Rovinj</izvorni_sadrzaj>
    <derivirana_varijabla naziv="DomainObject.Predmet.ProtustrankaNazivFormated_1">PELLIZON d.o.o. Rovinj</derivirana_varijabla>
  </DomainObject.Predmet.ProtustrankaNazivFormated>
  <DomainObject.Predmet.ProtustrankaNazivFormatedOIB>
    <izvorni_sadrzaj>PELLIZON d.o.o. Rovinj, OIB 97191625866</izvorni_sadrzaj>
    <derivirana_varijabla naziv="DomainObject.Predmet.ProtustrankaNazivFormatedOIB_1">PELLIZON d.o.o. Rovinj, OIB 97191625866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2492.19</izvorni_sadrzaj>
    <derivirana_varijabla naziv="DomainObject.Predmet.TrenutnaVrijednost_1">2492.19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PELLIZON d.o.o. Rovinj</item>
    </izvorni_sadrzaj>
    <derivirana_varijabla naziv="DomainObject.Predmet.ProtuStrankaListFormated_1">
      <item>PELLIZON d.o.o. Rovinj</item>
    </derivirana_varijabla>
  </DomainObject.Predmet.ProtuStrankaListFormated>
  <DomainObject.Predmet.ProtuStrankaListFormatedOIB>
    <izvorni_sadrzaj>
      <item>PELLIZON d.o.o. Rovinj, OIB 97191625866</item>
    </izvorni_sadrzaj>
    <derivirana_varijabla naziv="DomainObject.Predmet.ProtuStrankaListFormatedOIB_1">
      <item>PELLIZON d.o.o. Rovinj, OIB 97191625866</item>
    </derivirana_varijabla>
  </DomainObject.Predmet.ProtuStrankaListFormatedOIB>
  <DomainObject.Predmet.ProtuStrankaListFormatedWithAdress>
    <izvorni_sadrzaj>
      <item>PELLIZON d.o.o. Rovinj, A.Ferri 1, 52210 Rovinj</item>
    </izvorni_sadrzaj>
    <derivirana_varijabla naziv="DomainObject.Predmet.ProtuStrankaListFormatedWithAdress_1">
      <item>PELLIZON d.o.o. Rovinj, A.Ferri 1, 52210 Rovinj</item>
    </derivirana_varijabla>
  </DomainObject.Predmet.ProtuStrankaListFormatedWithAdress>
  <DomainObject.Predmet.ProtuStrankaListFormatedWithAdressOIB>
    <izvorni_sadrzaj>
      <item>PELLIZON d.o.o. Rovinj, OIB 97191625866, A.Ferri 1, 52210 Rovinj</item>
    </izvorni_sadrzaj>
    <derivirana_varijabla naziv="DomainObject.Predmet.ProtuStrankaListFormatedWithAdressOIB_1">
      <item>PELLIZON d.o.o. Rovinj, OIB 97191625866, A.Ferri 1, 52210 Rovinj</item>
    </derivirana_varijabla>
  </DomainObject.Predmet.ProtuStrankaListFormatedWithAdressOIB>
  <DomainObject.Predmet.ProtuStrankaListNazivFormated>
    <izvorni_sadrzaj>
      <item>PELLIZON d.o.o. Rovinj</item>
    </izvorni_sadrzaj>
    <derivirana_varijabla naziv="DomainObject.Predmet.ProtuStrankaListNazivFormated_1">
      <item>PELLIZON d.o.o. Rovinj</item>
    </derivirana_varijabla>
  </DomainObject.Predmet.ProtuStrankaListNazivFormated>
  <DomainObject.Predmet.ProtuStrankaListNazivFormatedOIB>
    <izvorni_sadrzaj>
      <item>PELLIZON d.o.o. Rovinj, OIB 97191625866</item>
    </izvorni_sadrzaj>
    <derivirana_varijabla naziv="DomainObject.Predmet.ProtuStrankaListNazivFormatedOIB_1">
      <item>PELLIZON d.o.o. Rovinj, OIB 97191625866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PELLIZON d.o.o. Rovinj</izvorni_sadrzaj>
    <derivirana_varijabla naziv="DomainObject.Predmet.ProtustrankaIDrugi_1">PELLIZON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PELLIZON d.o.o. Rovinj, OIB 97191625866, A.Ferri 1, 52210 Rovinj</izvorni_sadrzaj>
    <derivirana_varijabla naziv="DomainObject.Predmet.ProtustrankaIDrugiAdressOIB_1">PELLIZON d.o.o. Rovinj, OIB 97191625866, A.Ferri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PELLIZON d.o.o. Rovinj</item>
    </izvorni_sadrzaj>
    <derivirana_varijabla naziv="DomainObject.Predmet.SudioniciListNaziv_1">
      <item>FINANCIJSKA AGENCIJA, RC RIJEKA, PODRUŽNICA PULA, PULA</item>
      <item>PELLIZON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PELLIZON d.o.o. Rovinj, OIB 97191625866, A.Ferri 1,52210 Rovinj</item>
    </izvorni_sadrzaj>
    <derivirana_varijabla naziv="DomainObject.Predmet.SudioniciListAdressOIB_1">
      <item>FINANCIJSKA AGENCIJA, RC RIJEKA, PODRUŽNICA PULA, PULA, OIB 85821130368, Ulica grada Vukovara 70,Zagreb</item>
      <item>PELLIZON d.o.o. Rovinj, OIB 97191625866, A.Ferri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97191625866</item>
    </izvorni_sadrzaj>
    <derivirana_varijabla naziv="DomainObject.Predmet.SudioniciListNazivOIB_1">
      <item>, OIB 85821130368</item>
      <item>, OIB 97191625866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3056</properties:Characters>
  <properties:Lines>86</properties:Lines>
  <properties:Paragraphs>30</properties:Paragraphs>
  <properties:TotalTime>6</properties:TotalTime>
  <properties:ScaleCrop>false</properties:ScaleCrop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2016-03-23T07:06:00Z</dcterms:created>
  <dc:creator>Mihaela Kaligari</dc:creator>
  <dc:description/>
  <cp:keywords/>
  <cp:lastModifiedBy>Jasmina Matika</cp:lastModifiedBy>
  <cp:lastPrinted>2016-03-29T07:12:00Z</cp:lastPrinted>
  <dcterms:modified xmlns:xsi="http://www.w3.org/2001/XMLSchema-instance" xsi:type="dcterms:W3CDTF">2016-03-29T10:43:00Z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