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4d46" w14:paraId="a774d46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35.</w:t>
      </w:r>
      <w:r w:rsidR="004A58E7">
        <w:t xml:space="preserve"> St-</w:t>
      </w:r>
      <w:r w:rsidR="00F40808">
        <w:t>69</w:t>
      </w:r>
      <w:r w:rsidR="00236046">
        <w:t>/201</w:t>
      </w:r>
      <w:r w:rsidR="00F40808">
        <w:t>7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F40808">
        <w:t>NEW APPLE j.d.o.o.</w:t>
      </w:r>
      <w:r w:rsidR="00CB1328">
        <w:t>, OIB</w:t>
      </w:r>
      <w:r w:rsidR="004A58E7">
        <w:t xml:space="preserve"> </w:t>
      </w:r>
      <w:r w:rsidR="00F40808">
        <w:t>03894402009</w:t>
      </w:r>
      <w:r w:rsidR="004A58E7">
        <w:t xml:space="preserve">, MBS: </w:t>
      </w:r>
      <w:r w:rsidR="00F40808">
        <w:t>080945734</w:t>
      </w:r>
      <w:r w:rsidR="004A58E7">
        <w:t xml:space="preserve"> iz </w:t>
      </w:r>
      <w:r w:rsidR="00F40808">
        <w:t>Siska, Ivana Kukuljevića Sakcinskog 41</w:t>
      </w:r>
      <w:r w:rsidR="00CB1328">
        <w:t>,</w:t>
      </w:r>
      <w:r w:rsidR="00236046">
        <w:t xml:space="preserve"> </w:t>
      </w:r>
      <w:r w:rsidR="007C052C">
        <w:t xml:space="preserve">dana </w:t>
      </w:r>
      <w:r w:rsidR="00F40808">
        <w:t>13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6C7A37">
        <w:t xml:space="preserve">NEW APPLE j.d.o.o., OIB 03894402009, MBS: 080945734 iz Siska, Ivana Kukuljevića Sakcinskog 41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6C7A37">
        <w:t>NEW APPLE j.d.o.o., OIB 03894402009, MBS: 080945734 iz Siska, Ivana Kukuljevića Sakcinskog 41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6C7A37">
        <w:t>13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65825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87E54">
          <w:t>35</w:t>
        </w:r>
        <w:r w:rsidR="004A58E7">
          <w:t>.St-</w:t>
        </w:r>
        <w:r w:rsidR="000F4DF6">
          <w:t>69</w:t>
        </w:r>
        <w:r w:rsidR="00124F0E">
          <w:t>/</w:t>
        </w:r>
        <w:r w:rsidR="00236046">
          <w:t>201</w:t>
        </w:r>
        <w:r w:rsidR="000F4DF6">
          <w:t>7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F4DF6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4A58E7"/>
    <w:rsid w:val="00505AE7"/>
    <w:rsid w:val="00561B14"/>
    <w:rsid w:val="0062520A"/>
    <w:rsid w:val="00687E54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62139"/>
    <w:rsid w:val="00B353B0"/>
    <w:rsid w:val="00B402EB"/>
    <w:rsid w:val="00B95F85"/>
    <w:rsid w:val="00C40A68"/>
    <w:rsid w:val="00C501FD"/>
    <w:rsid w:val="00C600A2"/>
    <w:rsid w:val="00C65825"/>
    <w:rsid w:val="00C92070"/>
    <w:rsid w:val="00CB1328"/>
    <w:rsid w:val="00D52F94"/>
    <w:rsid w:val="00D574B1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65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8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8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8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8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65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8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8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8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8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APPLE j.d.o.o. za trgovinu i ugostiteljstvo u likvidaciji</izvorni_sadrzaj>
    <derivirana_varijabla naziv="DomainObject.Predmet.ProtustrankaFormated_1">  NEW APPLE j.d.o.o. za trgovinu i ugostiteljstvo u likvidaciji</derivirana_varijabla>
  </DomainObject.Predmet.ProtustrankaFormated>
  <DomainObject.Predmet.ProtustrankaFormatedOIB>
    <izvorni_sadrzaj>  NEW APPLE j.d.o.o. za trgovinu i ugostiteljstvo u likvidaciji, OIB 03894402009</izvorni_sadrzaj>
    <derivirana_varijabla naziv="DomainObject.Predmet.ProtustrankaFormatedOIB_1">  NEW APPLE j.d.o.o. za trgovinu i ugostiteljstvo u likvidaciji, OIB 03894402009</derivirana_varijabla>
  </DomainObject.Predmet.ProtustrankaFormatedOIB>
  <DomainObject.Predmet.ProtustrankaFormatedWithAdress>
    <izvorni_sadrzaj> NEW APPLE j.d.o.o. za trgovinu i ugostiteljstvo u likvidaciji, Ivana Kukuljevića Sakcinskog 41, 44000 Sisak</izvorni_sadrzaj>
    <derivirana_varijabla naziv="DomainObject.Predmet.ProtustrankaFormatedWithAdress_1"> NEW APPLE j.d.o.o. za trgovinu i ugostiteljstvo u likvidaciji, Ivana Kukuljevića Sakcinskog 41, 44000 Sisak</derivirana_varijabla>
  </DomainObject.Predmet.ProtustrankaFormatedWithAdress>
  <DomainObject.Predmet.ProtustrankaFormatedWithAdressOIB>
    <izvorni_sadrzaj> NEW APPLE j.d.o.o. za trgovinu i ugostiteljstvo u likvidaciji, OIB 03894402009, Ivana Kukuljevića Sakcinskog 41, 44000 Sisak</izvorni_sadrzaj>
    <derivirana_varijabla naziv="DomainObject.Predmet.ProtustrankaFormatedWithAdressOIB_1"> NEW APPLE j.d.o.o. za trgovinu i ugostiteljstvo u likvidaciji, OIB 03894402009, Ivana Kukuljevića Sakcinskog 41, 44000 Sisak</derivirana_varijabla>
  </DomainObject.Predmet.ProtustrankaFormatedWithAdressOIB>
  <DomainObject.Predmet.ProtustrankaWithAdress>
    <izvorni_sadrzaj>NEW APPLE j.d.o.o. za trgovinu i ugostiteljstvo u likvidaciji Ivana Kukuljevića Sakcinskog 41, 44000 Sisak</izvorni_sadrzaj>
    <derivirana_varijabla naziv="DomainObject.Predmet.ProtustrankaWithAdress_1">NEW APPLE j.d.o.o. za trgovinu i ugostiteljstvo u likvidaciji Ivana Kukuljevića Sakcinskog 41, 44000 Sisak</derivirana_varijabla>
  </DomainObject.Predmet.ProtustrankaWithAdress>
  <DomainObject.Predmet.ProtustrankaWithAdressOIB>
    <izvorni_sadrzaj>NEW APPLE j.d.o.o. za trgovinu i ugostiteljstvo u likvidaciji, OIB 03894402009, Ivana Kukuljevića Sakcinskog 41, 44000 Sisak</izvorni_sadrzaj>
    <derivirana_varijabla naziv="DomainObject.Predmet.ProtustrankaWithAdressOIB_1">NEW APPLE j.d.o.o. za trgovinu i ugostiteljstvo u likvidaciji, OIB 03894402009, Ivana Kukuljevića Sakcinskog 41, 44000 Sisak</derivirana_varijabla>
  </DomainObject.Predmet.ProtustrankaWithAdressOIB>
  <DomainObject.Predmet.ProtustrankaNazivFormated>
    <izvorni_sadrzaj>NEW APPLE j.d.o.o. za trgovinu i ugostiteljstvo u likvidaciji</izvorni_sadrzaj>
    <derivirana_varijabla naziv="DomainObject.Predmet.ProtustrankaNazivFormated_1">NEW APPLE j.d.o.o. za trgovinu i ugostiteljstvo u likvidaciji</derivirana_varijabla>
  </DomainObject.Predmet.ProtustrankaNazivFormated>
  <DomainObject.Predmet.ProtustrankaNazivFormatedOIB>
    <izvorni_sadrzaj>NEW APPLE j.d.o.o. za trgovinu i ugostiteljstvo u likvidaciji, OIB 03894402009</izvorni_sadrzaj>
    <derivirana_varijabla naziv="DomainObject.Predmet.ProtustrankaNazivFormatedOIB_1">NEW APPLE j.d.o.o. za trgovinu i ugostiteljstvo u likvidaciji, OIB 03894402009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 APPLE j.d.o.o. za trgovinu i ugostiteljstvo u likvidaciji</item>
    </izvorni_sadrzaj>
    <derivirana_varijabla naziv="DomainObject.Predmet.ProtuStrankaListFormated_1">
      <item>NEW APPLE j.d.o.o. za trgovinu i ugostiteljstvo u likvidaciji</item>
    </derivirana_varijabla>
  </DomainObject.Predmet.ProtuStrankaListFormated>
  <DomainObject.Predmet.ProtuStrankaListFormatedOIB>
    <izvorni_sadrzaj>
      <item>NEW APPLE j.d.o.o. za trgovinu i ugostiteljstvo u likvidaciji, OIB 03894402009</item>
    </izvorni_sadrzaj>
    <derivirana_varijabla naziv="DomainObject.Predmet.ProtuStrankaListFormatedOIB_1">
      <item>NEW APPLE j.d.o.o. za trgovinu i ugostiteljstvo u likvidaciji, OIB 03894402009</item>
    </derivirana_varijabla>
  </DomainObject.Predmet.ProtuStrankaListFormatedOIB>
  <DomainObject.Predmet.ProtuStrankaListFormatedWithAdress>
    <izvorni_sadrzaj>
      <item>NEW APPLE j.d.o.o. za trgovinu i ugostiteljstvo u likvidaciji, Ivana Kukuljevića Sakcinskog 41, 44000 Sisak</item>
    </izvorni_sadrzaj>
    <derivirana_varijabla naziv="DomainObject.Predmet.ProtuStrankaListFormatedWithAdress_1">
      <item>NEW APPLE j.d.o.o. za trgovinu i ugostiteljstvo u likvidaciji, Ivana Kukuljevića Sakcinskog 41, 44000 Sisak</item>
    </derivirana_varijabla>
  </DomainObject.Predmet.ProtuStrankaListFormatedWithAdress>
  <DomainObject.Predmet.ProtuStrankaListFormatedWithAdressOIB>
    <izvorni_sadrzaj>
      <item>NEW APPLE j.d.o.o. za trgovinu i ugostiteljstvo u likvidaciji, OIB 03894402009, Ivana Kukuljevića Sakcinskog 41, 44000 Sisak</item>
    </izvorni_sadrzaj>
    <derivirana_varijabla naziv="DomainObject.Predmet.ProtuStrankaListFormatedWithAdressOIB_1">
      <item>NEW APPLE j.d.o.o. za trgovinu i ugostiteljstvo u likvidaciji, OIB 03894402009, Ivana Kukuljevića Sakcinskog 41, 44000 Sisak</item>
    </derivirana_varijabla>
  </DomainObject.Predmet.ProtuStrankaListFormatedWithAdressOIB>
  <DomainObject.Predmet.ProtuStrankaListNazivFormated>
    <izvorni_sadrzaj>
      <item>NEW APPLE j.d.o.o. za trgovinu i ugostiteljstvo u likvidaciji</item>
    </izvorni_sadrzaj>
    <derivirana_varijabla naziv="DomainObject.Predmet.ProtuStrankaListNazivFormated_1">
      <item>NEW APPLE j.d.o.o. za trgovinu i ugostiteljstvo u likvidaciji</item>
    </derivirana_varijabla>
  </DomainObject.Predmet.ProtuStrankaListNazivFormated>
  <DomainObject.Predmet.ProtuStrankaListNazivFormatedOIB>
    <izvorni_sadrzaj>
      <item>NEW APPLE j.d.o.o. za trgovinu i ugostiteljstvo u likvidaciji, OIB 03894402009</item>
    </izvorni_sadrzaj>
    <derivirana_varijabla naziv="DomainObject.Predmet.ProtuStrankaListNazivFormatedOIB_1">
      <item>NEW APPLE j.d.o.o. za trgovinu i ugostiteljstvo u likvidaciji, OIB 03894402009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 APPLE j.d.o.o. za trgovinu i ugostiteljstvo u likvidaciji</izvorni_sadrzaj>
    <derivirana_varijabla naziv="DomainObject.Predmet.ProtustrankaIDrugi_1">NEW APPLE j.d.o.o. za trgovinu i ugostiteljstvo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NEW APPLE j.d.o.o. za trgovinu i ugostiteljstvo u likvidaciji, OIB 03894402009, Ivana Kukuljevića Sakcinskog 41, 44000 Sisak</izvorni_sadrzaj>
    <derivirana_varijabla naziv="DomainObject.Predmet.ProtustrankaIDrugiAdressOIB_1">NEW APPLE j.d.o.o. za trgovinu i ugostiteljstvo u likvidaciji, OIB 03894402009, Ivana Kukuljevića Sakcinskog 41,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NEW APPLE j.d.o.o. za trgovinu i ugostiteljstvo u likvidaciji</item>
    </izvorni_sadrzaj>
    <derivirana_varijabla naziv="DomainObject.Predmet.SudioniciListNaziv_1">
      <item>FINA Regionalni centar Zagreb</item>
      <item>NEW APPLE j.d.o.o. za trgovinu i ugostiteljstvo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NEW APPLE j.d.o.o. za trgovinu i ugostiteljstvo u likvidaciji, OIB 03894402009, Ivana Kukuljevića Sakcinskog 41,44000 Sisak</item>
    </izvorni_sadrzaj>
    <derivirana_varijabla naziv="DomainObject.Predmet.SudioniciListAdressOIB_1">
      <item>FINA Regionalni centar Zagreb, OIB 85821130368, Trg svibanjskih žrtava 1995. br. 1,10000 Zagreb</item>
      <item>NEW APPLE j.d.o.o. za trgovinu i ugostiteljstvo u likvidaciji, OIB 03894402009, Ivana Kukuljevića Sakcinskog 41,44000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03894402009</item>
    </izvorni_sadrzaj>
    <derivirana_varijabla naziv="DomainObject.Predmet.SudioniciListNazivOIB_1">
      <item>, OIB 85821130368</item>
      <item>, OIB 03894402009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1792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2017-03-13T12:21:00Z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2017-03-13T12:23:00Z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