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bc0a" w14:paraId="2debc0a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203C72">
        <w:t>SILVER ROOM UNIQUE jednostavno društvo s ograničenom odgovornošću za trgovinu i usluge, OIB: 78199922947, MBS: 081028974, Zagreb, Podvršje 1</w:t>
      </w:r>
      <w:r w:rsidR="00917747">
        <w:t xml:space="preserve">, </w:t>
      </w:r>
      <w:r w:rsidR="00F62109">
        <w:t>1</w:t>
      </w:r>
      <w:r w:rsidR="004B7F06">
        <w:t>4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203C72">
        <w:t>SILVER ROOM UNIQUE jednostavno društvo s ograničenom odgovornošću za trgovinu i usluge, OIB: 78199922947, MBS: 081028974, Zagreb, Podvršje 1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5F26BA">
        <w:t>David Jakovljević, OIB: 63014812654, Sesvete, Kašinska 7</w:t>
      </w:r>
      <w:r w:rsidR="003A5B03">
        <w:t>.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203C72">
        <w:t>SILVER ROOM UNIQUE jednostavno društvo s ograničenom odgovornošću za trgovinu i usluge, OIB: 78199922947, MBS: 081028974, Zagreb, Podvršje 1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203C72">
        <w:rPr>
          <w:bCs/>
        </w:rPr>
        <w:t>11. prosinca</w:t>
      </w:r>
      <w:r w:rsidRPr="0081735B">
        <w:rPr>
          <w:bCs/>
        </w:rPr>
        <w:t xml:space="preserve"> 201</w:t>
      </w:r>
      <w:r w:rsidR="00203C72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203C72">
        <w:rPr>
          <w:bCs/>
        </w:rPr>
        <w:t>7</w:t>
      </w:r>
      <w:r w:rsidR="00A51673">
        <w:rPr>
          <w:bCs/>
        </w:rPr>
        <w:t>-01/04, Ur.broj: 04-06-1</w:t>
      </w:r>
      <w:r w:rsidR="00203C72">
        <w:rPr>
          <w:bCs/>
        </w:rPr>
        <w:t>7</w:t>
      </w:r>
      <w:r w:rsidRPr="0081735B">
        <w:rPr>
          <w:bCs/>
        </w:rPr>
        <w:t>-</w:t>
      </w:r>
      <w:r w:rsidR="00203C72">
        <w:rPr>
          <w:bCs/>
        </w:rPr>
        <w:t>6040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203C72">
        <w:rPr>
          <w:bCs/>
        </w:rPr>
        <w:t>8. prosinca</w:t>
      </w:r>
      <w:r w:rsidR="004945E5">
        <w:rPr>
          <w:bCs/>
        </w:rPr>
        <w:t xml:space="preserve"> 201</w:t>
      </w:r>
      <w:r w:rsidR="00203C72">
        <w:rPr>
          <w:bCs/>
        </w:rPr>
        <w:t>7</w:t>
      </w:r>
      <w:r w:rsidRPr="0081735B">
        <w:rPr>
          <w:bCs/>
        </w:rPr>
        <w:t xml:space="preserve">. nad stečajnim dužnikom </w:t>
      </w:r>
      <w:r w:rsidR="00203C72">
        <w:t>SILVER ROOM UNIQUE jednostavno društvo s ograničenom odgovornošću za trgovinu i usluge, OIB: 78199922947, MBS: 081028974, Zagreb, Podvršje 1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 xml:space="preserve">postupanje u stečajnim predmetima Trgovačkog suda u Zagrebu te je Trgovački sud u Zagrebu ustupio ovome Sudu navedeni predmet na daljnje postupanje, koji je zaprimljen </w:t>
      </w:r>
      <w:r w:rsidR="00CA1287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CA1287">
        <w:t>5</w:t>
      </w:r>
      <w:r>
        <w:t>. travnja 2018. objavio je Oglas na mrežnoj stranici e-oglasna ploča sudova pod poslovnim brojem 19 St-</w:t>
      </w:r>
      <w:r w:rsidR="00203C72">
        <w:t>502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B06B4">
        <w:t>1</w:t>
      </w:r>
      <w:r w:rsidR="004B7F06">
        <w:t>4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B06B4">
        <w:t>5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44D" w:rsidP="005C2CD1" w:rsidR="00F4344D">
      <w:r>
        <w:separator/>
      </w:r>
    </w:p>
  </w:endnote>
  <w:endnote w:id="0" w:type="continuationSeparator">
    <w:p w:rsidRDefault="00F4344D" w:rsidP="005C2CD1" w:rsidR="00F43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44D" w:rsidP="005C2CD1" w:rsidR="00F4344D">
      <w:r>
        <w:separator/>
      </w:r>
    </w:p>
  </w:footnote>
  <w:footnote w:id="0" w:type="continuationSeparator">
    <w:p w:rsidRDefault="00F4344D" w:rsidP="005C2CD1" w:rsidR="00F434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CB3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C3791C">
          <w:t>502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C3791C">
      <w:t>502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1393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3C72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5B03"/>
    <w:rsid w:val="003A610E"/>
    <w:rsid w:val="003B06B4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B7F06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1DE5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26BA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44CB3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C42E8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9E7F12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3791C"/>
    <w:rsid w:val="00C53EB6"/>
    <w:rsid w:val="00C7219A"/>
    <w:rsid w:val="00C7470E"/>
    <w:rsid w:val="00C85BE9"/>
    <w:rsid w:val="00CA01EF"/>
    <w:rsid w:val="00CA1287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E06819"/>
    <w:rsid w:val="00E23AF8"/>
    <w:rsid w:val="00E5398C"/>
    <w:rsid w:val="00E60C19"/>
    <w:rsid w:val="00E65FAB"/>
    <w:rsid w:val="00E70E4B"/>
    <w:rsid w:val="00E87D21"/>
    <w:rsid w:val="00E87ED6"/>
    <w:rsid w:val="00E94503"/>
    <w:rsid w:val="00E95623"/>
    <w:rsid w:val="00E96356"/>
    <w:rsid w:val="00EA028A"/>
    <w:rsid w:val="00EA5DC6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344D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St-502/2018</izvorni_sadrzaj>
    <derivirana_varijabla naziv="DomainObject.Predmet.OznakaBroj_1">St-502/2018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SILVER ROOM UNIQUE j.d.o.o.</izvorni_sadrzaj>
    <derivirana_varijabla naziv="DomainObject.Predmet.ProtustrankaFormated_1">  SILVER ROOM UNIQUE j.d.o.o.</derivirana_varijabla>
  </DomainObject.Predmet.ProtustrankaFormated>
  <DomainObject.Predmet.ProtustrankaFormatedOIB>
    <izvorni_sadrzaj>  SILVER ROOM UNIQUE j.d.o.o., OIB 78199922947</izvorni_sadrzaj>
    <derivirana_varijabla naziv="DomainObject.Predmet.ProtustrankaFormatedOIB_1">  SILVER ROOM UNIQUE j.d.o.o., OIB 78199922947</derivirana_varijabla>
  </DomainObject.Predmet.ProtustrankaFormatedOIB>
  <DomainObject.Predmet.ProtustrankaFormatedWithAdress>
    <izvorni_sadrzaj> SILVER ROOM UNIQUE j.d.o.o., Podvršje 1, 10000 Zagreb</izvorni_sadrzaj>
    <derivirana_varijabla naziv="DomainObject.Predmet.ProtustrankaFormatedWithAdress_1"> SILVER ROOM UNIQUE j.d.o.o., Podvršje 1, 10000 Zagreb</derivirana_varijabla>
  </DomainObject.Predmet.ProtustrankaFormatedWithAdress>
  <DomainObject.Predmet.ProtustrankaFormatedWithAdressOIB>
    <izvorni_sadrzaj> SILVER ROOM UNIQUE j.d.o.o., OIB 78199922947, Podvršje 1, 10000 Zagreb</izvorni_sadrzaj>
    <derivirana_varijabla naziv="DomainObject.Predmet.ProtustrankaFormatedWithAdressOIB_1"> SILVER ROOM UNIQUE j.d.o.o., OIB 78199922947, Podvršje 1, 10000 Zagreb</derivirana_varijabla>
  </DomainObject.Predmet.ProtustrankaFormatedWithAdressOIB>
  <DomainObject.Predmet.ProtustrankaWithAdress>
    <izvorni_sadrzaj>SILVER ROOM UNIQUE j.d.o.o. Podvršje 1, 10000 Zagreb</izvorni_sadrzaj>
    <derivirana_varijabla naziv="DomainObject.Predmet.ProtustrankaWithAdress_1">SILVER ROOM UNIQUE j.d.o.o. Podvršje 1, 10000 Zagreb</derivirana_varijabla>
  </DomainObject.Predmet.ProtustrankaWithAdress>
  <DomainObject.Predmet.ProtustrankaWithAdressOIB>
    <izvorni_sadrzaj>SILVER ROOM UNIQUE j.d.o.o., OIB 78199922947, Podvršje 1, 10000 Zagreb</izvorni_sadrzaj>
    <derivirana_varijabla naziv="DomainObject.Predmet.ProtustrankaWithAdressOIB_1">SILVER ROOM UNIQUE j.d.o.o., OIB 78199922947, Podvršje 1, 10000 Zagreb</derivirana_varijabla>
  </DomainObject.Predmet.ProtustrankaWithAdressOIB>
  <DomainObject.Predmet.ProtustrankaNazivFormated>
    <izvorni_sadrzaj>SILVER ROOM UNIQUE j.d.o.o.</izvorni_sadrzaj>
    <derivirana_varijabla naziv="DomainObject.Predmet.ProtustrankaNazivFormated_1">SILVER ROOM UNIQUE j.d.o.o.</derivirana_varijabla>
  </DomainObject.Predmet.ProtustrankaNazivFormated>
  <DomainObject.Predmet.ProtustrankaNazivFormatedOIB>
    <izvorni_sadrzaj>SILVER ROOM UNIQUE j.d.o.o., OIB 78199922947</izvorni_sadrzaj>
    <derivirana_varijabla naziv="DomainObject.Predmet.ProtustrankaNazivFormatedOIB_1">SILVER ROOM UNIQUE j.d.o.o., OIB 78199922947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SILVER ROOM UNIQUE j.d.o.o.</item>
    </izvorni_sadrzaj>
    <derivirana_varijabla naziv="DomainObject.Predmet.ProtuStrankaListFormated_1">
      <item>SILVER ROOM UNIQUE j.d.o.o.</item>
    </derivirana_varijabla>
  </DomainObject.Predmet.ProtuStrankaListFormated>
  <DomainObject.Predmet.ProtuStrankaListFormatedOIB>
    <izvorni_sadrzaj>
      <item>SILVER ROOM UNIQUE j.d.o.o., OIB 78199922947</item>
    </izvorni_sadrzaj>
    <derivirana_varijabla naziv="DomainObject.Predmet.ProtuStrankaListFormatedOIB_1">
      <item>SILVER ROOM UNIQUE j.d.o.o., OIB 78199922947</item>
    </derivirana_varijabla>
  </DomainObject.Predmet.ProtuStrankaListFormatedOIB>
  <DomainObject.Predmet.ProtuStrankaListFormatedWithAdress>
    <izvorni_sadrzaj>
      <item>SILVER ROOM UNIQUE j.d.o.o., Podvršje 1, 10000 Zagreb</item>
    </izvorni_sadrzaj>
    <derivirana_varijabla naziv="DomainObject.Predmet.ProtuStrankaListFormatedWithAdress_1">
      <item>SILVER ROOM UNIQUE j.d.o.o., Podvršje 1, 10000 Zagreb</item>
    </derivirana_varijabla>
  </DomainObject.Predmet.ProtuStrankaListFormatedWithAdress>
  <DomainObject.Predmet.ProtuStrankaListFormatedWithAdressOIB>
    <izvorni_sadrzaj>
      <item>SILVER ROOM UNIQUE j.d.o.o., OIB 78199922947, Podvršje 1, 10000 Zagreb</item>
    </izvorni_sadrzaj>
    <derivirana_varijabla naziv="DomainObject.Predmet.ProtuStrankaListFormatedWithAdressOIB_1">
      <item>SILVER ROOM UNIQUE j.d.o.o., OIB 78199922947, Podvršje 1, 10000 Zagreb</item>
    </derivirana_varijabla>
  </DomainObject.Predmet.ProtuStrankaListFormatedWithAdressOIB>
  <DomainObject.Predmet.ProtuStrankaListNazivFormated>
    <izvorni_sadrzaj>
      <item>SILVER ROOM UNIQUE j.d.o.o.</item>
    </izvorni_sadrzaj>
    <derivirana_varijabla naziv="DomainObject.Predmet.ProtuStrankaListNazivFormated_1">
      <item>SILVER ROOM UNIQUE j.d.o.o.</item>
    </derivirana_varijabla>
  </DomainObject.Predmet.ProtuStrankaListNazivFormated>
  <DomainObject.Predmet.ProtuStrankaListNazivFormatedOIB>
    <izvorni_sadrzaj>
      <item>SILVER ROOM UNIQUE j.d.o.o., OIB 78199922947</item>
    </izvorni_sadrzaj>
    <derivirana_varijabla naziv="DomainObject.Predmet.ProtuStrankaListNazivFormatedOIB_1">
      <item>SILVER ROOM UNIQUE j.d.o.o., OIB 78199922947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SILVER ROOM UNIQUE j.d.o.o.</izvorni_sadrzaj>
    <derivirana_varijabla naziv="DomainObject.Predmet.ProtustrankaIDrugi_1">SILVER ROOM UNIQUE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SILVER ROOM UNIQUE j.d.o.o., OIB 78199922947, Podvršje 1, 10000 Zagreb</izvorni_sadrzaj>
    <derivirana_varijabla naziv="DomainObject.Predmet.ProtustrankaIDrugiAdressOIB_1">SILVER ROOM UNIQUE j.d.o.o., OIB 78199922947, Podvršje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SILVER ROOM UNIQUE j.d.o.o.</item>
      <item>FINA Regionalni centar Zagreb</item>
    </izvorni_sadrzaj>
    <derivirana_varijabla naziv="DomainObject.Predmet.SudioniciListNaziv_1">
      <item>SILVER ROOM UNIQUE j.d.o.o.</item>
      <item>FINA Regionalni centar Zagreb</item>
    </derivirana_varijabla>
  </DomainObject.Predmet.SudioniciListNaziv>
  <DomainObject.Predmet.SudioniciListAdressOIB>
    <izvorni_sadrzaj>
      <item>SILVER ROOM UNIQUE j.d.o.o., OIB 78199922947, Podvršje 1,10000 Zagreb</item>
      <item>FINA Regionalni centar Zagreb, OIB 85821130368, Trg svibanjskih žrtava 1995. 1,10000 Zagreb</item>
    </izvorni_sadrzaj>
    <derivirana_varijabla naziv="DomainObject.Predmet.SudioniciListAdressOIB_1">
      <item>SILVER ROOM UNIQUE j.d.o.o., OIB 78199922947, Podvršje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78199922947</item>
      <item>, OIB 85821130368</item>
    </izvorni_sadrzaj>
    <derivirana_varijabla naziv="DomainObject.Predmet.SudioniciListNazivOIB_1">
      <item>, OIB 78199922947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69BF4-4C61-4316-AA45-08F59C99E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3253</properties:Characters>
  <properties:Lines>94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2018-06-14T05:40:00Z</dcterms:created>
  <dc:creator>Korisnik</dc:creator>
  <cp:lastModifiedBy>Renata Horvat</cp:lastModifiedBy>
  <cp:lastPrinted>2018-06-07T07:33:00Z</cp:lastPrinted>
  <dcterms:modified xmlns:xsi="http://www.w3.org/2001/XMLSchema-instance" xsi:type="dcterms:W3CDTF">2018-06-14T06:30:00Z</dcterms:modified>
  <cp:revision>9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(SILVER ROOM UNIQUE-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