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37f73" w14:paraId="7737f7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61ED4" w:rsidP="00261ED4" w:rsidR="00261ED4" w:rsidRPr="00261ED4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261ED4">
        <w:rPr>
          <w:rFonts w:cs="Times New Roman" w:eastAsia="Arial Unicode MS"/>
          <w:b/>
          <w:bCs/>
          <w:lang w:eastAsia="hr-HR"/>
        </w:rPr>
        <w:t>REPUBLIKA HRVATSKA</w:t>
      </w: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61ED4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261ED4">
        <w:rPr>
          <w:rFonts w:cs="Times New Roman" w:eastAsia="Times New Roman"/>
          <w:lang w:eastAsia="hr-HR" w:val="en-AU"/>
        </w:rPr>
        <w:t xml:space="preserve">            </w:t>
      </w:r>
      <w:r w:rsidRPr="00261ED4">
        <w:rPr>
          <w:rFonts w:cs="Times New Roman" w:eastAsia="Times New Roman"/>
          <w:lang w:eastAsia="hr-HR" w:val="en-AU"/>
        </w:rPr>
        <w:tab/>
      </w:r>
      <w:r w:rsidRPr="00261ED4">
        <w:rPr>
          <w:rFonts w:cs="Times New Roman" w:eastAsia="Times New Roman"/>
          <w:lang w:eastAsia="hr-HR" w:val="en-AU"/>
        </w:rPr>
        <w:tab/>
      </w:r>
      <w:r w:rsidRPr="00261ED4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261ED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61ED4">
        <w:rPr>
          <w:rFonts w:cs="Times New Roman" w:eastAsia="Times New Roman"/>
          <w:b/>
          <w:lang w:eastAsia="hr-HR" w:val="en-AU"/>
        </w:rPr>
        <w:t xml:space="preserve">: 14. </w:t>
      </w:r>
      <w:r w:rsidRPr="00261ED4">
        <w:rPr>
          <w:rFonts w:cs="Times New Roman" w:eastAsia="Times New Roman"/>
          <w:b/>
          <w:lang w:eastAsia="hr-HR"/>
        </w:rPr>
        <w:t>St-1062/2017.</w:t>
      </w:r>
    </w:p>
    <w:p w:rsidRDefault="00261ED4" w:rsidP="00261ED4" w:rsidR="00261ED4" w:rsidRPr="00261ED4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261ED4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261ED4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261ED4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261ED4" w:rsidP="00261ED4" w:rsidR="00261ED4" w:rsidRPr="00261ED4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261ED4">
        <w:rPr>
          <w:rFonts w:cs="Times New Roman" w:eastAsia="Times New Roman"/>
          <w:b/>
          <w:szCs w:val="20"/>
          <w:lang w:eastAsia="hr-HR"/>
        </w:rPr>
        <w:t xml:space="preserve">            21 000  S P L I T</w:t>
      </w:r>
    </w:p>
    <w:p w:rsidRDefault="00261ED4" w:rsidP="00261ED4" w:rsidR="00261ED4" w:rsidRPr="00261ED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61ED4" w:rsidP="00261ED4" w:rsidR="00261ED4" w:rsidRPr="00261ED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61ED4" w:rsidP="00261ED4" w:rsidR="00261ED4" w:rsidRPr="00261ED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61ED4">
        <w:rPr>
          <w:rFonts w:cs="Times New Roman" w:eastAsia="Times New Roman"/>
          <w:b/>
          <w:bCs/>
          <w:lang w:eastAsia="hr-HR"/>
        </w:rPr>
        <w:t>TABLICA  ISPITANIH  TRAŽBINA</w:t>
      </w:r>
      <w:r w:rsidRPr="00261ED4">
        <w:rPr>
          <w:rFonts w:cs="Times New Roman" w:eastAsia="Times New Roman"/>
          <w:b/>
          <w:lang w:eastAsia="hr-HR"/>
        </w:rPr>
        <w:t xml:space="preserve"> </w:t>
      </w:r>
    </w:p>
    <w:p w:rsidRDefault="00261ED4" w:rsidP="00261ED4" w:rsidR="00261ED4" w:rsidRPr="00261ED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1ED4" w:rsidP="00261ED4" w:rsidR="00261ED4" w:rsidRPr="00261ED4">
      <w:pPr>
        <w:spacing w:after="0"/>
        <w:rPr>
          <w:rFonts w:cs="Times New Roman" w:eastAsia="Times New Roman"/>
          <w:lang w:eastAsia="hr-HR"/>
        </w:rPr>
      </w:pP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lang w:eastAsia="hr-HR"/>
        </w:rPr>
      </w:pPr>
      <w:r w:rsidRPr="00261ED4">
        <w:rPr>
          <w:rFonts w:cs="Times New Roman" w:eastAsia="Times New Roman"/>
          <w:lang w:eastAsia="hr-HR"/>
        </w:rPr>
        <w:t xml:space="preserve">          Trgovački sud u Splitu, po sudcu Jozi Ćaleti, u </w:t>
      </w:r>
      <w:proofErr w:type="spellStart"/>
      <w:r w:rsidRPr="00261ED4">
        <w:rPr>
          <w:rFonts w:cs="Times New Roman" w:eastAsia="Times New Roman"/>
          <w:lang w:eastAsia="hr-HR"/>
        </w:rPr>
        <w:t>predstečajnom</w:t>
      </w:r>
      <w:proofErr w:type="spellEnd"/>
      <w:r w:rsidRPr="00261ED4">
        <w:rPr>
          <w:rFonts w:cs="Times New Roman" w:eastAsia="Times New Roman"/>
          <w:lang w:eastAsia="hr-HR"/>
        </w:rPr>
        <w:t xml:space="preserve"> postupku nad Dužnikom: POLIKLINIKA LAB PLUS, Split (Grad Split), Dubrovačka 1, OIB: 26291046478. (Dužnik, </w:t>
      </w:r>
      <w:proofErr w:type="spellStart"/>
      <w:r w:rsidRPr="00261ED4">
        <w:rPr>
          <w:rFonts w:cs="Times New Roman" w:eastAsia="Times New Roman"/>
          <w:lang w:eastAsia="hr-HR"/>
        </w:rPr>
        <w:t>predstečajni</w:t>
      </w:r>
      <w:proofErr w:type="spellEnd"/>
      <w:r w:rsidRPr="00261ED4">
        <w:rPr>
          <w:rFonts w:cs="Times New Roman" w:eastAsia="Times New Roman"/>
          <w:lang w:eastAsia="hr-HR"/>
        </w:rPr>
        <w:t xml:space="preserve"> Dužnik), temeljem članka 49, Stečajnog zakona (</w:t>
      </w:r>
      <w:r w:rsidRPr="00261ED4">
        <w:rPr>
          <w:rFonts w:cs="Times New Roman" w:eastAsia="Times New Roman"/>
          <w:i/>
          <w:lang w:eastAsia="hr-HR"/>
        </w:rPr>
        <w:t>Narodne novine,</w:t>
      </w:r>
      <w:r w:rsidRPr="00261ED4">
        <w:rPr>
          <w:rFonts w:cs="Times New Roman" w:eastAsia="Times New Roman"/>
          <w:lang w:eastAsia="hr-HR"/>
        </w:rPr>
        <w:t xml:space="preserve"> br.-i: 71/15. i 104/17, dalje: SZ), na ročištu radi ispitivanja tražbina, održanom 22. ožujka 2018, sastavio je </w:t>
      </w:r>
    </w:p>
    <w:p w:rsidRDefault="00261ED4" w:rsidP="00261ED4" w:rsidR="00261ED4" w:rsidRPr="00261ED4">
      <w:pPr>
        <w:spacing w:after="0"/>
        <w:rPr>
          <w:rFonts w:cs="Times New Roman" w:eastAsia="Times New Roman"/>
          <w:lang w:eastAsia="hr-HR"/>
        </w:rPr>
      </w:pPr>
    </w:p>
    <w:p w:rsidRDefault="00261ED4" w:rsidP="00261ED4" w:rsidR="00261ED4" w:rsidRPr="00261ED4">
      <w:pPr>
        <w:spacing w:after="0"/>
        <w:rPr>
          <w:rFonts w:cs="Times New Roman" w:eastAsia="Times New Roman"/>
          <w:lang w:eastAsia="hr-HR"/>
        </w:rPr>
      </w:pPr>
    </w:p>
    <w:p w:rsidRDefault="00261ED4" w:rsidP="00261ED4" w:rsidR="00261ED4" w:rsidRPr="00261ED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61ED4">
        <w:rPr>
          <w:rFonts w:cs="Times New Roman" w:eastAsia="Times New Roman"/>
          <w:b/>
          <w:lang w:eastAsia="hr-HR"/>
        </w:rPr>
        <w:t xml:space="preserve">TABLICU  ISPITANIH  TRAŽBINA </w:t>
      </w:r>
    </w:p>
    <w:p w:rsidRDefault="00261ED4" w:rsidP="00261ED4" w:rsidR="00261ED4" w:rsidRPr="00261ED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61ED4" w:rsidP="00261ED4" w:rsidR="00261ED4" w:rsidRPr="00261ED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61ED4">
        <w:rPr>
          <w:rFonts w:cs="Times New Roman" w:eastAsia="Times New Roman"/>
          <w:b/>
          <w:lang w:eastAsia="hr-HR"/>
        </w:rPr>
        <w:t xml:space="preserve">ispitanih na ročištu </w:t>
      </w:r>
    </w:p>
    <w:p w:rsidRDefault="00261ED4" w:rsidP="00261ED4" w:rsidR="00261ED4" w:rsidRPr="00261ED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61ED4">
        <w:rPr>
          <w:rFonts w:cs="Times New Roman" w:eastAsia="Times New Roman"/>
          <w:b/>
          <w:lang w:eastAsia="hr-HR"/>
        </w:rPr>
        <w:t xml:space="preserve">radi ispitivanja tražbina </w:t>
      </w:r>
    </w:p>
    <w:p w:rsidRDefault="00261ED4" w:rsidP="00261ED4" w:rsidR="00261ED4" w:rsidRPr="00261ED4">
      <w:pPr>
        <w:spacing w:after="0"/>
        <w:jc w:val="center"/>
        <w:rPr>
          <w:rFonts w:cs="Times New Roman" w:eastAsia="Times New Roman"/>
          <w:lang w:eastAsia="hr-HR"/>
        </w:rPr>
      </w:pPr>
      <w:r w:rsidRPr="00261ED4">
        <w:rPr>
          <w:rFonts w:cs="Times New Roman" w:eastAsia="Times New Roman"/>
          <w:b/>
          <w:lang w:eastAsia="hr-HR"/>
        </w:rPr>
        <w:t>održanom 22. ožujka 2018.</w:t>
      </w:r>
      <w:r w:rsidRPr="00261ED4">
        <w:rPr>
          <w:rFonts w:cs="Times New Roman" w:eastAsia="Times New Roman"/>
          <w:lang w:eastAsia="hr-HR"/>
        </w:rPr>
        <w:t xml:space="preserve"> </w:t>
      </w:r>
    </w:p>
    <w:p w:rsidRDefault="00261ED4" w:rsidP="00261ED4" w:rsidR="00261ED4" w:rsidRPr="00261ED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61ED4">
        <w:rPr>
          <w:rFonts w:cs="Times New Roman" w:eastAsia="Times New Roman"/>
          <w:b/>
          <w:lang w:eastAsia="hr-HR"/>
        </w:rPr>
        <w:t xml:space="preserve">redoslijedom prema </w:t>
      </w:r>
    </w:p>
    <w:p w:rsidRDefault="00261ED4" w:rsidP="00261ED4" w:rsidR="00261ED4" w:rsidRPr="00261ED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61ED4">
        <w:rPr>
          <w:rFonts w:cs="Times New Roman" w:eastAsia="Times New Roman"/>
          <w:b/>
          <w:lang w:eastAsia="hr-HR"/>
        </w:rPr>
        <w:t>Tablicama objavljenima od FINA-e</w:t>
      </w: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Red.</w:t>
            </w:r>
          </w:p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Ime/naziv</w:t>
            </w:r>
          </w:p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 xml:space="preserve">ANPARO, d.o.o., Zagreb, </w:t>
            </w:r>
            <w:proofErr w:type="spellStart"/>
            <w:r w:rsidRPr="00261ED4">
              <w:rPr>
                <w:rFonts w:cs="Times New Roman" w:eastAsia="Times New Roman"/>
              </w:rPr>
              <w:t>Horvaćanska</w:t>
            </w:r>
            <w:proofErr w:type="spellEnd"/>
            <w:r w:rsidRPr="00261ED4">
              <w:rPr>
                <w:rFonts w:cs="Times New Roman" w:eastAsia="Times New Roman"/>
              </w:rPr>
              <w:t xml:space="preserve"> cesta 27, OIB: 3688532663.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1.875,00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1.875,00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AUTO ŠKOLA BEST, d.o.o., Zabok, M. Gupca 67, OIB: 75198659620.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54.000,11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</w:rPr>
              <w:t>54.000,11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</w:tbl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lang w:eastAsia="hr-HR" w:val="en-US"/>
        </w:rPr>
      </w:pPr>
      <w:r w:rsidRPr="00261ED4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    - 2 -</w:t>
      </w:r>
      <w:r w:rsidRPr="00261ED4">
        <w:rPr>
          <w:rFonts w:cs="Times New Roman" w:eastAsia="Times New Roman"/>
          <w:lang w:eastAsia="hr-HR" w:val="en-US"/>
        </w:rPr>
        <w:t xml:space="preserve">                               </w:t>
      </w:r>
      <w:proofErr w:type="spellStart"/>
      <w:r w:rsidRPr="00261ED4">
        <w:rPr>
          <w:rFonts w:cs="Times New Roman" w:eastAsia="Times New Roman"/>
          <w:b/>
          <w:lang w:eastAsia="hr-HR" w:val="en-US"/>
        </w:rPr>
        <w:t>Broj</w:t>
      </w:r>
      <w:proofErr w:type="spellEnd"/>
      <w:r w:rsidRPr="00261ED4">
        <w:rPr>
          <w:rFonts w:cs="Times New Roman" w:eastAsia="Times New Roman"/>
          <w:b/>
          <w:lang w:eastAsia="hr-HR" w:val="en-US"/>
        </w:rPr>
        <w:t xml:space="preserve">:  14. </w:t>
      </w:r>
      <w:proofErr w:type="gramStart"/>
      <w:r w:rsidRPr="00261ED4">
        <w:rPr>
          <w:rFonts w:cs="Times New Roman" w:eastAsia="Times New Roman"/>
          <w:b/>
          <w:lang w:eastAsia="hr-HR" w:val="en-US"/>
        </w:rPr>
        <w:t>St-1062/2017.</w:t>
      </w:r>
      <w:proofErr w:type="gramEnd"/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Red.</w:t>
            </w:r>
          </w:p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Ime/naziv</w:t>
            </w:r>
          </w:p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BANKA SPLITSKO-DALMATINSKA, d.d., u stečaju Split, OIB: 25351138943.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457.161,46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457.161,46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 xml:space="preserve">BIOSISTEM, d.o.o., Zagreb, </w:t>
            </w:r>
            <w:proofErr w:type="spellStart"/>
            <w:r w:rsidRPr="00261ED4">
              <w:rPr>
                <w:rFonts w:cs="Times New Roman" w:eastAsia="Times New Roman"/>
              </w:rPr>
              <w:t>Pijavišće</w:t>
            </w:r>
            <w:proofErr w:type="spellEnd"/>
            <w:r w:rsidRPr="00261ED4">
              <w:rPr>
                <w:rFonts w:cs="Times New Roman" w:eastAsia="Times New Roman"/>
              </w:rPr>
              <w:t xml:space="preserve"> 32, OIB: 58765639175.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42.105,91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</w:rPr>
              <w:t>42.105,91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261ED4">
              <w:rPr>
                <w:rFonts w:cs="Times New Roman" w:eastAsia="Times New Roman"/>
              </w:rPr>
              <w:t>Dorja</w:t>
            </w:r>
            <w:proofErr w:type="spellEnd"/>
            <w:r w:rsidRPr="00261ED4">
              <w:rPr>
                <w:rFonts w:cs="Times New Roman" w:eastAsia="Times New Roman"/>
              </w:rPr>
              <w:t xml:space="preserve"> </w:t>
            </w:r>
            <w:proofErr w:type="spellStart"/>
            <w:r w:rsidRPr="00261ED4">
              <w:rPr>
                <w:rFonts w:cs="Times New Roman" w:eastAsia="Times New Roman"/>
              </w:rPr>
              <w:t>Cvečko</w:t>
            </w:r>
            <w:proofErr w:type="spellEnd"/>
            <w:r w:rsidRPr="00261ED4">
              <w:rPr>
                <w:rFonts w:cs="Times New Roman" w:eastAsia="Times New Roman"/>
              </w:rPr>
              <w:t xml:space="preserve"> </w:t>
            </w:r>
            <w:proofErr w:type="spellStart"/>
            <w:r w:rsidRPr="00261ED4">
              <w:rPr>
                <w:rFonts w:cs="Times New Roman" w:eastAsia="Times New Roman"/>
              </w:rPr>
              <w:t>Grgošević</w:t>
            </w:r>
            <w:proofErr w:type="spellEnd"/>
            <w:r w:rsidRPr="00261ED4">
              <w:rPr>
                <w:rFonts w:cs="Times New Roman" w:eastAsia="Times New Roman"/>
              </w:rPr>
              <w:t xml:space="preserve">, Zagreb, </w:t>
            </w:r>
            <w:proofErr w:type="spellStart"/>
            <w:r w:rsidRPr="00261ED4">
              <w:rPr>
                <w:rFonts w:cs="Times New Roman" w:eastAsia="Times New Roman"/>
              </w:rPr>
              <w:t>Lovćenska</w:t>
            </w:r>
            <w:proofErr w:type="spellEnd"/>
            <w:r w:rsidRPr="00261ED4">
              <w:rPr>
                <w:rFonts w:cs="Times New Roman" w:eastAsia="Times New Roman"/>
              </w:rPr>
              <w:t xml:space="preserve"> 23, OIB: 59193286075.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98,31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</w:rPr>
              <w:t>98,31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ČISTA VODA, d.o.o., Zagreb, Kovinska 4a, OIB: 42375187043.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1.313,75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</w:rPr>
              <w:t>1.313,75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 xml:space="preserve">ČISTOĆA, d.o.o., Split, Put </w:t>
            </w:r>
            <w:proofErr w:type="spellStart"/>
            <w:r w:rsidRPr="00261ED4">
              <w:rPr>
                <w:rFonts w:cs="Times New Roman" w:eastAsia="Times New Roman"/>
              </w:rPr>
              <w:t>Plokita</w:t>
            </w:r>
            <w:proofErr w:type="spellEnd"/>
            <w:r w:rsidRPr="00261ED4">
              <w:rPr>
                <w:rFonts w:cs="Times New Roman" w:eastAsia="Times New Roman"/>
              </w:rPr>
              <w:t xml:space="preserve"> 81, OIB: 38812451417.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95,88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479,40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</w:rPr>
              <w:t>479,40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DIAHEM, d.o.o., Zagreb, Bani I. Odvojak 4, OIB: 40103171762.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6.364,50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</w:rPr>
              <w:t>6.364,50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EXPERS USLUGE, d.o.o., Zagreb, Ilica 87, OIB: 42385049895.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106,25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</w:rPr>
              <w:t>106,25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</w:tbl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lang w:eastAsia="hr-HR" w:val="en-US"/>
        </w:rPr>
      </w:pPr>
      <w:r w:rsidRPr="00261ED4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    - 3 -</w:t>
      </w:r>
      <w:r w:rsidRPr="00261ED4">
        <w:rPr>
          <w:rFonts w:cs="Times New Roman" w:eastAsia="Times New Roman"/>
          <w:lang w:eastAsia="hr-HR" w:val="en-US"/>
        </w:rPr>
        <w:t xml:space="preserve">                               </w:t>
      </w:r>
      <w:proofErr w:type="spellStart"/>
      <w:r w:rsidRPr="00261ED4">
        <w:rPr>
          <w:rFonts w:cs="Times New Roman" w:eastAsia="Times New Roman"/>
          <w:b/>
          <w:lang w:eastAsia="hr-HR" w:val="en-US"/>
        </w:rPr>
        <w:t>Broj</w:t>
      </w:r>
      <w:proofErr w:type="spellEnd"/>
      <w:r w:rsidRPr="00261ED4">
        <w:rPr>
          <w:rFonts w:cs="Times New Roman" w:eastAsia="Times New Roman"/>
          <w:b/>
          <w:lang w:eastAsia="hr-HR" w:val="en-US"/>
        </w:rPr>
        <w:t xml:space="preserve">:  14. </w:t>
      </w:r>
      <w:proofErr w:type="gramStart"/>
      <w:r w:rsidRPr="00261ED4">
        <w:rPr>
          <w:rFonts w:cs="Times New Roman" w:eastAsia="Times New Roman"/>
          <w:b/>
          <w:lang w:eastAsia="hr-HR" w:val="en-US"/>
        </w:rPr>
        <w:t>St-1062/2017.</w:t>
      </w:r>
      <w:proofErr w:type="gramEnd"/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Red.</w:t>
            </w:r>
          </w:p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Ime/naziv</w:t>
            </w:r>
          </w:p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10.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FINANCIJSKA AGENCIJA,  Zagreb, OIB: 85821130368.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1.302,00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</w:rPr>
              <w:t>1.302,00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11.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GORICA STOP, d.o.o., Velika Gorica, Slavka Kolara 1, OIB: 95114379440.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3.825,00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</w:rPr>
              <w:t>3.825,00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12.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261ED4">
              <w:rPr>
                <w:rFonts w:cs="Times New Roman" w:eastAsia="Times New Roman"/>
              </w:rPr>
              <w:t>Zaj</w:t>
            </w:r>
            <w:proofErr w:type="spellEnd"/>
            <w:r w:rsidRPr="00261ED4">
              <w:rPr>
                <w:rFonts w:cs="Times New Roman" w:eastAsia="Times New Roman"/>
              </w:rPr>
              <w:t xml:space="preserve">. odvjetnički ured M. Gracin i V. Šego, </w:t>
            </w:r>
            <w:r w:rsidRPr="00261ED4">
              <w:rPr>
                <w:rFonts w:cs="Times New Roman" w:eastAsia="Times New Roman"/>
                <w:sz w:val="22"/>
                <w:szCs w:val="22"/>
              </w:rPr>
              <w:t>Zagreb</w:t>
            </w:r>
            <w:r w:rsidRPr="00261ED4">
              <w:rPr>
                <w:rFonts w:cs="Times New Roman" w:eastAsia="Times New Roman"/>
              </w:rPr>
              <w:t xml:space="preserve">, </w:t>
            </w:r>
            <w:proofErr w:type="spellStart"/>
            <w:r w:rsidRPr="00261ED4">
              <w:rPr>
                <w:rFonts w:cs="Times New Roman" w:eastAsia="Times New Roman"/>
              </w:rPr>
              <w:t>Jelašićeva</w:t>
            </w:r>
            <w:proofErr w:type="spellEnd"/>
            <w:r w:rsidRPr="00261ED4">
              <w:rPr>
                <w:rFonts w:cs="Times New Roman" w:eastAsia="Times New Roman"/>
              </w:rPr>
              <w:t xml:space="preserve"> 17, OIB: 15011294281.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5.468,75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</w:rPr>
              <w:t>5.468,75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13.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GRAD SPLIT, Split, Obala kn. Branimira 17, OIB: 78755598868.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19.757,07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</w:rPr>
              <w:t>19.757,07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14.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 xml:space="preserve">HANZA MEDIA, d.o.o., Zagreb, Koranska 2, </w:t>
            </w:r>
            <w:r w:rsidRPr="00261ED4">
              <w:rPr>
                <w:rFonts w:cs="Times New Roman" w:eastAsia="Times New Roman"/>
                <w:sz w:val="20"/>
                <w:szCs w:val="20"/>
              </w:rPr>
              <w:t>OIB:</w:t>
            </w:r>
            <w:r w:rsidRPr="00261ED4">
              <w:rPr>
                <w:rFonts w:cs="Times New Roman" w:eastAsia="Times New Roman"/>
              </w:rPr>
              <w:t xml:space="preserve"> 79517545745.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11.487,50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</w:rPr>
              <w:t>11.487,50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15.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HP-Hrvatska pošta, d.d., Zagreb, Juriši-</w:t>
            </w:r>
            <w:proofErr w:type="spellStart"/>
            <w:r w:rsidRPr="00261ED4">
              <w:rPr>
                <w:rFonts w:cs="Times New Roman" w:eastAsia="Times New Roman"/>
              </w:rPr>
              <w:t>ćeva</w:t>
            </w:r>
            <w:proofErr w:type="spellEnd"/>
            <w:r w:rsidRPr="00261ED4">
              <w:rPr>
                <w:rFonts w:cs="Times New Roman" w:eastAsia="Times New Roman"/>
              </w:rPr>
              <w:t xml:space="preserve"> 13, OIB: 87311810356.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1.330,64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</w:rPr>
              <w:t>1.330,64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16.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261ED4">
              <w:rPr>
                <w:rFonts w:cs="Times New Roman" w:eastAsia="Times New Roman"/>
              </w:rPr>
              <w:t>Andrea</w:t>
            </w:r>
            <w:proofErr w:type="spellEnd"/>
            <w:r w:rsidRPr="00261ED4">
              <w:rPr>
                <w:rFonts w:cs="Times New Roman" w:eastAsia="Times New Roman"/>
              </w:rPr>
              <w:t xml:space="preserve"> </w:t>
            </w:r>
            <w:proofErr w:type="spellStart"/>
            <w:r w:rsidRPr="00261ED4">
              <w:rPr>
                <w:rFonts w:cs="Times New Roman" w:eastAsia="Times New Roman"/>
              </w:rPr>
              <w:t>Ipša</w:t>
            </w:r>
            <w:proofErr w:type="spellEnd"/>
            <w:r w:rsidRPr="00261ED4">
              <w:rPr>
                <w:rFonts w:cs="Times New Roman" w:eastAsia="Times New Roman"/>
              </w:rPr>
              <w:t xml:space="preserve">, Zagreb, </w:t>
            </w:r>
            <w:proofErr w:type="spellStart"/>
            <w:r w:rsidRPr="00261ED4">
              <w:rPr>
                <w:rFonts w:cs="Times New Roman" w:eastAsia="Times New Roman"/>
              </w:rPr>
              <w:t>Potočani</w:t>
            </w:r>
            <w:proofErr w:type="spellEnd"/>
            <w:r w:rsidRPr="00261ED4">
              <w:rPr>
                <w:rFonts w:cs="Times New Roman" w:eastAsia="Times New Roman"/>
              </w:rPr>
              <w:t xml:space="preserve"> 6, OIB: 82492211237.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99,78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</w:rPr>
              <w:t>99,78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17.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Nevenka Jukić, javni bilježnik, Zagreb, Jaru-</w:t>
            </w:r>
            <w:proofErr w:type="spellStart"/>
            <w:r w:rsidRPr="00261ED4">
              <w:rPr>
                <w:rFonts w:cs="Times New Roman" w:eastAsia="Times New Roman"/>
              </w:rPr>
              <w:t>ščica</w:t>
            </w:r>
            <w:proofErr w:type="spellEnd"/>
            <w:r w:rsidRPr="00261ED4">
              <w:rPr>
                <w:rFonts w:cs="Times New Roman" w:eastAsia="Times New Roman"/>
              </w:rPr>
              <w:t xml:space="preserve"> 15.A, OIB: 88604459883.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543,50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</w:rPr>
              <w:t>543,50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</w:tbl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lang w:eastAsia="hr-HR" w:val="en-US"/>
        </w:rPr>
      </w:pPr>
      <w:r w:rsidRPr="00261ED4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    - 4 -</w:t>
      </w:r>
      <w:r w:rsidRPr="00261ED4">
        <w:rPr>
          <w:rFonts w:cs="Times New Roman" w:eastAsia="Times New Roman"/>
          <w:lang w:eastAsia="hr-HR" w:val="en-US"/>
        </w:rPr>
        <w:t xml:space="preserve">                               </w:t>
      </w:r>
      <w:proofErr w:type="spellStart"/>
      <w:r w:rsidRPr="00261ED4">
        <w:rPr>
          <w:rFonts w:cs="Times New Roman" w:eastAsia="Times New Roman"/>
          <w:b/>
          <w:lang w:eastAsia="hr-HR" w:val="en-US"/>
        </w:rPr>
        <w:t>Broj</w:t>
      </w:r>
      <w:proofErr w:type="spellEnd"/>
      <w:r w:rsidRPr="00261ED4">
        <w:rPr>
          <w:rFonts w:cs="Times New Roman" w:eastAsia="Times New Roman"/>
          <w:b/>
          <w:lang w:eastAsia="hr-HR" w:val="en-US"/>
        </w:rPr>
        <w:t xml:space="preserve">:  14. </w:t>
      </w:r>
      <w:proofErr w:type="gramStart"/>
      <w:r w:rsidRPr="00261ED4">
        <w:rPr>
          <w:rFonts w:cs="Times New Roman" w:eastAsia="Times New Roman"/>
          <w:b/>
          <w:lang w:eastAsia="hr-HR" w:val="en-US"/>
        </w:rPr>
        <w:t>St-1062/2017.</w:t>
      </w:r>
      <w:proofErr w:type="gramEnd"/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Red.</w:t>
            </w:r>
          </w:p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Ime/naziv</w:t>
            </w:r>
          </w:p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18.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 xml:space="preserve">Irena Kožić, Zagreb, Savska </w:t>
            </w:r>
            <w:proofErr w:type="spellStart"/>
            <w:r w:rsidRPr="00261ED4">
              <w:rPr>
                <w:rFonts w:cs="Times New Roman" w:eastAsia="Times New Roman"/>
              </w:rPr>
              <w:t>opatovina</w:t>
            </w:r>
            <w:proofErr w:type="spellEnd"/>
            <w:r w:rsidRPr="00261ED4">
              <w:rPr>
                <w:rFonts w:cs="Times New Roman" w:eastAsia="Times New Roman"/>
              </w:rPr>
              <w:t xml:space="preserve"> 28, OIB: 88597887524.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104,97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</w:rPr>
              <w:t>104,97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19.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KREIRANJE, d.o.o., Split, Mažuranićevo šetalište 19, OIB: 84126050957.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8.308,75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</w:rPr>
              <w:t>8.308,75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20.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 xml:space="preserve">Ljubo Kuzmić, </w:t>
            </w:r>
            <w:proofErr w:type="spellStart"/>
            <w:r w:rsidRPr="00261ED4">
              <w:rPr>
                <w:rFonts w:cs="Times New Roman" w:eastAsia="Times New Roman"/>
              </w:rPr>
              <w:t>vl</w:t>
            </w:r>
            <w:proofErr w:type="spellEnd"/>
            <w:r w:rsidRPr="00261ED4">
              <w:rPr>
                <w:rFonts w:cs="Times New Roman" w:eastAsia="Times New Roman"/>
              </w:rPr>
              <w:t>. Obrta CROATIA START, Split, Put sv. Mande 40, OIB: 00641397951.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2.700,00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</w:rPr>
              <w:t>2.700,00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21.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 xml:space="preserve">LABENA, d.o.o., Zagreb, </w:t>
            </w:r>
            <w:proofErr w:type="spellStart"/>
            <w:r w:rsidRPr="00261ED4">
              <w:rPr>
                <w:rFonts w:cs="Times New Roman" w:eastAsia="Times New Roman"/>
              </w:rPr>
              <w:t>Bencekovićeva</w:t>
            </w:r>
            <w:proofErr w:type="spellEnd"/>
            <w:r w:rsidRPr="00261ED4">
              <w:rPr>
                <w:rFonts w:cs="Times New Roman" w:eastAsia="Times New Roman"/>
              </w:rPr>
              <w:t xml:space="preserve"> 33a, OIB: 09146496654.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103.042,70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134.298,32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134.298,32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22.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Biserka Lovrić, javni bilježnik, Zagreb, Aleja Blaža Jurišića 63, OIB: 82804473601.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2.585,84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</w:rPr>
              <w:t>2.585,84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23.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 xml:space="preserve">Lana </w:t>
            </w:r>
            <w:proofErr w:type="spellStart"/>
            <w:r w:rsidRPr="00261ED4">
              <w:rPr>
                <w:rFonts w:cs="Times New Roman" w:eastAsia="Times New Roman"/>
              </w:rPr>
              <w:t>Luketić</w:t>
            </w:r>
            <w:proofErr w:type="spellEnd"/>
            <w:r w:rsidRPr="00261ED4">
              <w:rPr>
                <w:rFonts w:cs="Times New Roman" w:eastAsia="Times New Roman"/>
              </w:rPr>
              <w:t xml:space="preserve">, Zagreb, Ul. Mije </w:t>
            </w:r>
            <w:proofErr w:type="spellStart"/>
            <w:r w:rsidRPr="00261ED4">
              <w:rPr>
                <w:rFonts w:cs="Times New Roman" w:eastAsia="Times New Roman"/>
              </w:rPr>
              <w:t>Šiloboda</w:t>
            </w:r>
            <w:proofErr w:type="spellEnd"/>
            <w:r w:rsidRPr="00261ED4">
              <w:rPr>
                <w:rFonts w:cs="Times New Roman" w:eastAsia="Times New Roman"/>
              </w:rPr>
              <w:t xml:space="preserve"> </w:t>
            </w:r>
            <w:proofErr w:type="spellStart"/>
            <w:r w:rsidRPr="00261ED4">
              <w:rPr>
                <w:rFonts w:cs="Times New Roman" w:eastAsia="Times New Roman"/>
              </w:rPr>
              <w:t>Bolšića</w:t>
            </w:r>
            <w:proofErr w:type="spellEnd"/>
            <w:r w:rsidRPr="00261ED4">
              <w:rPr>
                <w:rFonts w:cs="Times New Roman" w:eastAsia="Times New Roman"/>
              </w:rPr>
              <w:t xml:space="preserve"> 13, OIB: 00740024737.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97,98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</w:rPr>
              <w:t>97,98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</w:tbl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lang w:eastAsia="hr-HR" w:val="en-US"/>
        </w:rPr>
      </w:pPr>
      <w:r w:rsidRPr="00261ED4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    - 5 -</w:t>
      </w:r>
      <w:r w:rsidRPr="00261ED4">
        <w:rPr>
          <w:rFonts w:cs="Times New Roman" w:eastAsia="Times New Roman"/>
          <w:lang w:eastAsia="hr-HR" w:val="en-US"/>
        </w:rPr>
        <w:t xml:space="preserve">                               </w:t>
      </w:r>
      <w:proofErr w:type="spellStart"/>
      <w:r w:rsidRPr="00261ED4">
        <w:rPr>
          <w:rFonts w:cs="Times New Roman" w:eastAsia="Times New Roman"/>
          <w:b/>
          <w:lang w:eastAsia="hr-HR" w:val="en-US"/>
        </w:rPr>
        <w:t>Broj</w:t>
      </w:r>
      <w:proofErr w:type="spellEnd"/>
      <w:r w:rsidRPr="00261ED4">
        <w:rPr>
          <w:rFonts w:cs="Times New Roman" w:eastAsia="Times New Roman"/>
          <w:b/>
          <w:lang w:eastAsia="hr-HR" w:val="en-US"/>
        </w:rPr>
        <w:t xml:space="preserve">:  14. </w:t>
      </w:r>
      <w:proofErr w:type="gramStart"/>
      <w:r w:rsidRPr="00261ED4">
        <w:rPr>
          <w:rFonts w:cs="Times New Roman" w:eastAsia="Times New Roman"/>
          <w:b/>
          <w:lang w:eastAsia="hr-HR" w:val="en-US"/>
        </w:rPr>
        <w:t>St-1062/2017.</w:t>
      </w:r>
      <w:proofErr w:type="gramEnd"/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Red.</w:t>
            </w:r>
          </w:p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Ime/naziv</w:t>
            </w:r>
          </w:p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24.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MAMM, d.o.o., Zagreb, Koparska 42, OIB: 52599776564.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74.859,70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</w:rPr>
              <w:t>74.859,70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25.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 xml:space="preserve">RH – </w:t>
            </w:r>
            <w:proofErr w:type="spellStart"/>
            <w:r w:rsidRPr="00261ED4">
              <w:rPr>
                <w:rFonts w:cs="Times New Roman" w:eastAsia="Times New Roman"/>
              </w:rPr>
              <w:t>Minista</w:t>
            </w:r>
            <w:proofErr w:type="spellEnd"/>
            <w:r w:rsidRPr="00261ED4">
              <w:rPr>
                <w:rFonts w:cs="Times New Roman" w:eastAsia="Times New Roman"/>
              </w:rPr>
              <w:t>-</w:t>
            </w:r>
            <w:proofErr w:type="spellStart"/>
            <w:r w:rsidRPr="00261ED4">
              <w:rPr>
                <w:rFonts w:cs="Times New Roman" w:eastAsia="Times New Roman"/>
              </w:rPr>
              <w:t>rstvo</w:t>
            </w:r>
            <w:proofErr w:type="spellEnd"/>
            <w:r w:rsidRPr="00261ED4">
              <w:rPr>
                <w:rFonts w:cs="Times New Roman" w:eastAsia="Times New Roman"/>
              </w:rPr>
              <w:t xml:space="preserve"> financija, Zagreb, Katančićeva 5, OIB: 18683136487.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74.106,00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24.469,70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b/>
              </w:rPr>
              <w:t>24.469,70</w:t>
            </w:r>
            <w:r w:rsidRPr="00261ED4">
              <w:rPr>
                <w:rFonts w:cs="Times New Roman" w:eastAsia="Times New Roman"/>
              </w:rPr>
              <w:t xml:space="preserve"> (razlika do iznosa u izvješću Dužnika: 49.636,30 kuna, jest prioritetna tražbina).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26.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 xml:space="preserve">Kornelija Perković </w:t>
            </w:r>
            <w:proofErr w:type="spellStart"/>
            <w:r w:rsidRPr="00261ED4">
              <w:rPr>
                <w:rFonts w:cs="Times New Roman" w:eastAsia="Times New Roman"/>
              </w:rPr>
              <w:t>Radojković</w:t>
            </w:r>
            <w:proofErr w:type="spellEnd"/>
            <w:r w:rsidRPr="00261ED4">
              <w:rPr>
                <w:rFonts w:cs="Times New Roman" w:eastAsia="Times New Roman"/>
              </w:rPr>
              <w:t>, Zagreb, Kružna 71, OIB: 20686918720.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102,44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</w:rPr>
              <w:t>102,44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27.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Poliklinika LAB PLUS 2, Zagreb, Maksimirska 282, OIB: 05355685913.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1.324.098,12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</w:rPr>
              <w:t>1.324.098,12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28.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POLIKLINIKA TURNER za medicinsko bio-</w:t>
            </w:r>
          </w:p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kemijsku djela-</w:t>
            </w:r>
            <w:proofErr w:type="spellStart"/>
            <w:r w:rsidRPr="00261ED4">
              <w:rPr>
                <w:rFonts w:cs="Times New Roman" w:eastAsia="Times New Roman"/>
              </w:rPr>
              <w:t>tnost</w:t>
            </w:r>
            <w:proofErr w:type="spellEnd"/>
            <w:r w:rsidRPr="00261ED4">
              <w:rPr>
                <w:rFonts w:cs="Times New Roman" w:eastAsia="Times New Roman"/>
              </w:rPr>
              <w:t xml:space="preserve"> i medicinu rada, Zagreb, Nova </w:t>
            </w:r>
            <w:proofErr w:type="spellStart"/>
            <w:r w:rsidRPr="00261ED4">
              <w:rPr>
                <w:rFonts w:cs="Times New Roman" w:eastAsia="Times New Roman"/>
              </w:rPr>
              <w:t>Ves</w:t>
            </w:r>
            <w:proofErr w:type="spellEnd"/>
            <w:r w:rsidRPr="00261ED4">
              <w:rPr>
                <w:rFonts w:cs="Times New Roman" w:eastAsia="Times New Roman"/>
              </w:rPr>
              <w:t xml:space="preserve"> 23, OIB: 75580732312.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74.808,89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</w:rPr>
              <w:t>74.808,89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29.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PROBATORIUS DEPO</w:t>
            </w:r>
            <w:r w:rsidRPr="00261ED4">
              <w:rPr>
                <w:rFonts w:cs="Times New Roman" w:eastAsia="Times New Roman"/>
              </w:rPr>
              <w:t xml:space="preserve">, d.o.o., Zagreb, Nova </w:t>
            </w:r>
            <w:proofErr w:type="spellStart"/>
            <w:r w:rsidRPr="00261ED4">
              <w:rPr>
                <w:rFonts w:cs="Times New Roman" w:eastAsia="Times New Roman"/>
              </w:rPr>
              <w:t>Ves</w:t>
            </w:r>
            <w:proofErr w:type="spellEnd"/>
            <w:r w:rsidRPr="00261ED4">
              <w:rPr>
                <w:rFonts w:cs="Times New Roman" w:eastAsia="Times New Roman"/>
              </w:rPr>
              <w:t xml:space="preserve"> 21, OIB: 54714930575.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700.394,68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700.394,68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</w:tbl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lang w:eastAsia="hr-HR" w:val="en-US"/>
        </w:rPr>
      </w:pPr>
      <w:r w:rsidRPr="00261ED4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    - 6 -</w:t>
      </w:r>
      <w:r w:rsidRPr="00261ED4">
        <w:rPr>
          <w:rFonts w:cs="Times New Roman" w:eastAsia="Times New Roman"/>
          <w:lang w:eastAsia="hr-HR" w:val="en-US"/>
        </w:rPr>
        <w:t xml:space="preserve">                               </w:t>
      </w:r>
      <w:proofErr w:type="spellStart"/>
      <w:r w:rsidRPr="00261ED4">
        <w:rPr>
          <w:rFonts w:cs="Times New Roman" w:eastAsia="Times New Roman"/>
          <w:b/>
          <w:lang w:eastAsia="hr-HR" w:val="en-US"/>
        </w:rPr>
        <w:t>Broj</w:t>
      </w:r>
      <w:proofErr w:type="spellEnd"/>
      <w:r w:rsidRPr="00261ED4">
        <w:rPr>
          <w:rFonts w:cs="Times New Roman" w:eastAsia="Times New Roman"/>
          <w:b/>
          <w:lang w:eastAsia="hr-HR" w:val="en-US"/>
        </w:rPr>
        <w:t xml:space="preserve">:  14. </w:t>
      </w:r>
      <w:proofErr w:type="gramStart"/>
      <w:r w:rsidRPr="00261ED4">
        <w:rPr>
          <w:rFonts w:cs="Times New Roman" w:eastAsia="Times New Roman"/>
          <w:b/>
          <w:lang w:eastAsia="hr-HR" w:val="en-US"/>
        </w:rPr>
        <w:t>St-1062/2017.</w:t>
      </w:r>
      <w:proofErr w:type="gramEnd"/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Red.</w:t>
            </w:r>
          </w:p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Ime/naziv</w:t>
            </w:r>
          </w:p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30.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RADIO RITAM, d.o.o., Šibenik, Stjepana Radića 24, OIB: 48385608825.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23.187,50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</w:rPr>
              <w:t>23.187,50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31.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SLOBODNA DALMACIJA, d.d., Split, Ulica Hrvatske mornarice 4, OIB: 35075764438.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62.310,00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</w:rPr>
              <w:t>62.310,00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32.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Privatna spe-</w:t>
            </w:r>
            <w:proofErr w:type="spellStart"/>
            <w:r w:rsidRPr="00261ED4">
              <w:rPr>
                <w:rFonts w:cs="Times New Roman" w:eastAsia="Times New Roman"/>
              </w:rPr>
              <w:t>cijalistička</w:t>
            </w:r>
            <w:proofErr w:type="spellEnd"/>
            <w:r w:rsidRPr="00261ED4">
              <w:rPr>
                <w:rFonts w:cs="Times New Roman" w:eastAsia="Times New Roman"/>
              </w:rPr>
              <w:t xml:space="preserve"> </w:t>
            </w:r>
            <w:proofErr w:type="spellStart"/>
            <w:r w:rsidRPr="00261ED4">
              <w:rPr>
                <w:rFonts w:cs="Times New Roman" w:eastAsia="Times New Roman"/>
              </w:rPr>
              <w:t>ordi</w:t>
            </w:r>
            <w:proofErr w:type="spellEnd"/>
            <w:r w:rsidRPr="00261ED4">
              <w:rPr>
                <w:rFonts w:cs="Times New Roman" w:eastAsia="Times New Roman"/>
              </w:rPr>
              <w:t xml:space="preserve">-nacija za </w:t>
            </w:r>
            <w:proofErr w:type="spellStart"/>
            <w:r w:rsidRPr="00261ED4">
              <w:rPr>
                <w:rFonts w:cs="Times New Roman" w:eastAsia="Times New Roman"/>
              </w:rPr>
              <w:t>klini</w:t>
            </w:r>
            <w:proofErr w:type="spellEnd"/>
            <w:r w:rsidRPr="00261ED4">
              <w:rPr>
                <w:rFonts w:cs="Times New Roman" w:eastAsia="Times New Roman"/>
              </w:rPr>
              <w:t>-</w:t>
            </w:r>
            <w:proofErr w:type="spellStart"/>
            <w:r w:rsidRPr="00261ED4">
              <w:rPr>
                <w:rFonts w:cs="Times New Roman" w:eastAsia="Times New Roman"/>
              </w:rPr>
              <w:t>čku</w:t>
            </w:r>
            <w:proofErr w:type="spellEnd"/>
            <w:r w:rsidRPr="00261ED4">
              <w:rPr>
                <w:rFonts w:cs="Times New Roman" w:eastAsia="Times New Roman"/>
              </w:rPr>
              <w:t xml:space="preserve"> citologiju SANJA TAFRA, Split, Miroslava Krleže 31, OIB: 66669251035.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51.720,00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</w:rPr>
              <w:t>51.720,00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33.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Zorana Todorić, Imotski, Bruna Bušića 14, OIB: 95782162961.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101,33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</w:rPr>
              <w:t>101,33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34.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Udruga poslodavaca u zdravstvu Hrvatske, Zagreb, Savska cesta 41/VII, OIB: 32787730056.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5.500,00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</w:rPr>
              <w:t>5.500,00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35.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 xml:space="preserve">Ivana Vinko </w:t>
            </w:r>
            <w:proofErr w:type="spellStart"/>
            <w:r w:rsidRPr="00261ED4">
              <w:rPr>
                <w:rFonts w:cs="Times New Roman" w:eastAsia="Times New Roman"/>
              </w:rPr>
              <w:t>Katalin</w:t>
            </w:r>
            <w:proofErr w:type="spellEnd"/>
            <w:r w:rsidRPr="00261ED4">
              <w:rPr>
                <w:rFonts w:cs="Times New Roman" w:eastAsia="Times New Roman"/>
              </w:rPr>
              <w:t xml:space="preserve">, Zagreb, </w:t>
            </w:r>
            <w:proofErr w:type="spellStart"/>
            <w:r w:rsidRPr="00261ED4">
              <w:rPr>
                <w:rFonts w:cs="Times New Roman" w:eastAsia="Times New Roman"/>
              </w:rPr>
              <w:t>Ujevićeva</w:t>
            </w:r>
            <w:proofErr w:type="spellEnd"/>
            <w:r w:rsidRPr="00261ED4">
              <w:rPr>
                <w:rFonts w:cs="Times New Roman" w:eastAsia="Times New Roman"/>
              </w:rPr>
              <w:t xml:space="preserve"> ul.11, OIB: 37055974676.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99,56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</w:rPr>
              <w:t>99,56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</w:tbl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lang w:eastAsia="hr-HR" w:val="en-US"/>
        </w:rPr>
      </w:pPr>
      <w:r w:rsidRPr="00261ED4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    - 7 -</w:t>
      </w:r>
      <w:r w:rsidRPr="00261ED4">
        <w:rPr>
          <w:rFonts w:cs="Times New Roman" w:eastAsia="Times New Roman"/>
          <w:lang w:eastAsia="hr-HR" w:val="en-US"/>
        </w:rPr>
        <w:t xml:space="preserve">                               </w:t>
      </w:r>
      <w:proofErr w:type="spellStart"/>
      <w:r w:rsidRPr="00261ED4">
        <w:rPr>
          <w:rFonts w:cs="Times New Roman" w:eastAsia="Times New Roman"/>
          <w:b/>
          <w:lang w:eastAsia="hr-HR" w:val="en-US"/>
        </w:rPr>
        <w:t>Broj</w:t>
      </w:r>
      <w:proofErr w:type="spellEnd"/>
      <w:r w:rsidRPr="00261ED4">
        <w:rPr>
          <w:rFonts w:cs="Times New Roman" w:eastAsia="Times New Roman"/>
          <w:b/>
          <w:lang w:eastAsia="hr-HR" w:val="en-US"/>
        </w:rPr>
        <w:t xml:space="preserve">:  14. </w:t>
      </w:r>
      <w:proofErr w:type="gramStart"/>
      <w:r w:rsidRPr="00261ED4">
        <w:rPr>
          <w:rFonts w:cs="Times New Roman" w:eastAsia="Times New Roman"/>
          <w:b/>
          <w:lang w:eastAsia="hr-HR" w:val="en-US"/>
        </w:rPr>
        <w:t>St-1062/2017.</w:t>
      </w:r>
      <w:proofErr w:type="gramEnd"/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Red.</w:t>
            </w:r>
          </w:p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Ime/naziv</w:t>
            </w:r>
          </w:p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61ED4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36.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261ED4">
              <w:rPr>
                <w:rFonts w:cs="Times New Roman" w:eastAsia="Times New Roman"/>
              </w:rPr>
              <w:t>VIPnet</w:t>
            </w:r>
            <w:proofErr w:type="spellEnd"/>
            <w:r w:rsidRPr="00261ED4">
              <w:rPr>
                <w:rFonts w:cs="Times New Roman" w:eastAsia="Times New Roman"/>
              </w:rPr>
              <w:t>, d.o.o., Zagreb, Vrtni put 1, OIB: 29524210204.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5.437,17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3.345,22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</w:rPr>
              <w:t>2.857,72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487,50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Povjerenik, iz razloga što zbroj glavnice i kamata daje iznos priznate/utvrđene tražbine.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37.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Antun Vlašić, Zagreb, Malešnica III.-II., Odvojak 6, OIB: 35392480909.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103,65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</w:rPr>
              <w:t>103,65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38.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ŽIVKOVIĆ, d.o.o., Knin, Ante Anića 3, OIB: 17389575332.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2.220,00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</w:rPr>
              <w:t>2.220,00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  <w:tr w:rsidTr="00261ED4" w:rsidR="00261ED4" w:rsidRPr="00261ED4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39.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61ED4" w:rsidP="00261ED4" w:rsidR="00261ED4" w:rsidRPr="00261ED4">
            <w:pPr>
              <w:spacing w:lineRule="auto" w:line="276" w:after="0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 xml:space="preserve">ŽUPANIJSKA LIGA PROTIV RAKA, Split, </w:t>
            </w:r>
            <w:proofErr w:type="spellStart"/>
            <w:r w:rsidRPr="00261ED4">
              <w:rPr>
                <w:rFonts w:cs="Times New Roman" w:eastAsia="Times New Roman"/>
              </w:rPr>
              <w:t>Spinčićeva</w:t>
            </w:r>
            <w:proofErr w:type="spellEnd"/>
            <w:r w:rsidRPr="00261ED4">
              <w:rPr>
                <w:rFonts w:cs="Times New Roman" w:eastAsia="Times New Roman"/>
              </w:rPr>
              <w:t xml:space="preserve"> 1, OIB: 71692007850.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4.250,00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</w:rPr>
              <w:t>4.250,00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261ED4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61ED4" w:rsidP="00261ED4" w:rsidR="00261ED4" w:rsidRPr="00261ED4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61ED4">
              <w:rPr>
                <w:rFonts w:cs="Times New Roman" w:eastAsia="Times New Roman"/>
              </w:rPr>
              <w:t>-</w:t>
            </w:r>
          </w:p>
        </w:tc>
      </w:tr>
    </w:tbl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1ED4">
        <w:rPr>
          <w:rFonts w:cs="Times New Roman" w:eastAsia="Times New Roman"/>
          <w:szCs w:val="20"/>
          <w:lang w:eastAsia="hr-HR"/>
        </w:rPr>
        <w:t xml:space="preserve">Split, </w:t>
      </w:r>
      <w:r w:rsidRPr="00261ED4">
        <w:rPr>
          <w:rFonts w:cs="Times New Roman" w:eastAsia="Times New Roman"/>
          <w:lang w:eastAsia="hr-HR"/>
        </w:rPr>
        <w:t>22. ožujka 2018</w:t>
      </w:r>
      <w:r w:rsidRPr="00261ED4">
        <w:rPr>
          <w:rFonts w:cs="Times New Roman" w:eastAsia="Times New Roman"/>
          <w:szCs w:val="20"/>
          <w:lang w:eastAsia="hr-HR"/>
        </w:rPr>
        <w:t>.                                                                                    S U D A C:</w:t>
      </w: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1ED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Jozo Ćaleta,</w:t>
      </w: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261ED4">
      <w:pPr>
        <w:spacing w:after="0"/>
        <w:jc w:val="both"/>
        <w:rPr>
          <w:rFonts w:cs="Times New Roman" w:eastAsia="Times New Roman"/>
          <w:szCs w:val="20"/>
          <w:u w:val="single"/>
          <w:lang w:eastAsia="hr-HR"/>
        </w:rPr>
      </w:pP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1ED4">
        <w:rPr>
          <w:rFonts w:cs="Times New Roman" w:eastAsia="Times New Roman"/>
          <w:szCs w:val="20"/>
          <w:u w:val="single"/>
          <w:lang w:eastAsia="hr-HR"/>
        </w:rPr>
        <w:t>DNA:</w:t>
      </w:r>
      <w:r w:rsidRPr="00261ED4">
        <w:rPr>
          <w:rFonts w:cs="Times New Roman" w:eastAsia="Times New Roman"/>
          <w:szCs w:val="20"/>
          <w:lang w:eastAsia="hr-HR"/>
        </w:rPr>
        <w:t xml:space="preserve"> Gornje Tablice objaviti na mrežnoj stranici e-Oglasna ploča sudova. Rok 30. dana.</w:t>
      </w:r>
    </w:p>
    <w:p w:rsidRDefault="00261ED4" w:rsidP="00261ED4" w:rsidR="00261ED4" w:rsidRPr="00261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ED4" w:rsidP="00261ED4" w:rsidR="00AE649C" w:rsidRPr="00B76F3C">
      <w:pPr>
        <w:spacing w:after="0"/>
        <w:jc w:val="both"/>
      </w:pPr>
      <w:r w:rsidRPr="00261ED4">
        <w:rPr>
          <w:rFonts w:cs="Times New Roman" w:eastAsia="Times New Roman"/>
          <w:szCs w:val="20"/>
          <w:lang w:eastAsia="hr-HR"/>
        </w:rPr>
        <w:t xml:space="preserve">    Split, 23</w:t>
      </w:r>
      <w:r w:rsidRPr="00261ED4">
        <w:rPr>
          <w:rFonts w:cs="Times New Roman" w:eastAsia="Times New Roman"/>
          <w:lang w:eastAsia="hr-HR"/>
        </w:rPr>
        <w:t>. ožujka 2018</w:t>
      </w:r>
      <w:r w:rsidRPr="00261ED4">
        <w:rPr>
          <w:rFonts w:cs="Times New Roman" w:eastAsia="Times New Roman"/>
          <w:szCs w:val="20"/>
          <w:lang w:eastAsia="hr-HR"/>
        </w:rPr>
        <w:t xml:space="preserve">.                                                           SUDAC: Jozo Ćaleta, 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ED4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360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St-1062/2017-13</izvorni_sadrzaj>
    <derivirana_varijabla naziv="DomainObject.Oznaka_1">St-1062/2017-13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St-1062/2017</izvorni_sadrzaj>
    <derivirana_varijabla naziv="DomainObject.Predmet.OznakaBroj_1">St-1062/2017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POLIKLINIKA LAB PLUS ZA MEDICINSKO-BIOKEMIJSKU DJELATNOST I INTERNU MEDICINU</izvorni_sadrzaj>
    <derivirana_varijabla naziv="DomainObject.Predmet.StrankaFormated_1">  POLIKLINIKA LAB PLUS ZA MEDICINSKO-BIOKEMIJSKU DJELATNOST I INTERNU MEDICINU</derivirana_varijabla>
  </DomainObject.Predmet.StrankaFormated>
  <DomainObject.Predmet.StrankaFormatedOIB>
    <izvorni_sadrzaj>  POLIKLINIKA LAB PLUS ZA MEDICINSKO-BIOKEMIJSKU DJELATNOST I INTERNU MEDICINU, OIB 26291046478</izvorni_sadrzaj>
    <derivirana_varijabla naziv="DomainObject.Predmet.StrankaFormatedOIB_1">  POLIKLINIKA LAB PLUS ZA MEDICINSKO-BIOKEMIJSKU DJELATNOST I INTERNU MEDICINU, OIB 26291046478</derivirana_varijabla>
  </DomainObject.Predmet.StrankaFormatedOIB>
  <DomainObject.Predmet.StrankaFormatedWithAdress>
    <izvorni_sadrzaj> POLIKLINIKA LAB PLUS ZA MEDICINSKO-BIOKEMIJSKU DJELATNOST I INTERNU MEDICINU, Dubrovačka 1, 21000 Split</izvorni_sadrzaj>
    <derivirana_varijabla naziv="DomainObject.Predmet.StrankaFormatedWithAdress_1"> POLIKLINIKA LAB PLUS ZA MEDICINSKO-BIOKEMIJSKU DJELATNOST I INTERNU MEDICINU, Dubrovačka 1, 21000 Split</derivirana_varijabla>
  </DomainObject.Predmet.StrankaFormatedWithAdress>
  <DomainObject.Predmet.StrankaFormatedWithAdressOIB>
    <izvorni_sadrzaj> POLIKLINIKA LAB PLUS ZA MEDICINSKO-BIOKEMIJSKU DJELATNOST I INTERNU MEDICINU, OIB 26291046478, Dubrovačka 1, 21000 Split</izvorni_sadrzaj>
    <derivirana_varijabla naziv="DomainObject.Predmet.StrankaFormatedWithAdressOIB_1"> POLIKLINIKA LAB PLUS ZA MEDICINSKO-BIOKEMIJSKU DJELATNOST I INTERNU MEDICINU, OIB 26291046478, Dubrovačka 1, 21000 Split</derivirana_varijabla>
  </DomainObject.Predmet.StrankaFormatedWithAdressOIB>
  <DomainObject.Predmet.StrankaWithAdress>
    <izvorni_sadrzaj>POLIKLINIKA LAB PLUS ZA MEDICINSKO-BIOKEMIJSKU DJELATNOST I INTERNU MEDICINU Dubrovačka 1,21000 Split</izvorni_sadrzaj>
    <derivirana_varijabla naziv="DomainObject.Predmet.StrankaWithAdress_1">POLIKLINIKA LAB PLUS ZA MEDICINSKO-BIOKEMIJSKU DJELATNOST I INTERNU MEDICINU Dubrovačka 1,21000 Split</derivirana_varijabla>
  </DomainObject.Predmet.StrankaWithAdress>
  <DomainObject.Predmet.StrankaWithAdressOIB>
    <izvorni_sadrzaj>POLIKLINIKA LAB PLUS ZA MEDICINSKO-BIOKEMIJSKU DJELATNOST I INTERNU MEDICINU, OIB 26291046478, Dubrovačka 1,21000 Split</izvorni_sadrzaj>
    <derivirana_varijabla naziv="DomainObject.Predmet.StrankaWithAdressOIB_1">POLIKLINIKA LAB PLUS ZA MEDICINSKO-BIOKEMIJSKU DJELATNOST I INTERNU MEDICINU, OIB 26291046478, Dubrovačka 1,21000 Split</derivirana_varijabla>
  </DomainObject.Predmet.StrankaWithAdressOIB>
  <DomainObject.Predmet.StrankaNazivFormated>
    <izvorni_sadrzaj>POLIKLINIKA LAB PLUS ZA MEDICINSKO-BIOKEMIJSKU DJELATNOST I INTERNU MEDICINU</izvorni_sadrzaj>
    <derivirana_varijabla naziv="DomainObject.Predmet.StrankaNazivFormated_1">POLIKLINIKA LAB PLUS ZA MEDICINSKO-BIOKEMIJSKU DJELATNOST I INTERNU MEDICINU</derivirana_varijabla>
  </DomainObject.Predmet.StrankaNazivFormated>
  <DomainObject.Predmet.StrankaNazivFormatedOIB>
    <izvorni_sadrzaj>POLIKLINIKA LAB PLUS ZA MEDICINSKO-BIOKEMIJSKU DJELATNOST I INTERNU MEDICINU, OIB 26291046478</izvorni_sadrzaj>
    <derivirana_varijabla naziv="DomainObject.Predmet.StrankaNazivFormatedOIB_1">POLIKLINIKA LAB PLUS ZA MEDICINSKO-BIOKEMIJSKU DJELATNOST I INTERNU MEDICINU, OIB 26291046478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POLIKLINIKA LAB PLUS ZA MEDICINSKO-BIOKEMIJSKU DJELATNOST I INTERNU MEDICINU</item>
    </izvorni_sadrzaj>
    <derivirana_varijabla naziv="DomainObject.Predmet.StrankaListFormated_1">
      <item>POLIKLINIKA LAB PLUS ZA MEDICINSKO-BIOKEMIJSKU DJELATNOST I INTERNU MEDICINU</item>
    </derivirana_varijabla>
  </DomainObject.Predmet.StrankaListFormated>
  <DomainObject.Predmet.StrankaListFormatedOIB>
    <izvorni_sadrzaj>
      <item>POLIKLINIKA LAB PLUS ZA MEDICINSKO-BIOKEMIJSKU DJELATNOST I INTERNU MEDICINU, OIB 26291046478</item>
    </izvorni_sadrzaj>
    <derivirana_varijabla naziv="DomainObject.Predmet.StrankaListFormatedOIB_1">
      <item>POLIKLINIKA LAB PLUS ZA MEDICINSKO-BIOKEMIJSKU DJELATNOST I INTERNU MEDICINU, OIB 26291046478</item>
    </derivirana_varijabla>
  </DomainObject.Predmet.StrankaListFormatedOIB>
  <DomainObject.Predmet.StrankaListFormatedWithAdress>
    <izvorni_sadrzaj>
      <item>POLIKLINIKA LAB PLUS ZA MEDICINSKO-BIOKEMIJSKU DJELATNOST I INTERNU MEDICINU, Dubrovačka 1, 21000 Split</item>
    </izvorni_sadrzaj>
    <derivirana_varijabla naziv="DomainObject.Predmet.StrankaListFormatedWithAdress_1">
      <item>POLIKLINIKA LAB PLUS ZA MEDICINSKO-BIOKEMIJSKU DJELATNOST I INTERNU MEDICINU, Dubrovačka 1, 21000 Split</item>
    </derivirana_varijabla>
  </DomainObject.Predmet.StrankaListFormatedWithAdress>
  <DomainObject.Predmet.StrankaListFormatedWithAdressOIB>
    <izvorni_sadrzaj>
      <item>POLIKLINIKA LAB PLUS ZA MEDICINSKO-BIOKEMIJSKU DJELATNOST I INTERNU MEDICINU, OIB 26291046478, Dubrovačka 1, 21000 Split</item>
    </izvorni_sadrzaj>
    <derivirana_varijabla naziv="DomainObject.Predmet.StrankaListFormatedWithAdressOIB_1">
      <item>POLIKLINIKA LAB PLUS ZA MEDICINSKO-BIOKEMIJSKU DJELATNOST I INTERNU MEDICINU, OIB 26291046478, Dubrovačka 1, 21000 Split</item>
    </derivirana_varijabla>
  </DomainObject.Predmet.StrankaListFormatedWithAdressOIB>
  <DomainObject.Predmet.StrankaListNazivFormated>
    <izvorni_sadrzaj>
      <item>POLIKLINIKA LAB PLUS ZA MEDICINSKO-BIOKEMIJSKU DJELATNOST I INTERNU MEDICINU</item>
    </izvorni_sadrzaj>
    <derivirana_varijabla naziv="DomainObject.Predmet.StrankaListNazivFormated_1">
      <item>POLIKLINIKA LAB PLUS ZA MEDICINSKO-BIOKEMIJSKU DJELATNOST I INTERNU MEDICINU</item>
    </derivirana_varijabla>
  </DomainObject.Predmet.StrankaListNazivFormated>
  <DomainObject.Predmet.StrankaListNazivFormatedOIB>
    <izvorni_sadrzaj>
      <item>POLIKLINIKA LAB PLUS ZA MEDICINSKO-BIOKEMIJSKU DJELATNOST I INTERNU MEDICINU, OIB 26291046478</item>
    </izvorni_sadrzaj>
    <derivirana_varijabla naziv="DomainObject.Predmet.StrankaListNazivFormatedOIB_1">
      <item>POLIKLINIKA LAB PLUS ZA MEDICINSKO-BIOKEMIJSKU DJELATNOST I INTERNU MEDICINU, OIB 26291046478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St-1062/2017-13</izvorni_sadrzaj>
    <derivirana_varijabla naziv="DomainObject.PoslovniBrojDokumenta_1">St-1062/2017-13</derivirana_varijabla>
  </DomainObject.PoslovniBrojDokumenta>
  <DomainObject.Predmet.StrankaIDrugi>
    <izvorni_sadrzaj>POLIKLINIKA LAB PLUS ZA MEDICINSKO-BIOKEMIJSKU DJELATNOST I INTERNU MEDICINU</izvorni_sadrzaj>
    <derivirana_varijabla naziv="DomainObject.Predmet.StrankaIDrugi_1">POLIKLINIKA LAB PLUS ZA MEDICINSKO-BIOKEMIJSKU DJELATNOST I INTERNU MEDICINU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POLIKLINIKA LAB PLUS ZA MEDICINSKO-BIOKEMIJSKU DJELATNOST I INTERNU MEDICINU, OIB 26291046478, Dubrovačka 1, 21000 Split</izvorni_sadrzaj>
    <derivirana_varijabla naziv="DomainObject.Predmet.StrankaIDrugiAdressOIB_1">POLIKLINIKA LAB PLUS ZA MEDICINSKO-BIOKEMIJSKU DJELATNOST I INTERNU MEDICINU, OIB 26291046478, Dubrovačka 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LAB PLUS ZA MEDICINSKO-BIOKEMIJSKU DJELATNOST I INTERNU MEDICINU</item>
    </izvorni_sadrzaj>
    <derivirana_varijabla naziv="DomainObject.Predmet.SudioniciListNaziv_1">
      <item>POLIKLINIKA LAB PLUS ZA MEDICINSKO-BIOKEMIJSKU DJELATNOST I INTERNU MEDICINU</item>
    </derivirana_varijabla>
  </DomainObject.Predmet.SudioniciListNaziv>
  <DomainObject.Predmet.SudioniciListAdressOIB>
    <izvorni_sadrzaj>
      <item>POLIKLINIKA LAB PLUS ZA MEDICINSKO-BIOKEMIJSKU DJELATNOST I INTERNU MEDICINU, OIB 26291046478, Dubrovačka 1,21000 Split</item>
    </izvorni_sadrzaj>
    <derivirana_varijabla naziv="DomainObject.Predmet.SudioniciListAdressOIB_1">
      <item>POLIKLINIKA LAB PLUS ZA MEDICINSKO-BIOKEMIJSKU DJELATNOST I INTERNU MEDICINU, OIB 26291046478, Dubrovačka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0A1249-FAD9-421F-AA52-2FEB011C18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8</properties:Pages>
  <properties:Words>960</properties:Words>
  <properties:Characters>5444</properties:Characters>
  <properties:Lines>690</properties:Lines>
  <properties:Paragraphs>359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2018-03-23T09:26:00Z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8</vt:i4>
  </prop:property>
  <prop:property name="Naslov" pid="5" fmtid="{D5CDD505-2E9C-101B-9397-08002B2CF9AE}">
    <vt:lpwstr>St-1062/2017-13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