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1056" w14:paraId="5e01056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A87ED1">
        <w:rPr>
          <w:rFonts w:hAnsi="Times New Roman" w:ascii="Times New Roman"/>
          <w:szCs w:val="24"/>
          <w:lang w:val="hr-HR"/>
        </w:rPr>
        <w:t>315/2016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A87ED1">
        <w:rPr>
          <w:rFonts w:hAnsi="Times New Roman" w:ascii="Times New Roman"/>
          <w:szCs w:val="24"/>
          <w:lang w:val="hr-HR"/>
        </w:rPr>
        <w:t xml:space="preserve"> </w:t>
      </w:r>
      <w:r w:rsidR="00A87ED1" w:rsidRPr="00A87ED1">
        <w:rPr>
          <w:rFonts w:hAnsi="Times New Roman" w:ascii="Times New Roman"/>
        </w:rPr>
        <w:t>GERO-IMPEX d.o.o., Sesvete, Selčinska 30, MBS: 080236492, OIB: 13544373364</w:t>
      </w:r>
      <w:r w:rsidR="006D19C9" w:rsidRPr="00A87ED1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A87ED1" w:rsidRPr="00A87ED1">
        <w:rPr>
          <w:rFonts w:hAnsi="Times New Roman" w:ascii="Times New Roman"/>
        </w:rPr>
        <w:t>GERO-IMPEX d.o.o., Sesvete, Selčinska 30, MBS: 080236492, OIB: 13544373364</w:t>
      </w:r>
      <w:r w:rsidR="0074639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D19C9">
        <w:rPr>
          <w:rFonts w:hAnsi="Times New Roman" w:ascii="Times New Roman"/>
          <w:szCs w:val="24"/>
        </w:rPr>
        <w:t>1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74639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A87ED1" w:rsidRPr="00A87ED1">
        <w:rPr>
          <w:rFonts w:hAnsi="Times New Roman" w:ascii="Times New Roman"/>
          <w:szCs w:val="24"/>
        </w:rPr>
        <w:t>Antonia Selak iz Zagreba, Drenovačka 3, OIB 91237926182</w:t>
      </w:r>
      <w:r w:rsidR="00A87ED1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A87ED1" w:rsidRPr="00A87ED1">
        <w:rPr>
          <w:rFonts w:hAnsi="Times New Roman" w:ascii="Times New Roman"/>
        </w:rPr>
        <w:t>GERO-IMPEX d.o.o., Sesvete, Selčinska 30, MBS: 080236492, OIB: 13544373364</w:t>
      </w:r>
      <w:r w:rsidR="00A87ED1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87ED1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87ED1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0629E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80629E" w:rsidP="0080629E" w:rsidR="0080629E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0629E" w:rsidP="0080629E" w:rsidR="008062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0629E" w:rsidRPr="0080629E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A87ED1">
          <w:rPr>
            <w:rFonts w:hAnsi="Times New Roman" w:ascii="Times New Roman"/>
          </w:rPr>
          <w:t>315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6D19C9"/>
    <w:rsid w:val="00746397"/>
    <w:rsid w:val="007869B3"/>
    <w:rsid w:val="007D3512"/>
    <w:rsid w:val="0080629E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6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6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3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GERO-IMPEX d.o.o. zastupanog po punomoćniku Dr. Becsy Zoltan Kalman</izvorni_sadrzaj>
    <derivirana_varijabla naziv="DomainObject.Predmet.ProtustrankaFormated_1">  GERO-IMPEX d.o.o. zastupanog po punomoćniku Dr. Becsy Zoltan Kalman</derivirana_varijabla>
  </DomainObject.Predmet.ProtustrankaFormated>
  <DomainObject.Predmet.ProtustrankaFormatedOIB>
    <izvorni_sadrzaj>  GERO-IMPEX d.o.o., OIB 13544373364 zastupanog po punomoćniku Dr. Becsy Zoltan Kalman</izvorni_sadrzaj>
    <derivirana_varijabla naziv="DomainObject.Predmet.ProtustrankaFormatedOIB_1">  GERO-IMPEX d.o.o., OIB 13544373364 zastupanog po punomoćniku Dr. Becsy Zoltan Kalman</derivirana_varijabla>
  </DomainObject.Predmet.ProtustrankaFormatedOIB>
  <DomainObject.Predmet.ProtustrankaFormatedWithAdress>
    <izvorni_sadrzaj> GERO-IMPEX d.o.o., Selčinska 30, 10360 Sesvete zastupanog po punomoćniku Dr. Becsy Zoltan Kalman</izvorni_sadrzaj>
    <derivirana_varijabla naziv="DomainObject.Predmet.ProtustrankaFormatedWithAdress_1"> GERO-IMPEX d.o.o., Selčinska 30, 10360 Sesvete zastupanog po punomoćniku Dr. Becsy Zoltan Kalman</derivirana_varijabla>
  </DomainObject.Predmet.ProtustrankaFormatedWithAdress>
  <DomainObject.Predmet.ProtustrankaFormatedWithAdressOIB>
    <izvorni_sadrzaj> GERO-IMPEX d.o.o., OIB 13544373364, Selčinska 30, 10360 Sesvete zastupanog po punomoćniku Dr. Becsy Zoltan Kalman</izvorni_sadrzaj>
    <derivirana_varijabla naziv="DomainObject.Predmet.ProtustrankaFormatedWithAdressOIB_1"> GERO-IMPEX d.o.o., OIB 13544373364, Selčinska 30, 10360 Sesvete zastupanog po punomoćniku Dr. Becsy Zoltan Kalman</derivirana_varijabla>
  </DomainObject.Predmet.ProtustrankaFormatedWithAdressOIB>
  <DomainObject.Predmet.ProtustrankaWithAdress>
    <izvorni_sadrzaj>GERO-IMPEX d.o.o. Selčinska 30, 10360 Sesvete</izvorni_sadrzaj>
    <derivirana_varijabla naziv="DomainObject.Predmet.ProtustrankaWithAdress_1">GERO-IMPEX d.o.o. Selčinska 30, 10360 Sesvete</derivirana_varijabla>
  </DomainObject.Predmet.ProtustrankaWithAdress>
  <DomainObject.Predmet.ProtustrankaWithAdressOIB>
    <izvorni_sadrzaj>GERO-IMPEX d.o.o., OIB 13544373364, Selčinska 30, 10360 Sesvete</izvorni_sadrzaj>
    <derivirana_varijabla naziv="DomainObject.Predmet.ProtustrankaWithAdressOIB_1">GERO-IMPEX d.o.o., OIB 13544373364, Selčinska 30, 10360 Sesvete</derivirana_varijabla>
  </DomainObject.Predmet.ProtustrankaWithAdressOIB>
  <DomainObject.Predmet.ProtustrankaNazivFormated>
    <izvorni_sadrzaj>GERO-IMPEX d.o.o.</izvorni_sadrzaj>
    <derivirana_varijabla naziv="DomainObject.Predmet.ProtustrankaNazivFormated_1">GERO-IMPEX d.o.o.</derivirana_varijabla>
  </DomainObject.Predmet.ProtustrankaNazivFormated>
  <DomainObject.Predmet.ProtustrankaNazivFormatedOIB>
    <izvorni_sadrzaj>GERO-IMPEX d.o.o., OIB 13544373364</izvorni_sadrzaj>
    <derivirana_varijabla naziv="DomainObject.Predmet.ProtustrankaNazivFormatedOIB_1">GERO-IMPEX d.o.o., OIB 13544373364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GERO-IMPEX d.o.o. zastupanog po punomoćniku Dr. Becsy Zoltan Kalman</item>
    </izvorni_sadrzaj>
    <derivirana_varijabla naziv="DomainObject.Predmet.ProtuStrankaListFormated_1">
      <item>GERO-IMPEX d.o.o. zastupanog po punomoćniku Dr. Becsy Zoltan Kalman</item>
    </derivirana_varijabla>
  </DomainObject.Predmet.ProtuStrankaListFormated>
  <DomainObject.Predmet.ProtuStrankaListFormatedOIB>
    <izvorni_sadrzaj>
      <item>GERO-IMPEX d.o.o., OIB 13544373364 zastupanog po punomoćniku Dr. Becsy Zoltan Kalman</item>
    </izvorni_sadrzaj>
    <derivirana_varijabla naziv="DomainObject.Predmet.ProtuStrankaListFormatedOIB_1">
      <item>GERO-IMPEX d.o.o., OIB 13544373364 zastupanog po punomoćniku Dr. Becsy Zoltan Kalman</item>
    </derivirana_varijabla>
  </DomainObject.Predmet.ProtuStrankaListFormatedOIB>
  <DomainObject.Predmet.ProtuStrankaListFormatedWithAdress>
    <izvorni_sadrzaj>
      <item>GERO-IMPEX d.o.o., Selčinska 30, 10360 Sesvete zastupanog po punomoćniku Dr. Becsy Zoltan Kalman</item>
    </izvorni_sadrzaj>
    <derivirana_varijabla naziv="DomainObject.Predmet.ProtuStrankaListFormatedWithAdress_1">
      <item>GERO-IMPEX d.o.o., Selčinska 30, 10360 Sesvete zastupanog po punomoćniku Dr. Becsy Zoltan Kalman</item>
    </derivirana_varijabla>
  </DomainObject.Predmet.ProtuStrankaListFormatedWithAdress>
  <DomainObject.Predmet.ProtuStrankaListFormatedWithAdressOIB>
    <izvorni_sadrzaj>
      <item>GERO-IMPEX d.o.o., OIB 13544373364, Selčinska 30, 10360 Sesvete zastupanog po punomoćniku Dr. Becsy Zoltan Kalman</item>
    </izvorni_sadrzaj>
    <derivirana_varijabla naziv="DomainObject.Predmet.ProtuStrankaListFormatedWithAdressOIB_1">
      <item>GERO-IMPEX d.o.o., OIB 13544373364, Selčinska 30, 10360 Sesvete zastupanog po punomoćniku Dr. Becsy Zoltan Kalman</item>
    </derivirana_varijabla>
  </DomainObject.Predmet.ProtuStrankaListFormatedWithAdressOIB>
  <DomainObject.Predmet.ProtuStrankaListNazivFormated>
    <izvorni_sadrzaj>
      <item>GERO-IMPEX d.o.o.</item>
    </izvorni_sadrzaj>
    <derivirana_varijabla naziv="DomainObject.Predmet.ProtuStrankaListNazivFormated_1">
      <item>GERO-IMPEX d.o.o.</item>
    </derivirana_varijabla>
  </DomainObject.Predmet.ProtuStrankaListNazivFormated>
  <DomainObject.Predmet.ProtuStrankaListNazivFormatedOIB>
    <izvorni_sadrzaj>
      <item>GERO-IMPEX d.o.o., OIB 13544373364</item>
    </izvorni_sadrzaj>
    <derivirana_varijabla naziv="DomainObject.Predmet.ProtuStrankaListNazivFormatedOIB_1">
      <item>GERO-IMPEX d.o.o., OIB 13544373364</item>
    </derivirana_varijabla>
  </DomainObject.Predmet.ProtuStrankaListNazivFormatedOIB>
  <DomainObject.Predmet.OstaliListFormated>
    <izvorni_sadrzaj>
      <item>Dr. Becsy Zoltan Kalman punomoćnik sudionika u postupku GERO-IMPEX d.o.o.</item>
    </izvorni_sadrzaj>
    <derivirana_varijabla naziv="DomainObject.Predmet.OstaliListFormated_1">
      <item>Dr. Becsy Zoltan Kalman punomoćnik sudionika u postupku GERO-IMPEX d.o.o.</item>
    </derivirana_varijabla>
  </DomainObject.Predmet.OstaliListFormated>
  <DomainObject.Predmet.OstaliListFormatedOIB>
    <izvorni_sadrzaj>
      <item>Dr. Becsy Zoltan Kalman punomoćnik sudionika u postupku GERO-IMPEX d.o.o.</item>
    </izvorni_sadrzaj>
    <derivirana_varijabla naziv="DomainObject.Predmet.OstaliListFormatedOIB_1">
      <item>Dr. Becsy Zoltan Kalman punomoćnik sudionika u postupku GERO-IMPEX d.o.o.</item>
    </derivirana_varijabla>
  </DomainObject.Predmet.OstaliListFormatedOIB>
  <DomainObject.Predmet.OstaliListFormatedWithAdress>
    <izvorni_sadrzaj>
      <item>Dr. Becsy Zoltan Kalman, Korosi Cs. S. 2, 822 Balatonalmanci punomoćnik sudionika u postupku GERO-IMPEX d.o.o.</item>
    </izvorni_sadrzaj>
    <derivirana_varijabla naziv="DomainObject.Predmet.OstaliListFormatedWithAdress_1">
      <item>Dr. Becsy Zoltan Kalman, Korosi Cs. S. 2, 822 Balatonalmanci punomoćnik sudionika u postupku GERO-IMPEX d.o.o.</item>
    </derivirana_varijabla>
  </DomainObject.Predmet.OstaliListFormatedWithAdress>
  <DomainObject.Predmet.OstaliListFormatedWithAdressOIB>
    <izvorni_sadrzaj>
      <item>Dr. Becsy Zoltan Kalman, Korosi Cs. S. 2, 822 Balatonalmanci punomoćnik sudionika u postupku GERO-IMPEX d.o.o.</item>
    </izvorni_sadrzaj>
    <derivirana_varijabla naziv="DomainObject.Predmet.OstaliListFormatedWithAdressOIB_1">
      <item>Dr. Becsy Zoltan Kalman, Korosi Cs. S. 2, 822 Balatonalmanci punomoćnik sudionika u postupku GERO-IMPEX d.o.o.</item>
    </derivirana_varijabla>
  </DomainObject.Predmet.OstaliListFormatedWithAdressOIB>
  <DomainObject.Predmet.OstaliListNazivFormated>
    <izvorni_sadrzaj>
      <item>Dr. Becsy Zoltan Kalman</item>
    </izvorni_sadrzaj>
    <derivirana_varijabla naziv="DomainObject.Predmet.OstaliListNazivFormated_1">
      <item>Dr. Becsy Zoltan Kalman</item>
    </derivirana_varijabla>
  </DomainObject.Predmet.OstaliListNazivFormated>
  <DomainObject.Predmet.OstaliListNazivFormatedOIB>
    <izvorni_sadrzaj>
      <item>Dr. Becsy Zoltan Kalman</item>
    </izvorni_sadrzaj>
    <derivirana_varijabla naziv="DomainObject.Predmet.OstaliListNazivFormatedOIB_1">
      <item>Dr. Becsy Zoltan Kalman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GERO-IMPEX d.o.o.</izvorni_sadrzaj>
    <derivirana_varijabla naziv="DomainObject.Predmet.ProtustrankaIDrugi_1">GERO-IMPEX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GERO-IMPEX d.o.o., OIB 13544373364, Selčinska 30, 10360 Sesvete</izvorni_sadrzaj>
    <derivirana_varijabla naziv="DomainObject.Predmet.ProtustrankaIDrugiAdressOIB_1">GERO-IMPEX d.o.o., OIB 13544373364, Selčinska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GERO-IMPEX d.o.o.</item>
      <item>Dr. Becsy Zoltan Kalman</item>
    </izvorni_sadrzaj>
    <derivirana_varijabla naziv="DomainObject.Predmet.SudioniciListNaziv_1">
      <item>FINA Regionalni centar Zagreb</item>
      <item>GERO-IMPEX d.o.o.</item>
      <item>Dr. Becsy Zoltan Kalman</item>
    </derivirana_varijabla>
  </DomainObject.Predmet.SudioniciListNaziv>
  <DomainObject.Predmet.SudioniciListAdressOIB>
    <izvorni_sadrzaj>
      <item>FINA Regionalni centar Zagreb, OIB 85821130368, Trg svibanjskih žrtava 1995. 1,10000 Zagreb</item>
      <item>GERO-IMPEX d.o.o., OIB 13544373364, Selčinska 30,10360 Sesvete</item>
      <item>Dr. Becsy Zoltan Kalman, Korosi Cs. S. 2,822 Balatonalmanci</item>
    </izvorni_sadrzaj>
    <derivirana_varijabla naziv="DomainObject.Predmet.SudioniciListAdressOIB_1">
      <item>FINA Regionalni centar Zagreb, OIB 85821130368, Trg svibanjskih žrtava 1995. 1,10000 Zagreb</item>
      <item>GERO-IMPEX d.o.o., OIB 13544373364, Selčinska 30,10360 Sesvete</item>
      <item>Dr. Becsy Zoltan Kalman, Korosi Cs. S. 2,822 Balatonalmanci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13544373364</item>
      <item>, OIB null</item>
    </izvorni_sadrzaj>
    <derivirana_varijabla naziv="DomainObject.Predmet.SudioniciListNazivOIB_1">
      <item>, OIB 85821130368</item>
      <item>, OIB 13544373364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18C9D-E3CF-4384-BDFC-CFA1EA659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2084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2016-06-07T09:22:00Z</dcterms:created>
  <dc:creator>Ksenija Nol</dc:creator>
  <cp:lastModifiedBy>Višnja Svečak</cp:lastModifiedBy>
  <cp:lastPrinted>2016-06-07T09:23:00Z</cp:lastPrinted>
  <dcterms:modified xmlns:xsi="http://www.w3.org/2001/XMLSchema-instance" xsi:type="dcterms:W3CDTF">2016-06-07T09:23:00Z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