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dcc7" w14:paraId="4b4dcc7" w:rsidRDefault="006D25B2" w:rsidP="006D25B2" w:rsidR="006D25B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5B2" w:rsidP="006D25B2" w:rsidR="006D25B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D25B2" w:rsidP="006D25B2" w:rsidR="006D25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D25B2" w:rsidP="006D25B2" w:rsidR="006D25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D25B2" w:rsidP="006D25B2" w:rsidR="006D25B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D25B2" w:rsidP="006D25B2" w:rsidR="006D25B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D25B2" w:rsidP="006D25B2" w:rsidR="006D25B2" w:rsidRPr="005D578C">
      <w:pPr>
        <w:jc w:val="center"/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D25B2" w:rsidP="006D25B2" w:rsidR="006D25B2" w:rsidRPr="005D578C">
      <w:pPr>
        <w:rPr>
          <w:rFonts w:cs="Times New Roman" w:eastAsia="Times New Roman"/>
          <w:szCs w:val="24"/>
        </w:rPr>
      </w:pPr>
    </w:p>
    <w:p w:rsidRDefault="006D25B2" w:rsidP="006D25B2" w:rsidR="006D25B2" w:rsidRPr="00CE0207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KONJIČKI KLUB „RANCH LUNGE MEDULIN“, Medulin,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Vrčevan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59083415080, reg, br. 18001503, 19. travnja 2016.</w:t>
      </w:r>
    </w:p>
    <w:p w:rsidRDefault="006D25B2" w:rsidP="006D25B2" w:rsidR="006D25B2" w:rsidRPr="005D578C">
      <w:pPr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D25B2" w:rsidP="006D25B2" w:rsidR="006D25B2" w:rsidRPr="005D578C">
      <w:pPr>
        <w:rPr>
          <w:rFonts w:cs="Times New Roman" w:eastAsia="Times New Roman"/>
          <w:szCs w:val="24"/>
        </w:rPr>
      </w:pPr>
    </w:p>
    <w:p w:rsidRDefault="006D25B2" w:rsidP="006D25B2" w:rsidR="006D25B2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KONJIČKI KLUB „RANCH LUNGE MEDULIN“, Medulin,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Vrčevan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59083415080, reg, br. 18001503.</w:t>
      </w:r>
    </w:p>
    <w:p w:rsidRDefault="006D25B2" w:rsidP="006D25B2" w:rsidR="006D25B2" w:rsidRPr="005D578C">
      <w:pPr>
        <w:ind w:firstLine="709"/>
        <w:rPr>
          <w:rFonts w:cs="Times New Roman" w:eastAsia="Times New Roman"/>
          <w:szCs w:val="24"/>
        </w:rPr>
      </w:pPr>
    </w:p>
    <w:p w:rsidRDefault="006D25B2" w:rsidP="006D25B2" w:rsidR="006D25B2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9F66A4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6D25B2" w:rsidP="006D25B2" w:rsidR="006D25B2">
      <w:pPr>
        <w:ind w:firstLine="708"/>
        <w:rPr>
          <w:rFonts w:cs="Times New Roman" w:eastAsia="Times New Roman"/>
          <w:szCs w:val="20"/>
        </w:rPr>
      </w:pPr>
    </w:p>
    <w:p w:rsidRDefault="006D25B2" w:rsidP="006D25B2" w:rsidR="006D25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KONJIČKI KLUB „RANCH LUNGE MEDULIN“, Medulin,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Vrčevan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59083415080, reg, br. 18001503.</w:t>
      </w:r>
    </w:p>
    <w:p w:rsidRDefault="006D25B2" w:rsidP="006D25B2" w:rsidR="006D25B2">
      <w:pPr>
        <w:ind w:firstLine="709"/>
        <w:rPr>
          <w:rFonts w:cs="Times New Roman" w:eastAsia="Times New Roman"/>
          <w:szCs w:val="24"/>
        </w:rPr>
      </w:pPr>
    </w:p>
    <w:p w:rsidRDefault="006D25B2" w:rsidP="006D25B2" w:rsidR="006D25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KONJIČKI KLUB „RANCH LUNGE MEDULIN“, Medulin,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Vrčevan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59083415080, reg, br. 18001503, iz Registra udruga u Republici Hrvatskoj.</w:t>
      </w:r>
    </w:p>
    <w:p w:rsidRDefault="006D25B2" w:rsidP="006D25B2" w:rsidR="006D25B2">
      <w:pPr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D25B2" w:rsidP="006D25B2" w:rsidR="006D25B2">
      <w:pPr>
        <w:ind w:firstLine="708"/>
        <w:rPr>
          <w:rFonts w:cs="Times New Roman" w:eastAsia="Times New Roman"/>
          <w:szCs w:val="24"/>
        </w:rPr>
      </w:pPr>
    </w:p>
    <w:p w:rsidRDefault="006D25B2" w:rsidP="006D25B2" w:rsidR="006D25B2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KONJIČKI KLUB „RANCH LUNGE MEDULIN“.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St-284/2015-3 od 19.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20. studenog 2015. objavio oglas posl. br. 11 St-284/2015-4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</w:t>
      </w:r>
      <w:r w:rsidRPr="00F10AAD">
        <w:rPr>
          <w:rFonts w:cs="Times New Roman" w:eastAsia="Times New Roman"/>
          <w:szCs w:val="24"/>
        </w:rPr>
        <w:lastRenderedPageBreak/>
        <w:t>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D25B2" w:rsidP="006D25B2" w:rsidR="006D25B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D25B2" w:rsidP="006D25B2" w:rsidR="006D25B2" w:rsidRPr="005D578C">
      <w:pPr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D25B2" w:rsidP="006D25B2" w:rsidR="006D25B2" w:rsidRPr="005D578C">
      <w:pPr>
        <w:jc w:val="center"/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D25B2" w:rsidP="006D25B2" w:rsidR="006D25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24658">
        <w:rPr>
          <w:rFonts w:cs="Times New Roman" w:eastAsia="Times New Roman"/>
          <w:szCs w:val="24"/>
        </w:rPr>
        <w:t>, v. r.</w:t>
      </w:r>
    </w:p>
    <w:p w:rsidRDefault="006D25B2" w:rsidP="006D25B2" w:rsidR="006D25B2">
      <w:pPr>
        <w:jc w:val="left"/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jc w:val="left"/>
        <w:rPr>
          <w:rFonts w:cs="Times New Roman" w:eastAsia="Times New Roman"/>
          <w:szCs w:val="24"/>
        </w:rPr>
      </w:pPr>
    </w:p>
    <w:p w:rsidRDefault="006D25B2" w:rsidP="006D25B2" w:rsidR="006D25B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D25B2" w:rsidP="006D25B2" w:rsidR="006D25B2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6D25B2" w:rsidP="006D25B2" w:rsidR="006D25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D25B2" w:rsidP="006D25B2" w:rsidR="006D25B2">
      <w:pPr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rPr>
          <w:rFonts w:cs="Times New Roman" w:eastAsia="Times New Roman"/>
          <w:szCs w:val="24"/>
        </w:rPr>
      </w:pPr>
    </w:p>
    <w:p w:rsidRDefault="006D25B2" w:rsidP="006D25B2" w:rsidR="006D25B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D25B2" w:rsidP="006D25B2" w:rsidR="006D25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D25B2" w:rsidP="006D25B2" w:rsidR="006D25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KONJIČKI KLUB „RANCH LUNGE MEDULIN“, Medulin,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Vrčevan 9</w:t>
      </w:r>
      <w:r w:rsidRPr="005D578C">
        <w:rPr>
          <w:rFonts w:cs="Times New Roman" w:eastAsia="Times New Roman"/>
          <w:szCs w:val="24"/>
        </w:rPr>
        <w:t xml:space="preserve">, </w:t>
      </w:r>
    </w:p>
    <w:p w:rsidRDefault="006D25B2" w:rsidP="006D25B2" w:rsidR="006D25B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D25B2" w:rsidP="006D25B2" w:rsidR="006D25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D25B2" w:rsidP="006D25B2" w:rsidR="006D25B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6D25B2" w:rsidP="006D25B2" w:rsidR="006D25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D25B2" w:rsidP="006D25B2" w:rsidR="006D25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6D25B2" w:rsidP="006D25B2" w:rsidR="006D25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6D25B2" w:rsidP="006D25B2" w:rsidR="006D25B2"/>
    <w:p w:rsidRDefault="006D25B2" w:rsidP="006D25B2" w:rsidR="006D25B2"/>
    <w:p w:rsidRDefault="006D25B2" w:rsidP="006D25B2" w:rsidR="006D25B2"/>
    <w:p w:rsidRDefault="006D25B2" w:rsidP="006D25B2" w:rsidR="006D25B2"/>
    <w:p w:rsidRDefault="006D25B2" w:rsidP="006D25B2" w:rsidR="006D25B2"/>
    <w:p w:rsidRDefault="006D25B2" w:rsidP="006D25B2" w:rsidR="006D25B2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035" w:rsidP="006D25B2" w:rsidR="00425035">
      <w:r>
        <w:separator/>
      </w:r>
    </w:p>
  </w:endnote>
  <w:endnote w:id="0" w:type="continuationSeparator">
    <w:p w:rsidRDefault="00425035" w:rsidP="006D25B2" w:rsidR="00425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035" w:rsidP="006D25B2" w:rsidR="00425035">
      <w:r>
        <w:separator/>
      </w:r>
    </w:p>
  </w:footnote>
  <w:footnote w:id="0" w:type="continuationSeparator">
    <w:p w:rsidRDefault="00425035" w:rsidP="006D25B2" w:rsidR="00425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035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96CF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St-2</w:t>
    </w:r>
    <w:r w:rsidR="006D25B2">
      <w:rPr>
        <w:szCs w:val="24"/>
      </w:rPr>
      <w:t>84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035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St-2</w:t>
    </w:r>
    <w:r w:rsidR="006D25B2">
      <w:rPr>
        <w:szCs w:val="24"/>
      </w:rPr>
      <w:t>84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E05"/>
    <w:rsid w:val="00425035"/>
    <w:rsid w:val="004F5027"/>
    <w:rsid w:val="006D25B2"/>
    <w:rsid w:val="00B24658"/>
    <w:rsid w:val="00E82E05"/>
    <w:rsid w:val="00E96CF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5B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25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D25B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25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5B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2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25B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CF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6CF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6C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6C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5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25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D25B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25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5B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2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25B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6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CF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6CF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6C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6C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"RANCH LUNGE MEDULIN", MEDULIN</izvorni_sadrzaj>
    <derivirana_varijabla naziv="DomainObject.Predmet.ProtustrankaFormated_1">  KONJIČKI KLUB "RANCH LUNGE MEDULIN", MEDULIN</derivirana_varijabla>
  </DomainObject.Predmet.ProtustrankaFormated>
  <DomainObject.Predmet.ProtustrankaFormatedOIB>
    <izvorni_sadrzaj>  KONJIČKI KLUB "RANCH LUNGE MEDULIN", MEDULIN, OIB 59083415080</izvorni_sadrzaj>
    <derivirana_varijabla naziv="DomainObject.Predmet.ProtustrankaFormatedOIB_1">  KONJIČKI KLUB "RANCH LUNGE MEDULIN", MEDULIN, OIB 59083415080</derivirana_varijabla>
  </DomainObject.Predmet.ProtustrankaFormatedOIB>
  <DomainObject.Predmet.ProtustrankaFormatedWithAdress>
    <izvorni_sadrzaj> KONJIČKI KLUB "RANCH LUNGE MEDULIN", MEDULIN, Vrčevan 9, 52100 Medulin</izvorni_sadrzaj>
    <derivirana_varijabla naziv="DomainObject.Predmet.ProtustrankaFormatedWithAdress_1"> KONJIČKI KLUB "RANCH LUNGE MEDULIN", MEDULIN, Vrčevan 9, 52100 Medulin</derivirana_varijabla>
  </DomainObject.Predmet.ProtustrankaFormatedWithAdress>
  <DomainObject.Predmet.ProtustrankaFormatedWithAdressOIB>
    <izvorni_sadrzaj> KONJIČKI KLUB "RANCH LUNGE MEDULIN", MEDULIN, OIB 59083415080, Vrčevan 9, 52100 Medulin</izvorni_sadrzaj>
    <derivirana_varijabla naziv="DomainObject.Predmet.ProtustrankaFormatedWithAdressOIB_1"> KONJIČKI KLUB "RANCH LUNGE MEDULIN", MEDULIN, OIB 59083415080, Vrčevan 9, 52100 Medulin</derivirana_varijabla>
  </DomainObject.Predmet.ProtustrankaFormatedWithAdressOIB>
  <DomainObject.Predmet.ProtustrankaWithAdress>
    <izvorni_sadrzaj>KONJIČKI KLUB "RANCH LUNGE MEDULIN", MEDULIN Vrčevan 9, 52100 Medulin</izvorni_sadrzaj>
    <derivirana_varijabla naziv="DomainObject.Predmet.ProtustrankaWithAdress_1">KONJIČKI KLUB "RANCH LUNGE MEDULIN", MEDULIN Vrčevan 9, 52100 Medulin</derivirana_varijabla>
  </DomainObject.Predmet.ProtustrankaWithAdress>
  <DomainObject.Predmet.ProtustrankaWithAdressOIB>
    <izvorni_sadrzaj>KONJIČKI KLUB "RANCH LUNGE MEDULIN", MEDULIN, OIB 59083415080, Vrčevan 9, 52100 Medulin</izvorni_sadrzaj>
    <derivirana_varijabla naziv="DomainObject.Predmet.ProtustrankaWithAdressOIB_1">KONJIČKI KLUB "RANCH LUNGE MEDULIN", MEDULIN, OIB 59083415080, Vrčevan 9, 52100 Medulin</derivirana_varijabla>
  </DomainObject.Predmet.ProtustrankaWithAdressOIB>
  <DomainObject.Predmet.ProtustrankaNazivFormated>
    <izvorni_sadrzaj>KONJIČKI KLUB "RANCH LUNGE MEDULIN", MEDULIN</izvorni_sadrzaj>
    <derivirana_varijabla naziv="DomainObject.Predmet.ProtustrankaNazivFormated_1">KONJIČKI KLUB "RANCH LUNGE MEDULIN", MEDULIN</derivirana_varijabla>
  </DomainObject.Predmet.ProtustrankaNazivFormated>
  <DomainObject.Predmet.ProtustrankaNazivFormatedOIB>
    <izvorni_sadrzaj>KONJIČKI KLUB "RANCH LUNGE MEDULIN", MEDULIN, OIB 59083415080</izvorni_sadrzaj>
    <derivirana_varijabla naziv="DomainObject.Predmet.ProtustrankaNazivFormatedOIB_1">KONJIČKI KLUB "RANCH LUNGE MEDULIN", MEDULIN, OIB 59083415080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40909.18</izvorni_sadrzaj>
    <derivirana_varijabla naziv="DomainObject.Predmet.TrenutnaVrijednost_1">40909.18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KONJIČKI KLUB "RANCH LUNGE MEDULIN", MEDULIN</item>
    </izvorni_sadrzaj>
    <derivirana_varijabla naziv="DomainObject.Predmet.ProtuStrankaListFormated_1">
      <item>KONJIČKI KLUB "RANCH LUNGE MEDULIN", MEDULIN</item>
    </derivirana_varijabla>
  </DomainObject.Predmet.ProtuStrankaListFormated>
  <DomainObject.Predmet.ProtuStrankaListFormatedOIB>
    <izvorni_sadrzaj>
      <item>KONJIČKI KLUB "RANCH LUNGE MEDULIN", MEDULIN, OIB 59083415080</item>
    </izvorni_sadrzaj>
    <derivirana_varijabla naziv="DomainObject.Predmet.ProtuStrankaListFormatedOIB_1">
      <item>KONJIČKI KLUB "RANCH LUNGE MEDULIN", MEDULIN, OIB 59083415080</item>
    </derivirana_varijabla>
  </DomainObject.Predmet.ProtuStrankaListFormatedOIB>
  <DomainObject.Predmet.ProtuStrankaListFormatedWithAdress>
    <izvorni_sadrzaj>
      <item>KONJIČKI KLUB "RANCH LUNGE MEDULIN", MEDULIN, Vrčevan 9, 52100 Medulin</item>
    </izvorni_sadrzaj>
    <derivirana_varijabla naziv="DomainObject.Predmet.ProtuStrankaListFormatedWithAdress_1">
      <item>KONJIČKI KLUB "RANCH LUNGE MEDULIN", MEDULIN, Vrčevan 9, 52100 Medulin</item>
    </derivirana_varijabla>
  </DomainObject.Predmet.ProtuStrankaListFormatedWithAdress>
  <DomainObject.Predmet.ProtuStrankaListFormatedWithAdressOIB>
    <izvorni_sadrzaj>
      <item>KONJIČKI KLUB "RANCH LUNGE MEDULIN", MEDULIN, OIB 59083415080, Vrčevan 9, 52100 Medulin</item>
    </izvorni_sadrzaj>
    <derivirana_varijabla naziv="DomainObject.Predmet.ProtuStrankaListFormatedWithAdressOIB_1">
      <item>KONJIČKI KLUB "RANCH LUNGE MEDULIN", MEDULIN, OIB 59083415080, Vrčevan 9, 52100 Medulin</item>
    </derivirana_varijabla>
  </DomainObject.Predmet.ProtuStrankaListFormatedWithAdressOIB>
  <DomainObject.Predmet.ProtuStrankaListNazivFormated>
    <izvorni_sadrzaj>
      <item>KONJIČKI KLUB "RANCH LUNGE MEDULIN", MEDULIN</item>
    </izvorni_sadrzaj>
    <derivirana_varijabla naziv="DomainObject.Predmet.ProtuStrankaListNazivFormated_1">
      <item>KONJIČKI KLUB "RANCH LUNGE MEDULIN", MEDULIN</item>
    </derivirana_varijabla>
  </DomainObject.Predmet.ProtuStrankaListNazivFormated>
  <DomainObject.Predmet.ProtuStrankaListNazivFormatedOIB>
    <izvorni_sadrzaj>
      <item>KONJIČKI KLUB "RANCH LUNGE MEDULIN", MEDULIN, OIB 59083415080</item>
    </izvorni_sadrzaj>
    <derivirana_varijabla naziv="DomainObject.Predmet.ProtuStrankaListNazivFormatedOIB_1">
      <item>KONJIČKI KLUB "RANCH LUNGE MEDULIN", MEDULIN, OIB 59083415080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KONJIČKI KLUB "RANCH LUNGE MEDULIN", MEDULIN</izvorni_sadrzaj>
    <derivirana_varijabla naziv="DomainObject.Predmet.ProtustrankaIDrugi_1">KONJIČKI KLUB "RANCH LUNGE MEDULIN",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KONJIČKI KLUB "RANCH LUNGE MEDULIN", MEDULIN, OIB 59083415080, Vrčevan 9, 52100 Medulin</izvorni_sadrzaj>
    <derivirana_varijabla naziv="DomainObject.Predmet.ProtustrankaIDrugiAdressOIB_1">KONJIČKI KLUB "RANCH LUNGE MEDULIN", MEDULIN, OIB 59083415080, Vrčevan 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KONJIČKI KLUB "RANCH LUNGE MEDULIN", MEDULIN</item>
    </izvorni_sadrzaj>
    <derivirana_varijabla naziv="DomainObject.Predmet.SudioniciListNaziv_1">
      <item>FINANCIJSKA AGENCIJA, RC RIJEKA, PODRUŽNICA PULA, PULA</item>
      <item>KONJIČKI KLUB "RANCH LUNGE MEDULIN",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KONJIČKI KLUB "RANCH LUNGE MEDULIN", MEDULIN, OIB 59083415080, Vrčevan 9,52100 Medulin</item>
    </izvorni_sadrzaj>
    <derivirana_varijabla naziv="DomainObject.Predmet.SudioniciListAdressOIB_1">
      <item>FINANCIJSKA AGENCIJA, RC RIJEKA, PODRUŽNICA PULA, PULA, OIB 85821130368, Giardini 5,52100 Pula</item>
      <item>KONJIČKI KLUB "RANCH LUNGE MEDULIN", MEDULIN, OIB 59083415080, Vrčevan 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59083415080</item>
    </izvorni_sadrzaj>
    <derivirana_varijabla naziv="DomainObject.Predmet.SudioniciListNazivOIB_1">
      <item>, OIB 85821130368</item>
      <item>, OIB 59083415080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3738</properties:Characters>
  <properties:Lines>90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2016-04-18T10:52:00Z</dcterms:created>
  <dc:creator>Mihaela Kaligari</dc:creator>
  <dc:description/>
  <cp:keywords/>
  <cp:lastModifiedBy>Jasmina Matika</cp:lastModifiedBy>
  <cp:lastPrinted>2016-04-19T09:49:00Z</cp:lastPrinted>
  <dcterms:modified xmlns:xsi="http://www.w3.org/2001/XMLSchema-instance" xsi:type="dcterms:W3CDTF">2016-04-19T09:49:00Z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