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7891" w14:paraId="e1b789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712859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712859">
              <w:rPr>
                <w:noProof/>
              </w:rPr>
              <w:t>778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6F22AA">
        <w:t>MRDALJ j.d.o.o. za iznajmljivanje kopnenih prijevoznih sredstava, OIB: 65468825706, Vis, Dubrovačka 11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F22AA" w:rsidRPr="006F22AA">
        <w:t>MRDALJ j.d.o.o. za iznajmljivanje kopnenih prijevoznih sredstava, OIB: 65468825706, Vis, Dubrovačka 11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DD0336">
        <w:t xml:space="preserve">3. </w:t>
      </w:r>
      <w:r w:rsidR="006F22AA">
        <w:t>listopada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D3D26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6F22AA">
        <w:t>5.450,00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E35D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2CA"/>
    <w:rsid w:val="00032A1C"/>
    <w:rsid w:val="00034638"/>
    <w:rsid w:val="000431ED"/>
    <w:rsid w:val="00046F27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1127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340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4600"/>
    <w:rsid w:val="0030572B"/>
    <w:rsid w:val="00307587"/>
    <w:rsid w:val="00313DA8"/>
    <w:rsid w:val="003202E0"/>
    <w:rsid w:val="00321F24"/>
    <w:rsid w:val="0033379F"/>
    <w:rsid w:val="003520C2"/>
    <w:rsid w:val="003647D7"/>
    <w:rsid w:val="0038601C"/>
    <w:rsid w:val="003A2635"/>
    <w:rsid w:val="003C5AB1"/>
    <w:rsid w:val="003C7143"/>
    <w:rsid w:val="003D02B9"/>
    <w:rsid w:val="003D2BC5"/>
    <w:rsid w:val="003D46DE"/>
    <w:rsid w:val="003D63E6"/>
    <w:rsid w:val="003D6E2A"/>
    <w:rsid w:val="003F5BD7"/>
    <w:rsid w:val="003F6F2E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7F86"/>
    <w:rsid w:val="004708DF"/>
    <w:rsid w:val="00470A0A"/>
    <w:rsid w:val="00471956"/>
    <w:rsid w:val="0047387C"/>
    <w:rsid w:val="00473984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3CE1"/>
    <w:rsid w:val="00535795"/>
    <w:rsid w:val="00551E28"/>
    <w:rsid w:val="00552537"/>
    <w:rsid w:val="005663A9"/>
    <w:rsid w:val="00567542"/>
    <w:rsid w:val="005742B3"/>
    <w:rsid w:val="00576996"/>
    <w:rsid w:val="005803CC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6F22AA"/>
    <w:rsid w:val="0070030F"/>
    <w:rsid w:val="00706BA1"/>
    <w:rsid w:val="007108CB"/>
    <w:rsid w:val="00712859"/>
    <w:rsid w:val="00712C93"/>
    <w:rsid w:val="00713A10"/>
    <w:rsid w:val="00721E63"/>
    <w:rsid w:val="007353A0"/>
    <w:rsid w:val="0073742C"/>
    <w:rsid w:val="00740E49"/>
    <w:rsid w:val="00745377"/>
    <w:rsid w:val="007454A5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17F85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5FE5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C1E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3D26"/>
    <w:rsid w:val="00AD608A"/>
    <w:rsid w:val="00AE11C2"/>
    <w:rsid w:val="00AE35D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116D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4628F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963FA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CF5DD5"/>
    <w:rsid w:val="00D0158B"/>
    <w:rsid w:val="00D035AC"/>
    <w:rsid w:val="00D07DFA"/>
    <w:rsid w:val="00D1277A"/>
    <w:rsid w:val="00D158CE"/>
    <w:rsid w:val="00D20319"/>
    <w:rsid w:val="00D359EC"/>
    <w:rsid w:val="00D36C47"/>
    <w:rsid w:val="00D438B6"/>
    <w:rsid w:val="00D47D0D"/>
    <w:rsid w:val="00D53FF9"/>
    <w:rsid w:val="00D55C94"/>
    <w:rsid w:val="00D57795"/>
    <w:rsid w:val="00D6364C"/>
    <w:rsid w:val="00D65D17"/>
    <w:rsid w:val="00D939B3"/>
    <w:rsid w:val="00D959D4"/>
    <w:rsid w:val="00DA1B30"/>
    <w:rsid w:val="00DA2F7B"/>
    <w:rsid w:val="00DA755E"/>
    <w:rsid w:val="00DB5821"/>
    <w:rsid w:val="00DB7B76"/>
    <w:rsid w:val="00DC0A39"/>
    <w:rsid w:val="00DD0336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184F"/>
    <w:rsid w:val="00EB6CC8"/>
    <w:rsid w:val="00EE7E46"/>
    <w:rsid w:val="00EF09BF"/>
    <w:rsid w:val="00EF227F"/>
    <w:rsid w:val="00F00754"/>
    <w:rsid w:val="00F10594"/>
    <w:rsid w:val="00F24E5C"/>
    <w:rsid w:val="00F2762C"/>
    <w:rsid w:val="00F412F4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  <w:rsid w:val="00FF4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St-778/2018</izvorni_sadrzaj>
    <derivirana_varijabla naziv="DomainObject.Predmet.OznakaBroj_1">St-778/2018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MRDALJ j.d.o.o. za iznajmljivanje kopnenih prijevoznih sredstava</izvorni_sadrzaj>
    <derivirana_varijabla naziv="DomainObject.Predmet.ProtustrankaFormated_1">  MRDALJ j.d.o.o. za iznajmljivanje kopnenih prijevoznih sredstava</derivirana_varijabla>
  </DomainObject.Predmet.ProtustrankaFormated>
  <DomainObject.Predmet.ProtustrankaFormatedOIB>
    <izvorni_sadrzaj>  MRDALJ j.d.o.o. za iznajmljivanje kopnenih prijevoznih sredstava, OIB 65468825706</izvorni_sadrzaj>
    <derivirana_varijabla naziv="DomainObject.Predmet.ProtustrankaFormatedOIB_1">  MRDALJ j.d.o.o. za iznajmljivanje kopnenih prijevoznih sredstava, OIB 65468825706</derivirana_varijabla>
  </DomainObject.Predmet.ProtustrankaFormatedOIB>
  <DomainObject.Predmet.ProtustrankaFormatedWithAdress>
    <izvorni_sadrzaj> MRDALJ j.d.o.o. za iznajmljivanje kopnenih prijevoznih sredstava, Dubrovačka 11, 21480 Vis</izvorni_sadrzaj>
    <derivirana_varijabla naziv="DomainObject.Predmet.ProtustrankaFormatedWithAdress_1"> MRDALJ j.d.o.o. za iznajmljivanje kopnenih prijevoznih sredstava, Dubrovačka 11, 21480 Vis</derivirana_varijabla>
  </DomainObject.Predmet.ProtustrankaFormatedWithAdress>
  <DomainObject.Predmet.ProtustrankaFormatedWithAdressOIB>
    <izvorni_sadrzaj> MRDALJ j.d.o.o. za iznajmljivanje kopnenih prijevoznih sredstava, OIB 65468825706, Dubrovačka 11, 21480 Vis</izvorni_sadrzaj>
    <derivirana_varijabla naziv="DomainObject.Predmet.ProtustrankaFormatedWithAdressOIB_1"> MRDALJ j.d.o.o. za iznajmljivanje kopnenih prijevoznih sredstava, OIB 65468825706, Dubrovačka 11, 21480 Vis</derivirana_varijabla>
  </DomainObject.Predmet.ProtustrankaFormatedWithAdressOIB>
  <DomainObject.Predmet.ProtustrankaWithAdress>
    <izvorni_sadrzaj>MRDALJ j.d.o.o. za iznajmljivanje kopnenih prijevoznih sredstava Dubrovačka 11, 21480 Vis</izvorni_sadrzaj>
    <derivirana_varijabla naziv="DomainObject.Predmet.ProtustrankaWithAdress_1">MRDALJ j.d.o.o. za iznajmljivanje kopnenih prijevoznih sredstava Dubrovačka 11, 21480 Vis</derivirana_varijabla>
  </DomainObject.Predmet.ProtustrankaWithAdress>
  <DomainObject.Predmet.ProtustrankaWithAdressOIB>
    <izvorni_sadrzaj>MRDALJ j.d.o.o. za iznajmljivanje kopnenih prijevoznih sredstava, OIB 65468825706, Dubrovačka 11, 21480 Vis</izvorni_sadrzaj>
    <derivirana_varijabla naziv="DomainObject.Predmet.ProtustrankaWithAdressOIB_1">MRDALJ j.d.o.o. za iznajmljivanje kopnenih prijevoznih sredstava, OIB 65468825706, Dubrovačka 11, 21480 Vis</derivirana_varijabla>
  </DomainObject.Predmet.ProtustrankaWithAdressOIB>
  <DomainObject.Predmet.ProtustrankaNazivFormated>
    <izvorni_sadrzaj>MRDALJ j.d.o.o. za iznajmljivanje kopnenih prijevoznih sredstava</izvorni_sadrzaj>
    <derivirana_varijabla naziv="DomainObject.Predmet.ProtustrankaNazivFormated_1">MRDALJ j.d.o.o. za iznajmljivanje kopnenih prijevoznih sredstava</derivirana_varijabla>
  </DomainObject.Predmet.ProtustrankaNazivFormated>
  <DomainObject.Predmet.ProtustrankaNazivFormatedOIB>
    <izvorni_sadrzaj>MRDALJ j.d.o.o. za iznajmljivanje kopnenih prijevoznih sredstava, OIB 65468825706</izvorni_sadrzaj>
    <derivirana_varijabla naziv="DomainObject.Predmet.ProtustrankaNazivFormatedOIB_1">MRDALJ j.d.o.o. za iznajmljivanje kopnenih prijevoznih sredstava, OIB 65468825706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5450.00</izvorni_sadrzaj>
    <derivirana_varijabla naziv="DomainObject.Predmet.TrenutnaVrijednost_1">5450.00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MRDALJ j.d.o.o. za iznajmljivanje kopnenih prijevoznih sredstava</item>
    </izvorni_sadrzaj>
    <derivirana_varijabla naziv="DomainObject.Predmet.ProtuStrankaListFormated_1">
      <item>MRDALJ j.d.o.o. za iznajmljivanje kopnenih prijevoznih sredstava</item>
    </derivirana_varijabla>
  </DomainObject.Predmet.ProtuStrankaListFormated>
  <DomainObject.Predmet.ProtuStrankaListFormatedOIB>
    <izvorni_sadrzaj>
      <item>MRDALJ j.d.o.o. za iznajmljivanje kopnenih prijevoznih sredstava, OIB 65468825706</item>
    </izvorni_sadrzaj>
    <derivirana_varijabla naziv="DomainObject.Predmet.ProtuStrankaListFormatedOIB_1">
      <item>MRDALJ j.d.o.o. za iznajmljivanje kopnenih prijevoznih sredstava, OIB 65468825706</item>
    </derivirana_varijabla>
  </DomainObject.Predmet.ProtuStrankaListFormatedOIB>
  <DomainObject.Predmet.ProtuStrankaListFormatedWithAdress>
    <izvorni_sadrzaj>
      <item>MRDALJ j.d.o.o. za iznajmljivanje kopnenih prijevoznih sredstava, Dubrovačka 11, 21480 Vis</item>
    </izvorni_sadrzaj>
    <derivirana_varijabla naziv="DomainObject.Predmet.ProtuStrankaListFormatedWithAdress_1">
      <item>MRDALJ j.d.o.o. za iznajmljivanje kopnenih prijevoznih sredstava, Dubrovačka 11, 21480 Vis</item>
    </derivirana_varijabla>
  </DomainObject.Predmet.ProtuStrankaListFormatedWithAdress>
  <DomainObject.Predmet.ProtuStrankaListFormatedWithAdressOIB>
    <izvorni_sadrzaj>
      <item>MRDALJ j.d.o.o. za iznajmljivanje kopnenih prijevoznih sredstava, OIB 65468825706, Dubrovačka 11, 21480 Vis</item>
    </izvorni_sadrzaj>
    <derivirana_varijabla naziv="DomainObject.Predmet.ProtuStrankaListFormatedWithAdressOIB_1">
      <item>MRDALJ j.d.o.o. za iznajmljivanje kopnenih prijevoznih sredstava, OIB 65468825706, Dubrovačka 11, 21480 Vis</item>
    </derivirana_varijabla>
  </DomainObject.Predmet.ProtuStrankaListFormatedWithAdressOIB>
  <DomainObject.Predmet.ProtuStrankaListNazivFormated>
    <izvorni_sadrzaj>
      <item>MRDALJ j.d.o.o. za iznajmljivanje kopnenih prijevoznih sredstava</item>
    </izvorni_sadrzaj>
    <derivirana_varijabla naziv="DomainObject.Predmet.ProtuStrankaListNazivFormated_1">
      <item>MRDALJ j.d.o.o. za iznajmljivanje kopnenih prijevoznih sredstava</item>
    </derivirana_varijabla>
  </DomainObject.Predmet.ProtuStrankaListNazivFormated>
  <DomainObject.Predmet.ProtuStrankaListNazivFormatedOIB>
    <izvorni_sadrzaj>
      <item>MRDALJ j.d.o.o. za iznajmljivanje kopnenih prijevoznih sredstava, OIB 65468825706</item>
    </izvorni_sadrzaj>
    <derivirana_varijabla naziv="DomainObject.Predmet.ProtuStrankaListNazivFormatedOIB_1">
      <item>MRDALJ j.d.o.o. za iznajmljivanje kopnenih prijevoznih sredstava, OIB 65468825706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MRDALJ j.d.o.o. za iznajmljivanje kopnenih prijevoznih sredstava</izvorni_sadrzaj>
    <derivirana_varijabla naziv="DomainObject.Predmet.ProtustrankaIDrugi_1">MRDALJ j.d.o.o. za iznajmljivanje kopnenih prijevoznih sredstava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MRDALJ j.d.o.o. za iznajmljivanje kopnenih prijevoznih sredstava, OIB 65468825706, Dubrovačka 11, 21480 Vis</izvorni_sadrzaj>
    <derivirana_varijabla naziv="DomainObject.Predmet.ProtustrankaIDrugiAdressOIB_1">MRDALJ j.d.o.o. za iznajmljivanje kopnenih prijevoznih sredstava, OIB 65468825706, Dubrovačka 11,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MRDALJ j.d.o.o. za iznajmljivanje kopnenih prijevoznih sredstava</item>
      <item>FINANCIJSKA AGENCIJA, RC SPLIT</item>
    </izvorni_sadrzaj>
    <derivirana_varijabla naziv="DomainObject.Predmet.SudioniciListNaziv_1">
      <item>MRDALJ j.d.o.o. za iznajmljivanje kopnenih prijevoznih sredstava</item>
      <item>FINANCIJSKA AGENCIJA, RC SPLIT</item>
    </derivirana_varijabla>
  </DomainObject.Predmet.SudioniciListNaziv>
  <DomainObject.Predmet.SudioniciListAdressOIB>
    <izvorni_sadrzaj>
      <item>MRDALJ j.d.o.o. za iznajmljivanje kopnenih prijevoznih sredstava, OIB 65468825706, Dubrovačka 11,21480 Vis</item>
      <item>FINANCIJSKA AGENCIJA, RC SPLIT, OIB 85821130368, Mažuranićevo šetalište 24 b,21000 Split</item>
    </izvorni_sadrzaj>
    <derivirana_varijabla naziv="DomainObject.Predmet.SudioniciListAdressOIB_1">
      <item>MRDALJ j.d.o.o. za iznajmljivanje kopnenih prijevoznih sredstava, OIB 65468825706, Dubrovačka 11,21480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65468825706</item>
      <item>, OIB 85821130368</item>
    </izvorni_sadrzaj>
    <derivirana_varijabla naziv="DomainObject.Predmet.SudioniciListNazivOIB_1">
      <item>, OIB 65468825706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B7C50-A2E0-44F9-9A6B-E7C088140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331</properties:Words>
  <properties:Characters>1907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2018-10-19T11:18:00Z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(778-18.docx)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