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13d8" w14:paraId="33113d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A34173">
        <w:t>803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A34173">
        <w:t>Splitsko-dalmatinska udruga hotelijera, OIB: 85718045423</w:t>
      </w:r>
      <w:r w:rsidR="00542933">
        <w:t>,</w:t>
      </w:r>
      <w:r w:rsidR="007476B6">
        <w:t xml:space="preserve"> </w:t>
      </w:r>
      <w:proofErr w:type="spellStart"/>
      <w:r w:rsidR="00A34173">
        <w:t>Podstrana</w:t>
      </w:r>
      <w:proofErr w:type="spellEnd"/>
      <w:r w:rsidR="00A34173">
        <w:t xml:space="preserve">, </w:t>
      </w:r>
      <w:proofErr w:type="spellStart"/>
      <w:r w:rsidR="00A34173">
        <w:t>Grljevačka</w:t>
      </w:r>
      <w:proofErr w:type="spellEnd"/>
      <w:r w:rsidR="00A34173">
        <w:t xml:space="preserve"> 2 a,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A34173" w:rsidRPr="00A34173">
        <w:t xml:space="preserve">Splitsko-dalmatinska udruga hotelijera, OIB: 85718045423, </w:t>
      </w:r>
      <w:proofErr w:type="spellStart"/>
      <w:r w:rsidR="00A34173">
        <w:t>Podstrana</w:t>
      </w:r>
      <w:proofErr w:type="spellEnd"/>
      <w:r w:rsidR="00A34173">
        <w:t xml:space="preserve">, </w:t>
      </w:r>
      <w:proofErr w:type="spellStart"/>
      <w:r w:rsidR="00A34173">
        <w:t>Grljevačka</w:t>
      </w:r>
      <w:proofErr w:type="spellEnd"/>
      <w:r w:rsidR="00A34173">
        <w:t xml:space="preserve"> 2 a</w:t>
      </w:r>
      <w:r w:rsidR="007A7232" w:rsidRPr="007A7232">
        <w:t>,</w:t>
      </w:r>
      <w:r w:rsidR="007A7232">
        <w:t xml:space="preserve"> </w:t>
      </w:r>
      <w:r w:rsidR="00DD3385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A34173">
        <w:t xml:space="preserve"> 1541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A34173">
        <w:t>1.573,47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41F1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34173">
        <w:t>3. ST-1803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41F11">
        <w:t>a</w:t>
      </w:r>
      <w:r w:rsidR="003D3A71">
        <w:t xml:space="preserve"> ovlašten</w:t>
      </w:r>
      <w:r w:rsidR="00D41F1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41F1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0237"/>
    <w:rsid w:val="00943E29"/>
    <w:rsid w:val="00961651"/>
    <w:rsid w:val="00982374"/>
    <w:rsid w:val="00985998"/>
    <w:rsid w:val="00997E88"/>
    <w:rsid w:val="009D783A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1119F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7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8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8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8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8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7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8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8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8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8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1803</izvorni_sadrzaj>
    <derivirana_varijabla naziv="DomainObject.Predmet.Broj_1">1803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St-1803/2015</izvorni_sadrzaj>
    <derivirana_varijabla naziv="DomainObject.Predmet.OznakaBroj_1">St-1803/2015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SPLITSKO-DALMATINSKA UDRUGA HOTELIJERA</izvorni_sadrzaj>
    <derivirana_varijabla naziv="DomainObject.Predmet.ProtustrankaFormated_1">  SPLITSKO-DALMATINSKA UDRUGA HOTELIJERA</derivirana_varijabla>
  </DomainObject.Predmet.ProtustrankaFormated>
  <DomainObject.Predmet.ProtustrankaFormatedOIB>
    <izvorni_sadrzaj>  SPLITSKO-DALMATINSKA UDRUGA HOTELIJERA, OIB 85718045423</izvorni_sadrzaj>
    <derivirana_varijabla naziv="DomainObject.Predmet.ProtustrankaFormatedOIB_1">  SPLITSKO-DALMATINSKA UDRUGA HOTELIJERA, OIB 85718045423</derivirana_varijabla>
  </DomainObject.Predmet.ProtustrankaFormatedOIB>
  <DomainObject.Predmet.ProtustrankaFormatedWithAdress>
    <izvorni_sadrzaj> SPLITSKO-DALMATINSKA UDRUGA HOTELIJERA, Grljevačka 2 a, 21311 Podstrana</izvorni_sadrzaj>
    <derivirana_varijabla naziv="DomainObject.Predmet.ProtustrankaFormatedWithAdress_1"> SPLITSKO-DALMATINSKA UDRUGA HOTELIJERA, Grljevačka 2 a, 21311 Podstrana</derivirana_varijabla>
  </DomainObject.Predmet.ProtustrankaFormatedWithAdress>
  <DomainObject.Predmet.ProtustrankaFormatedWithAdressOIB>
    <izvorni_sadrzaj> SPLITSKO-DALMATINSKA UDRUGA HOTELIJERA, OIB 85718045423, Grljevačka 2 a, 21311 Podstrana</izvorni_sadrzaj>
    <derivirana_varijabla naziv="DomainObject.Predmet.ProtustrankaFormatedWithAdressOIB_1"> SPLITSKO-DALMATINSKA UDRUGA HOTELIJERA, OIB 85718045423, Grljevačka 2 a, 21311 Podstrana</derivirana_varijabla>
  </DomainObject.Predmet.ProtustrankaFormatedWithAdressOIB>
  <DomainObject.Predmet.ProtustrankaWithAdress>
    <izvorni_sadrzaj>SPLITSKO-DALMATINSKA UDRUGA HOTELIJERA Grljevačka 2 a, 21311 Podstrana</izvorni_sadrzaj>
    <derivirana_varijabla naziv="DomainObject.Predmet.ProtustrankaWithAdress_1">SPLITSKO-DALMATINSKA UDRUGA HOTELIJERA Grljevačka 2 a, 21311 Podstrana</derivirana_varijabla>
  </DomainObject.Predmet.ProtustrankaWithAdress>
  <DomainObject.Predmet.ProtustrankaWithAdressOIB>
    <izvorni_sadrzaj>SPLITSKO-DALMATINSKA UDRUGA HOTELIJERA, OIB 85718045423, Grljevačka 2 a, 21311 Podstrana</izvorni_sadrzaj>
    <derivirana_varijabla naziv="DomainObject.Predmet.ProtustrankaWithAdressOIB_1">SPLITSKO-DALMATINSKA UDRUGA HOTELIJERA, OIB 85718045423, Grljevačka 2 a, 21311 Podstrana</derivirana_varijabla>
  </DomainObject.Predmet.ProtustrankaWithAdressOIB>
  <DomainObject.Predmet.ProtustrankaNazivFormated>
    <izvorni_sadrzaj>SPLITSKO-DALMATINSKA UDRUGA HOTELIJERA</izvorni_sadrzaj>
    <derivirana_varijabla naziv="DomainObject.Predmet.ProtustrankaNazivFormated_1">SPLITSKO-DALMATINSKA UDRUGA HOTELIJERA</derivirana_varijabla>
  </DomainObject.Predmet.ProtustrankaNazivFormated>
  <DomainObject.Predmet.ProtustrankaNazivFormatedOIB>
    <izvorni_sadrzaj>SPLITSKO-DALMATINSKA UDRUGA HOTELIJERA, OIB 85718045423</izvorni_sadrzaj>
    <derivirana_varijabla naziv="DomainObject.Predmet.ProtustrankaNazivFormatedOIB_1">SPLITSKO-DALMATINSKA UDRUGA HOTELIJERA, OIB 85718045423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1573.47</izvorni_sadrzaj>
    <derivirana_varijabla naziv="DomainObject.Predmet.TrenutnaVrijednost_1">1573.47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SPLITSKO-DALMATINSKA UDRUGA HOTELIJERA</item>
    </izvorni_sadrzaj>
    <derivirana_varijabla naziv="DomainObject.Predmet.ProtuStrankaListFormated_1">
      <item>SPLITSKO-DALMATINSKA UDRUGA HOTELIJERA</item>
    </derivirana_varijabla>
  </DomainObject.Predmet.ProtuStrankaListFormated>
  <DomainObject.Predmet.ProtuStrankaListFormatedOIB>
    <izvorni_sadrzaj>
      <item>SPLITSKO-DALMATINSKA UDRUGA HOTELIJERA, OIB 85718045423</item>
    </izvorni_sadrzaj>
    <derivirana_varijabla naziv="DomainObject.Predmet.ProtuStrankaListFormatedOIB_1">
      <item>SPLITSKO-DALMATINSKA UDRUGA HOTELIJERA, OIB 85718045423</item>
    </derivirana_varijabla>
  </DomainObject.Predmet.ProtuStrankaListFormatedOIB>
  <DomainObject.Predmet.ProtuStrankaListFormatedWithAdress>
    <izvorni_sadrzaj>
      <item>SPLITSKO-DALMATINSKA UDRUGA HOTELIJERA, Grljevačka 2 a, 21311 Podstrana</item>
    </izvorni_sadrzaj>
    <derivirana_varijabla naziv="DomainObject.Predmet.ProtuStrankaListFormatedWithAdress_1">
      <item>SPLITSKO-DALMATINSKA UDRUGA HOTELIJERA, Grljevačka 2 a, 21311 Podstrana</item>
    </derivirana_varijabla>
  </DomainObject.Predmet.ProtuStrankaListFormatedWithAdress>
  <DomainObject.Predmet.ProtuStrankaListFormatedWithAdressOIB>
    <izvorni_sadrzaj>
      <item>SPLITSKO-DALMATINSKA UDRUGA HOTELIJERA, OIB 85718045423, Grljevačka 2 a, 21311 Podstrana</item>
    </izvorni_sadrzaj>
    <derivirana_varijabla naziv="DomainObject.Predmet.ProtuStrankaListFormatedWithAdressOIB_1">
      <item>SPLITSKO-DALMATINSKA UDRUGA HOTELIJERA, OIB 85718045423, Grljevačka 2 a, 21311 Podstrana</item>
    </derivirana_varijabla>
  </DomainObject.Predmet.ProtuStrankaListFormatedWithAdressOIB>
  <DomainObject.Predmet.ProtuStrankaListNazivFormated>
    <izvorni_sadrzaj>
      <item>SPLITSKO-DALMATINSKA UDRUGA HOTELIJERA</item>
    </izvorni_sadrzaj>
    <derivirana_varijabla naziv="DomainObject.Predmet.ProtuStrankaListNazivFormated_1">
      <item>SPLITSKO-DALMATINSKA UDRUGA HOTELIJERA</item>
    </derivirana_varijabla>
  </DomainObject.Predmet.ProtuStrankaListNazivFormated>
  <DomainObject.Predmet.ProtuStrankaListNazivFormatedOIB>
    <izvorni_sadrzaj>
      <item>SPLITSKO-DALMATINSKA UDRUGA HOTELIJERA, OIB 85718045423</item>
    </izvorni_sadrzaj>
    <derivirana_varijabla naziv="DomainObject.Predmet.ProtuStrankaListNazivFormatedOIB_1">
      <item>SPLITSKO-DALMATINSKA UDRUGA HOTELIJERA, OIB 85718045423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SPLITSKO-DALMATINSKA UDRUGA HOTELIJERA</izvorni_sadrzaj>
    <derivirana_varijabla naziv="DomainObject.Predmet.ProtustrankaIDrugi_1">SPLITSKO-DALMATINSKA UDRUGA HOTELIJERA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SPLITSKO-DALMATINSKA UDRUGA HOTELIJERA, OIB 85718045423, Grljevačka 2 a, 21311 Podstrana</izvorni_sadrzaj>
    <derivirana_varijabla naziv="DomainObject.Predmet.ProtustrankaIDrugiAdressOIB_1">SPLITSKO-DALMATINSKA UDRUGA HOTELIJERA, OIB 85718045423, Grljevačka 2 a,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SPLITSKO-DALMATINSKA UDRUGA HOTELIJERA</item>
      <item>FINANCIJSKA AGENCIJA RC SPLIT</item>
    </izvorni_sadrzaj>
    <derivirana_varijabla naziv="DomainObject.Predmet.SudioniciListNaziv_1">
      <item>SPLITSKO-DALMATINSKA UDRUGA HOTELIJERA</item>
      <item>FINANCIJSKA AGENCIJA RC SPLIT</item>
    </derivirana_varijabla>
  </DomainObject.Predmet.SudioniciListNaziv>
  <DomainObject.Predmet.SudioniciListAdressOIB>
    <izvorni_sadrzaj>
      <item>SPLITSKO-DALMATINSKA UDRUGA HOTELIJERA, OIB 85718045423, Grljevačka 2 a,21311 Podstrana</item>
      <item>FINANCIJSKA AGENCIJA RC SPLIT, OIB 85821130368, Mažuranićevo šetalište 24b,21000 Split</item>
    </izvorni_sadrzaj>
    <derivirana_varijabla naziv="DomainObject.Predmet.SudioniciListAdressOIB_1">
      <item>SPLITSKO-DALMATINSKA UDRUGA HOTELIJERA, OIB 85718045423, Grljevačka 2 a,21311 Podstrana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85718045423</item>
      <item>, OIB 85821130368</item>
    </izvorni_sadrzaj>
    <derivirana_varijabla naziv="DomainObject.Predmet.SudioniciListNazivOIB_1">
      <item>, OIB 85718045423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1781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2016-01-18T08:18:00Z</dcterms:created>
  <dc:creator>Lari Glavaš</dc:creator>
  <cp:lastModifiedBy>Lari Glavaš</cp:lastModifiedBy>
  <cp:lastPrinted>2016-01-18T08:18:00Z</cp:lastPrinted>
  <dcterms:modified xmlns:xsi="http://www.w3.org/2001/XMLSchema-instance" xsi:type="dcterms:W3CDTF">2016-01-18T08:18:00Z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