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5c57" w14:paraId="9095c57" w:rsidRDefault="007F094E" w:rsidP="005661E1" w:rsidR="005661E1">
      <w:pPr>
        <w:pStyle w:val="Tijeloteksta"/>
        <w:jc w:val="right"/>
        <w15:collapsed w:val="false"/>
      </w:pPr>
      <w:bookmarkStart w:name="_GoBack" w:id="0"/>
      <w:bookmarkEnd w:id="0"/>
      <w:r>
        <w:t>13 St-1052/13-201</w:t>
      </w:r>
    </w:p>
    <w:p w:rsidRDefault="005661E1" w:rsidP="005661E1" w:rsidR="005661E1">
      <w:pPr>
        <w:rPr>
          <w:rStyle w:val="Naglaeno"/>
        </w:rPr>
      </w:pPr>
      <w:r>
        <w:rPr>
          <w:rStyle w:val="Naglaeno"/>
        </w:rPr>
        <w:t xml:space="preserve">        </w:t>
      </w:r>
    </w:p>
    <w:p w:rsidRDefault="005661E1" w:rsidP="005661E1" w:rsidR="005661E1">
      <w:pPr>
        <w:rPr>
          <w:rStyle w:val="Naglaeno"/>
        </w:rPr>
      </w:pPr>
      <w:r>
        <w:rPr>
          <w:rStyle w:val="Naglaeno"/>
        </w:rPr>
        <w:t xml:space="preserve">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1E1" w:rsidP="005661E1" w:rsidR="005661E1"/>
    <w:p w:rsidRDefault="005661E1" w:rsidP="005661E1" w:rsidR="005661E1" w:rsidRPr="00D21A2C"/>
    <w:p w:rsidRDefault="005661E1" w:rsidP="005661E1" w:rsidR="005661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661E1" w:rsidP="005661E1" w:rsidR="005661E1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661E1" w:rsidP="005661E1" w:rsidR="005661E1" w:rsidRPr="005E05E5">
      <w:pPr>
        <w:pStyle w:val="Tijeloteksta"/>
      </w:pPr>
    </w:p>
    <w:p w:rsidRDefault="005661E1" w:rsidP="005661E1" w:rsidR="005661E1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 E P U B L I K A     H R V A T S K A  </w:t>
      </w:r>
    </w:p>
    <w:p w:rsidRDefault="005661E1" w:rsidP="005661E1" w:rsidR="005661E1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5661E1" w:rsidP="005661E1" w:rsidR="005661E1">
      <w:pPr>
        <w:pStyle w:val="Tijeloteksta"/>
        <w:ind w:left="360"/>
        <w:jc w:val="center"/>
        <w:rPr>
          <w:b/>
          <w:bCs/>
        </w:rPr>
      </w:pPr>
    </w:p>
    <w:p w:rsidRDefault="005661E1" w:rsidP="005661E1" w:rsidR="005661E1">
      <w:pPr>
        <w:jc w:val="both"/>
      </w:pPr>
    </w:p>
    <w:p w:rsidRDefault="005661E1" w:rsidP="00AE2746" w:rsidR="005661E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 w:rsidRPr="00E73F94">
        <w:t>,</w:t>
      </w:r>
      <w:r>
        <w:t xml:space="preserve"> </w:t>
      </w:r>
      <w:r w:rsidRPr="00F870B7">
        <w:t>dana</w:t>
      </w:r>
      <w:r>
        <w:t xml:space="preserve"> 19. ožujka 2018.  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E2746" w:rsidP="00AE2746" w:rsidR="00AE2746">
      <w:pPr>
        <w:ind w:firstLine="708"/>
        <w:jc w:val="both"/>
      </w:pPr>
    </w:p>
    <w:p w:rsidRDefault="005661E1" w:rsidP="005661E1" w:rsidR="005661E1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5661E1">
        <w:t>16</w:t>
      </w:r>
      <w:r w:rsidR="00072ADA">
        <w:t>.3</w:t>
      </w:r>
      <w:r>
        <w:t>.2018.,</w:t>
      </w:r>
      <w:r w:rsidR="002B5550">
        <w:t xml:space="preserve"> na način namirenja</w:t>
      </w:r>
      <w:r w:rsidR="009E0188">
        <w:t xml:space="preserve"> stečajnih</w:t>
      </w:r>
      <w:r w:rsidR="002B5550">
        <w:t xml:space="preserve"> vjerovnika I višeg isplatnog reda</w:t>
      </w:r>
      <w:r w:rsidR="009E0188">
        <w:t xml:space="preserve"> u iznosu od </w:t>
      </w:r>
      <w:r w:rsidR="005661E1">
        <w:t>69.978,02</w:t>
      </w:r>
      <w:r w:rsidR="009E0188">
        <w:t xml:space="preserve"> kn što čini </w:t>
      </w:r>
      <w:r w:rsidR="005661E1">
        <w:t>52</w:t>
      </w:r>
      <w:r w:rsidR="009E0188">
        <w:t xml:space="preserve"> % utvrđenih i priznatih tražbina stečajnih vjerovnika 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072ADA" w:rsidP="003F3D54" w:rsidR="00D14B93" w:rsidRPr="003F3D54">
      <w:pPr>
        <w:jc w:val="center"/>
      </w:pPr>
      <w:r>
        <w:t>1</w:t>
      </w:r>
      <w:r w:rsidR="005661E1">
        <w:t>8</w:t>
      </w:r>
      <w:r>
        <w:t>. travanj</w:t>
      </w:r>
      <w:r w:rsidR="009E0188" w:rsidRPr="009E0188">
        <w:t xml:space="preserve"> 2018. </w:t>
      </w:r>
      <w:r w:rsidR="00D14B93" w:rsidRPr="009E0188">
        <w:t>godine s početkom u 1</w:t>
      </w:r>
      <w:r w:rsidR="000B17D5" w:rsidRPr="009E0188">
        <w:t>0,0</w:t>
      </w:r>
      <w:r w:rsidR="00D14B93" w:rsidRPr="009E0188">
        <w:t>0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22,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 w:rsidRPr="009E0188">
      <w:pPr>
        <w:jc w:val="center"/>
      </w:pPr>
      <w:r>
        <w:t>U Osijeku</w:t>
      </w:r>
      <w:r w:rsidR="005661E1">
        <w:t xml:space="preserve"> 19</w:t>
      </w:r>
      <w:r w:rsidR="00072ADA">
        <w:t xml:space="preserve">. ožujak </w:t>
      </w:r>
      <w:r>
        <w:t xml:space="preserve"> 2018.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5661E1">
        <w:t xml:space="preserve"> 18</w:t>
      </w:r>
      <w:r w:rsidR="00072ADA">
        <w:t>/4</w:t>
      </w:r>
    </w:p>
    <w:sectPr w:rsidSect="005661E1" w:rsidR="000C20F1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84E1B"/>
    <w:rsid w:val="003B6100"/>
    <w:rsid w:val="003B7710"/>
    <w:rsid w:val="003C35AA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661E1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094E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E227B"/>
    <w:rsid w:val="00AE2746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St-1052/2013-201</izvorni_sadrzaj>
    <derivirana_varijabla naziv="DomainObject.Oznaka_1">St-1052/2013-201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St-1052/2013-201</izvorni_sadrzaj>
    <derivirana_varijabla naziv="DomainObject.PoslovniBrojDokumenta_1">St-1052/2013-201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1183</properties:Characters>
  <properties:Lines>49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2018-03-19T07:20:00Z</dcterms:created>
  <dc:creator>hermanj</dc:creator>
  <cp:lastModifiedBy>Maja Kocijan</cp:lastModifiedBy>
  <cp:lastPrinted>2018-03-19T07:29:00Z</cp:lastPrinted>
  <dcterms:modified xmlns:xsi="http://www.w3.org/2001/XMLSchema-instance" xsi:type="dcterms:W3CDTF">2018-03-19T07:34:00Z</dcterms:modified>
  <cp:revision>5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St-1052/2013-201 / 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