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06fb" w14:paraId="99906f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211E4">
        <w:rPr>
          <w:b/>
          <w:lang w:val="hr-HR"/>
        </w:rPr>
        <w:t>103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211E4">
        <w:rPr>
          <w:lang w:val="hr-HR"/>
        </w:rPr>
        <w:t>DETONI CHARTER d.o.o. Solin, Kneza Trpimira 107</w:t>
      </w:r>
      <w:r w:rsidR="00555BE4">
        <w:rPr>
          <w:lang w:val="hr-HR"/>
        </w:rPr>
        <w:t xml:space="preserve">, OIB: </w:t>
      </w:r>
      <w:r w:rsidR="002211E4">
        <w:rPr>
          <w:lang w:val="hr-HR"/>
        </w:rPr>
        <w:t>07649820378</w:t>
      </w:r>
      <w:r w:rsidR="005E5BE0">
        <w:rPr>
          <w:lang w:val="hr-HR"/>
        </w:rPr>
        <w:t xml:space="preserve">, MBS: </w:t>
      </w:r>
      <w:r w:rsidR="002211E4">
        <w:rPr>
          <w:lang w:val="hr-HR"/>
        </w:rPr>
        <w:t>130002174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462FE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211E4">
        <w:rPr>
          <w:lang w:val="hr-HR"/>
        </w:rPr>
        <w:t>DETONI CHARTER d.o.o. Solin, Kneza Trpimira 107, OIB: 07649820378</w:t>
      </w:r>
      <w:r w:rsidR="00B70173">
        <w:rPr>
          <w:lang w:val="hr-HR"/>
        </w:rPr>
        <w:t xml:space="preserve">, na dan </w:t>
      </w:r>
      <w:r w:rsidR="002211E4">
        <w:rPr>
          <w:lang w:val="hr-HR"/>
        </w:rPr>
        <w:t>22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211E4">
        <w:rPr>
          <w:lang w:val="hr-HR"/>
        </w:rPr>
        <w:t>13.151,37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462FE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211E4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462FE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D76C8"/>
    <w:rsid w:val="005E5BE0"/>
    <w:rsid w:val="00605AFA"/>
    <w:rsid w:val="00611E8A"/>
    <w:rsid w:val="00617775"/>
    <w:rsid w:val="006249B6"/>
    <w:rsid w:val="006355D0"/>
    <w:rsid w:val="00642955"/>
    <w:rsid w:val="00650C5E"/>
    <w:rsid w:val="006522C1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7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6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76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76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76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DETONI CHARTER društvo s ograničenom odgovornošću za iznajmljivanje plovila i turizam</izvorni_sadrzaj>
    <derivirana_varijabla naziv="DomainObject.Predmet.ProtustrankaFormated_1">  DETONI CHARTER društvo s ograničenom odgovornošću za iznajmljivanje plovila i turizam</derivirana_varijabla>
  </DomainObject.Predmet.ProtustrankaFormated>
  <DomainObject.Predmet.ProtustrankaFormatedOIB>
    <izvorni_sadrzaj>  DETONI CHARTER društvo s ograničenom odgovornošću za iznajmljivanje plovila i turizam, OIB 07649820378</izvorni_sadrzaj>
    <derivirana_varijabla naziv="DomainObject.Predmet.ProtustrankaFormatedOIB_1">  DETONI CHARTER društvo s ograničenom odgovornošću za iznajmljivanje plovila i turizam, OIB 07649820378</derivirana_varijabla>
  </DomainObject.Predmet.ProtustrankaFormatedOIB>
  <DomainObject.Predmet.ProtustrankaFormatedWithAdress>
    <izvorni_sadrzaj> DETONI CHARTER društvo s ograničenom odgovornošću za iznajmljivanje plovila i turizam, Kneza Trpimira 107, 21210 Solin</izvorni_sadrzaj>
    <derivirana_varijabla naziv="DomainObject.Predmet.ProtustrankaFormatedWithAdress_1"> DETONI CHARTER društvo s ograničenom odgovornošću za iznajmljivanje plovila i turizam, Kneza Trpimira 107, 21210 Solin</derivirana_varijabla>
  </DomainObject.Predmet.ProtustrankaFormatedWithAdress>
  <DomainObject.Predmet.ProtustrankaFormatedWithAdressOIB>
    <izvorni_sadrzaj> DETONI CHARTER društvo s ograničenom odgovornošću za iznajmljivanje plovila i turizam, OIB 07649820378, Kneza Trpimira 107, 21210 Solin</izvorni_sadrzaj>
    <derivirana_varijabla naziv="DomainObject.Predmet.ProtustrankaFormatedWithAdressOIB_1"> DETONI CHARTER društvo s ograničenom odgovornošću za iznajmljivanje plovila i turizam, OIB 07649820378, Kneza Trpimira 107, 21210 Solin</derivirana_varijabla>
  </DomainObject.Predmet.ProtustrankaFormatedWithAdressOIB>
  <DomainObject.Predmet.ProtustrankaWithAdress>
    <izvorni_sadrzaj>DETONI CHARTER društvo s ograničenom odgovornošću za iznajmljivanje plovila i turizam Kneza Trpimira 107, 21210 Solin</izvorni_sadrzaj>
    <derivirana_varijabla naziv="DomainObject.Predmet.ProtustrankaWithAdress_1">DETONI CHARTER društvo s ograničenom odgovornošću za iznajmljivanje plovila i turizam Kneza Trpimira 107, 21210 Solin</derivirana_varijabla>
  </DomainObject.Predmet.ProtustrankaWithAdress>
  <DomainObject.Predmet.ProtustrankaWithAdressOIB>
    <izvorni_sadrzaj>DETONI CHARTER društvo s ograničenom odgovornošću za iznajmljivanje plovila i turizam, OIB 07649820378, Kneza Trpimira 107, 21210 Solin</izvorni_sadrzaj>
    <derivirana_varijabla naziv="DomainObject.Predmet.ProtustrankaWithAdressOIB_1">DETONI CHARTER društvo s ograničenom odgovornošću za iznajmljivanje plovila i turizam, OIB 07649820378, Kneza Trpimira 107, 21210 Solin</derivirana_varijabla>
  </DomainObject.Predmet.ProtustrankaWithAdressOIB>
  <DomainObject.Predmet.ProtustrankaNazivFormated>
    <izvorni_sadrzaj>DETONI CHARTER društvo s ograničenom odgovornošću za iznajmljivanje plovila i turizam</izvorni_sadrzaj>
    <derivirana_varijabla naziv="DomainObject.Predmet.ProtustrankaNazivFormated_1">DETONI CHARTER društvo s ograničenom odgovornošću za iznajmljivanje plovila i turizam</derivirana_varijabla>
  </DomainObject.Predmet.ProtustrankaNazivFormated>
  <DomainObject.Predmet.ProtustrankaNazivFormatedOIB>
    <izvorni_sadrzaj>DETONI CHARTER društvo s ograničenom odgovornošću za iznajmljivanje plovila i turizam, OIB 07649820378</izvorni_sadrzaj>
    <derivirana_varijabla naziv="DomainObject.Predmet.ProtustrankaNazivFormatedOIB_1">DETONI CHARTER društvo s ograničenom odgovornošću za iznajmljivanje plovila i turizam, OIB 07649820378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13151.37</izvorni_sadrzaj>
    <derivirana_varijabla naziv="DomainObject.Predmet.TrenutnaVrijednost_1">13151.37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DETONI CHARTER društvo s ograničenom odgovornošću za iznajmljivanje plovila i turizam</item>
    </izvorni_sadrzaj>
    <derivirana_varijabla naziv="DomainObject.Predmet.ProtuStrankaListFormated_1">
      <item>DETONI CHARTER društvo s ograničenom odgovornošću za iznajmljivanje plovila i turizam</item>
    </derivirana_varijabla>
  </DomainObject.Predmet.ProtuStrankaListFormated>
  <DomainObject.Predmet.ProtuStrankaListFormatedOIB>
    <izvorni_sadrzaj>
      <item>DETONI CHARTER društvo s ograničenom odgovornošću za iznajmljivanje plovila i turizam, OIB 07649820378</item>
    </izvorni_sadrzaj>
    <derivirana_varijabla naziv="DomainObject.Predmet.ProtuStrankaListFormatedOIB_1">
      <item>DETONI CHARTER društvo s ograničenom odgovornošću za iznajmljivanje plovila i turizam, OIB 07649820378</item>
    </derivirana_varijabla>
  </DomainObject.Predmet.ProtuStrankaListFormatedOIB>
  <DomainObject.Predmet.ProtuStrankaListFormatedWithAdress>
    <izvorni_sadrzaj>
      <item>DETONI CHARTER društvo s ograničenom odgovornošću za iznajmljivanje plovila i turizam, Kneza Trpimira 107, 21210 Solin</item>
    </izvorni_sadrzaj>
    <derivirana_varijabla naziv="DomainObject.Predmet.ProtuStrankaListFormatedWithAdress_1">
      <item>DETONI CHARTER društvo s ograničenom odgovornošću za iznajmljivanje plovila i turizam, Kneza Trpimira 107, 21210 Solin</item>
    </derivirana_varijabla>
  </DomainObject.Predmet.ProtuStrankaListFormatedWithAdress>
  <DomainObject.Predmet.ProtuStrankaListFormatedWithAdressOIB>
    <izvorni_sadrzaj>
      <item>DETONI CHARTER društvo s ograničenom odgovornošću za iznajmljivanje plovila i turizam, OIB 07649820378, Kneza Trpimira 107, 21210 Solin</item>
    </izvorni_sadrzaj>
    <derivirana_varijabla naziv="DomainObject.Predmet.ProtuStrankaListFormatedWithAdressOIB_1">
      <item>DETONI CHARTER društvo s ograničenom odgovornošću za iznajmljivanje plovila i turizam, OIB 07649820378, Kneza Trpimira 107, 21210 Solin</item>
    </derivirana_varijabla>
  </DomainObject.Predmet.ProtuStrankaListFormatedWithAdressOIB>
  <DomainObject.Predmet.ProtuStrankaListNazivFormated>
    <izvorni_sadrzaj>
      <item>DETONI CHARTER društvo s ograničenom odgovornošću za iznajmljivanje plovila i turizam</item>
    </izvorni_sadrzaj>
    <derivirana_varijabla naziv="DomainObject.Predmet.ProtuStrankaListNazivFormated_1">
      <item>DETONI CHARTER društvo s ograničenom odgovornošću za iznajmljivanje plovila i turizam</item>
    </derivirana_varijabla>
  </DomainObject.Predmet.ProtuStrankaListNazivFormated>
  <DomainObject.Predmet.ProtuStrankaListNazivFormatedOIB>
    <izvorni_sadrzaj>
      <item>DETONI CHARTER društvo s ograničenom odgovornošću za iznajmljivanje plovila i turizam, OIB 07649820378</item>
    </izvorni_sadrzaj>
    <derivirana_varijabla naziv="DomainObject.Predmet.ProtuStrankaListNazivFormatedOIB_1">
      <item>DETONI CHARTER društvo s ograničenom odgovornošću za iznajmljivanje plovila i turizam, OIB 07649820378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DETONI CHARTER društvo s ograničenom odgovornošću za iznajmljivanje plovila i turizam</izvorni_sadrzaj>
    <derivirana_varijabla naziv="DomainObject.Predmet.ProtustrankaIDrugi_1">DETONI CHARTER društvo s ograničenom odgovornošću za iznajmljivanje plovila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DETONI CHARTER društvo s ograničenom odgovornošću za iznajmljivanje plovila i turizam, OIB 07649820378, Kneza Trpimira 107, 21210 Solin</izvorni_sadrzaj>
    <derivirana_varijabla naziv="DomainObject.Predmet.ProtustrankaIDrugiAdressOIB_1">DETONI CHARTER društvo s ograničenom odgovornošću za iznajmljivanje plovila i turizam, OIB 07649820378, Kneza Trpimira 107,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DETONI CHARTER društvo s ograničenom odgovornošću za iznajmljivanje plovila i turizam</item>
      <item>FINANCIJSKA AGENCIJA, RC SPLIT</item>
    </izvorni_sadrzaj>
    <derivirana_varijabla naziv="DomainObject.Predmet.SudioniciListNaziv_1">
      <item>DETONI CHARTER društvo s ograničenom odgovornošću za iznajmljivanje plovila i turizam</item>
      <item>FINANCIJSKA AGENCIJA, RC SPLIT</item>
    </derivirana_varijabla>
  </DomainObject.Predmet.SudioniciListNaziv>
  <DomainObject.Predmet.SudioniciListAdressOIB>
    <izvorni_sadrzaj>
      <item>DETONI CHARTER društvo s ograničenom odgovornošću za iznajmljivanje plovila i turizam, OIB 07649820378, Kneza Trpimira 107,21210 Solin</item>
      <item>FINANCIJSKA AGENCIJA, RC SPLIT, OIB 85821130368, Mažuranićevo šetalište 24 b,21000 Split</item>
    </izvorni_sadrzaj>
    <derivirana_varijabla naziv="DomainObject.Predmet.SudioniciListAdressOIB_1">
      <item>DETONI CHARTER društvo s ograničenom odgovornošću za iznajmljivanje plovila i turizam, OIB 07649820378, Kneza Trpimira 107,21210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07649820378</item>
      <item>, OIB 85821130368</item>
    </izvorni_sadrzaj>
    <derivirana_varijabla naziv="DomainObject.Predmet.SudioniciListNazivOIB_1">
      <item>, OIB 07649820378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8D1CB-FBE5-4C56-817E-E795837A0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1777</properties:Characters>
  <properties:Lines>50</properties:Lines>
  <properties:Paragraphs>16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2018-02-09T11:10:00Z</cp:lastPrinted>
  <dcterms:modified xmlns:xsi="http://www.w3.org/2001/XMLSchema-instance" xsi:type="dcterms:W3CDTF">2018-02-09T11:13:00Z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