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2af1" w14:paraId="f072af1" w:rsidRDefault="00B066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660C" w:rsidP="00B0660C" w:rsidR="00AE649C">
      <w:pPr>
        <w:pStyle w:val="Bezproreda"/>
      </w:pPr>
      <w:r>
        <w:t xml:space="preserve">     Republika Hrvatska</w:t>
      </w:r>
    </w:p>
    <w:p w:rsidRDefault="00B0660C" w:rsidP="00B0660C" w:rsidR="00B0660C">
      <w:pPr>
        <w:pStyle w:val="Bezproreda"/>
      </w:pPr>
      <w:r>
        <w:t>Trgovački sud u Bjelovaru</w:t>
      </w:r>
    </w:p>
    <w:p w:rsidRDefault="00B0660C" w:rsidP="00B0660C" w:rsidR="00B0660C">
      <w:pPr>
        <w:pStyle w:val="Bezproreda"/>
      </w:pPr>
      <w:r>
        <w:t>Bjelovar, Dr. I. Lebovića 42.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ind w:left="5664"/>
      </w:pPr>
      <w:r>
        <w:t>Poslovni broj: 1 St-837/2017-16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jc w:val="center"/>
      </w:pPr>
      <w:r>
        <w:t>R E P U B L I K A       H R V A T S K A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jc w:val="center"/>
      </w:pPr>
      <w:r>
        <w:t>R J E Š E N J E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ind w:firstLine="708"/>
      </w:pPr>
      <w:r>
        <w:t xml:space="preserve">Trgovački sud u Bjelovaru, po sucu  Branki Pleskalt, u  stečajnom predmetu  nad stečajnim dužnikom EKOMEKO d.o.o. za poljoprivrednu proizvodnju i proizvodnju energije Zagreb, I. Vidovića 23 a, OIB: 35412307688,   28. svibnja  2018. </w:t>
      </w:r>
    </w:p>
    <w:p w:rsidRDefault="00B0660C" w:rsidP="00B0660C" w:rsidR="00B0660C">
      <w:pPr>
        <w:pStyle w:val="Bezproreda"/>
        <w:ind w:firstLine="708"/>
      </w:pPr>
    </w:p>
    <w:p w:rsidRDefault="00B0660C" w:rsidP="00B0660C" w:rsidR="00B0660C">
      <w:pPr>
        <w:pStyle w:val="Bezproreda"/>
        <w:jc w:val="center"/>
      </w:pPr>
      <w:r>
        <w:t>r i j e š i o      j e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ind w:firstLine="708"/>
      </w:pPr>
      <w:r>
        <w:t>1. Nagrada privremenom stečajnom upravitelju Pauli Čandrlić Mesarić iz Osijeka, Zagrebačka 6, OIB: 89394772015,  za obavljene poslove u prethodnom postupku u stečajnom dužniku EKOMEKO d.o.o. za poljoprivrednu proizvodnju i proizvodnju energije Zagreb, I. Vidovića 23 a, OIB: 35412307688, obređuje se u  bruto  iznosu od  3.000,00 kuna te materijalni trošak u neto iznosu od 1.107,00 kuna.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ind w:firstLine="708"/>
      </w:pPr>
      <w:r>
        <w:t>2.Nalaže se računovodstvu ovog suda da iz Fonda za namirenje troškova stečajnog postupka isplati privremenom stečajnom upravitelju Pauli Čandrlić Mesarić iz Osijeka, Zagrebačka 6, OIB: 89394772015, iznose iz toč. 1.izreke ovog rješenja na njegov račun broj: IBAN: HR5225000093105234613 kod Addiko bank d.d. Zagreb.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jc w:val="center"/>
      </w:pPr>
      <w:r>
        <w:t>Obrazloženje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ind w:firstLine="708"/>
      </w:pPr>
      <w:r>
        <w:t>Rješenjem broj: St-837/2017-8 od  15. ožujka  2018. godine sud je imenovao privremenog stečajnog upravitelja u osobi Paule Čandrlić Mesarić iz Osijeka, Zagrebačka 6, OIB: 89394772015,  radi utvrđivanja uvjeta i izjašnjenja o prijedlogu za otvaranje stečajnog postupka nad dužnikom  EKOMEKO d.o.o. za poljoprivrednu proizvodnju i proizvodnju energije Zagreb, I. Vidovića 23 a, OIB: 35412307688,  radi izrade izvještaja  o financijsko- gospodarskom stanju dužnika te postoje li razlozi za otvaranje stečajnog postupka.</w:t>
      </w:r>
    </w:p>
    <w:p w:rsidRDefault="00B0660C" w:rsidP="00B0660C" w:rsidR="00B0660C">
      <w:pPr>
        <w:pStyle w:val="Bezproreda"/>
        <w:ind w:firstLine="708"/>
      </w:pPr>
    </w:p>
    <w:p w:rsidRDefault="00B0660C" w:rsidP="00B0660C" w:rsidR="00B0660C">
      <w:pPr>
        <w:pStyle w:val="Bezproreda"/>
        <w:ind w:firstLine="708"/>
      </w:pPr>
      <w:r>
        <w:t>Privremeni stečajni upravitelj je u ostavljenom roku dostavio  pisani izvještaj o financijsko – gospodarskom stanju dužnika na spis dana 9. travnja 2018. godine, te je dana 25. svibnja 2018. godine zatražio određivanje nagrade za obavljeni posao privremenog stečajnog upravitelja.</w:t>
      </w:r>
    </w:p>
    <w:p w:rsidRDefault="00B0660C" w:rsidP="00B0660C" w:rsidR="00B0660C">
      <w:pPr>
        <w:pStyle w:val="Bezproreda"/>
        <w:ind w:firstLine="708"/>
      </w:pPr>
    </w:p>
    <w:p w:rsidRDefault="00B0660C" w:rsidP="00B0660C" w:rsidR="00B0660C">
      <w:pPr>
        <w:pStyle w:val="Bezproreda"/>
        <w:ind w:firstLine="708"/>
      </w:pPr>
      <w:r>
        <w:t xml:space="preserve">Temeljem članka 94.  u svezi odredbe čl. 119. st. 6. Stečajnog zakona i članka 4. Uredbe o kriterijima, načinu obračuna i plaćanja nagrada stečajnim upraviteljima sud smatra primjerenim zatraženu nagradu i naknadu od strane privremenog stečajnog upravitelja  u </w:t>
      </w:r>
      <w:r>
        <w:lastRenderedPageBreak/>
        <w:t xml:space="preserve">troškovniku  od dana 25. svibnja 2018. godine,  pa je odlučeno kao u točki 1. izreke ovog rješenja. </w:t>
      </w:r>
    </w:p>
    <w:p w:rsidRDefault="00B0660C" w:rsidP="00B0660C" w:rsidR="00B0660C">
      <w:pPr>
        <w:pStyle w:val="Bezproreda"/>
        <w:ind w:firstLine="708"/>
      </w:pPr>
      <w:r>
        <w:t>Zbog navedenog riješeno je kao u izreci rješenja.</w:t>
      </w:r>
    </w:p>
    <w:p w:rsidRDefault="00B0660C" w:rsidP="00B0660C" w:rsidR="00B0660C">
      <w:pPr>
        <w:pStyle w:val="Bezproreda"/>
      </w:pPr>
      <w:r>
        <w:t xml:space="preserve"> </w:t>
      </w:r>
    </w:p>
    <w:p w:rsidRDefault="00B0660C" w:rsidP="00B0660C" w:rsidR="00B0660C">
      <w:pPr>
        <w:pStyle w:val="Bezproreda"/>
        <w:ind w:firstLine="708"/>
      </w:pPr>
      <w:r>
        <w:t>U Bjelovaru  28. svibnja  2018.</w:t>
      </w:r>
    </w:p>
    <w:p w:rsidRDefault="00B0660C" w:rsidP="00B0660C" w:rsidR="00B0660C">
      <w:pPr>
        <w:pStyle w:val="Bezproreda"/>
        <w:ind w:firstLine="708" w:left="3540"/>
      </w:pPr>
      <w:r>
        <w:t xml:space="preserve">                  S u d a c</w:t>
      </w:r>
    </w:p>
    <w:p w:rsidRDefault="00B0660C" w:rsidP="00B0660C" w:rsidR="00B0660C">
      <w:pPr>
        <w:pStyle w:val="Bezproreda"/>
      </w:pPr>
      <w:r>
        <w:t xml:space="preserve">                                                                                   Branka Pleskalt v.r.</w:t>
      </w: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</w:pPr>
    </w:p>
    <w:p w:rsidRDefault="00B0660C" w:rsidP="00B0660C" w:rsidR="00B0660C">
      <w:pPr>
        <w:pStyle w:val="Bezproreda"/>
        <w:jc w:val="center"/>
      </w:pPr>
      <w:r>
        <w:t>R j e š e n j e</w:t>
      </w:r>
    </w:p>
    <w:p w:rsidRDefault="00B0660C" w:rsidP="00B0660C" w:rsidR="00B0660C">
      <w:pPr>
        <w:pStyle w:val="Bezproreda"/>
        <w:jc w:val="center"/>
      </w:pPr>
    </w:p>
    <w:p w:rsidRDefault="00B0660C" w:rsidP="00B0660C" w:rsidR="00B0660C">
      <w:pPr>
        <w:pStyle w:val="Bezproreda"/>
        <w:ind w:firstLine="708"/>
      </w:pPr>
      <w:r>
        <w:t>Odobravam isplatu iznosa  iz toč. 1.izreke  ovog rješenja privremenom stečajnom upravitelju Pauli Čandrlić Mesarić iz Osijeka, Zagrebačka 6, OIB: 89394772015,  na njen račun broj: IBAN: HR5225000093105234613 kod Addiko bank d.d. Zagreb, iz Fonda za namirenje troškova stečajnog postupka,</w:t>
      </w:r>
    </w:p>
    <w:p w:rsidRDefault="00B0660C" w:rsidP="00B0660C" w:rsidR="00B0660C">
      <w:pPr>
        <w:pStyle w:val="Bezproreda"/>
        <w:ind w:firstLine="708"/>
      </w:pPr>
    </w:p>
    <w:p w:rsidRDefault="00B0660C" w:rsidP="00B0660C" w:rsidR="00B0660C">
      <w:pPr>
        <w:pStyle w:val="Bezproreda"/>
        <w:ind w:firstLine="708"/>
      </w:pPr>
      <w:r>
        <w:t>U Bjelovaru 28. svibnja 2018.</w:t>
      </w:r>
    </w:p>
    <w:p w:rsidRDefault="00B0660C" w:rsidP="00B0660C" w:rsidR="00B0660C">
      <w:pPr>
        <w:pStyle w:val="Bezproreda"/>
        <w:ind w:firstLine="708"/>
      </w:pPr>
    </w:p>
    <w:p w:rsidRDefault="00B0660C" w:rsidP="00B0660C" w:rsidR="00B0660C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Predsjednik suda</w:t>
      </w:r>
    </w:p>
    <w:p w:rsidRDefault="00B0660C" w:rsidP="00B0660C" w:rsidR="00B0660C">
      <w:pPr>
        <w:pStyle w:val="Bezproreda"/>
        <w:ind w:firstLine="708"/>
      </w:pPr>
    </w:p>
    <w:p w:rsidRDefault="00B0660C" w:rsidP="00B0660C" w:rsidR="00B0660C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 v.r.</w:t>
      </w:r>
    </w:p>
    <w:p w:rsidRDefault="00B0660C" w:rsidP="00B0660C" w:rsidR="00B066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60C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CE2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014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St-837/2017-16</izvorni_sadrzaj>
    <derivirana_varijabla naziv="DomainObject.Oznaka_1">St-837/2017-16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2018.</izvorni_sadrzaj>
    <derivirana_varijabla naziv="DomainObject.Predmet.DatumRjesavanja_1">24.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EKOMEKO d.o.o.</izvorni_sadrzaj>
    <derivirana_varijabla naziv="DomainObject.Predmet.ProtustrankaFormated_1">  EKOMEKO d.o.o.</derivirana_varijabla>
  </DomainObject.Predmet.ProtustrankaFormated>
  <DomainObject.Predmet.ProtustrankaFormatedOIB>
    <izvorni_sadrzaj>  EKOMEKO d.o.o., OIB 35412307688</izvorni_sadrzaj>
    <derivirana_varijabla naziv="DomainObject.Predmet.ProtustrankaFormatedOIB_1">  EKOMEKO d.o.o., OIB 35412307688</derivirana_varijabla>
  </DomainObject.Predmet.ProtustrankaFormatedOIB>
  <DomainObject.Predmet.ProtustrankaFormatedWithAdress>
    <izvorni_sadrzaj> EKOMEKO d.o.o., I Vidovčica 23a , 10000 Zagreb</izvorni_sadrzaj>
    <derivirana_varijabla naziv="DomainObject.Predmet.ProtustrankaFormatedWithAdress_1"> EKOMEKO d.o.o., I Vidovčica 23a , 10000 Zagreb</derivirana_varijabla>
  </DomainObject.Predmet.ProtustrankaFormatedWithAdress>
  <DomainObject.Predmet.ProtustrankaFormatedWithAdressOIB>
    <izvorni_sadrzaj> EKOMEKO d.o.o., OIB 35412307688, I Vidovčica 23a , 10000 Zagreb</izvorni_sadrzaj>
    <derivirana_varijabla naziv="DomainObject.Predmet.ProtustrankaFormatedWithAdressOIB_1"> EKOMEKO d.o.o., OIB 35412307688, I Vidovčica 23a , 10000 Zagreb</derivirana_varijabla>
  </DomainObject.Predmet.ProtustrankaFormatedWithAdressOIB>
  <DomainObject.Predmet.ProtustrankaWithAdress>
    <izvorni_sadrzaj>EKOMEKO d.o.o. I Vidovčica 23a , 10000 Zagreb</izvorni_sadrzaj>
    <derivirana_varijabla naziv="DomainObject.Predmet.ProtustrankaWithAdress_1">EKOMEKO d.o.o. I Vidovčica 23a , 10000 Zagreb</derivirana_varijabla>
  </DomainObject.Predmet.ProtustrankaWithAdress>
  <DomainObject.Predmet.ProtustrankaWithAdressOIB>
    <izvorni_sadrzaj>EKOMEKO d.o.o., OIB 35412307688, I Vidovčica 23a , 10000 Zagreb</izvorni_sadrzaj>
    <derivirana_varijabla naziv="DomainObject.Predmet.ProtustrankaWithAdressOIB_1">EKOMEKO d.o.o., OIB 35412307688, I Vidovčica 23a , 10000 Zagreb</derivirana_varijabla>
  </DomainObject.Predmet.ProtustrankaWithAdressOIB>
  <DomainObject.Predmet.ProtustrankaNazivFormated>
    <izvorni_sadrzaj>EKOMEKO d.o.o.</izvorni_sadrzaj>
    <derivirana_varijabla naziv="DomainObject.Predmet.ProtustrankaNazivFormated_1">EKOMEKO d.o.o.</derivirana_varijabla>
  </DomainObject.Predmet.ProtustrankaNazivFormated>
  <DomainObject.Predmet.ProtustrankaNazivFormatedOIB>
    <izvorni_sadrzaj>EKOMEKO d.o.o., OIB 35412307688</izvorni_sadrzaj>
    <derivirana_varijabla naziv="DomainObject.Predmet.ProtustrankaNazivFormatedOIB_1">EKOMEKO d.o.o., OIB 35412307688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EKOMEKO d.o.o.</item>
    </izvorni_sadrzaj>
    <derivirana_varijabla naziv="DomainObject.Predmet.ProtuStrankaListFormated_1">
      <item>EKOMEKO d.o.o.</item>
    </derivirana_varijabla>
  </DomainObject.Predmet.ProtuStrankaListFormated>
  <DomainObject.Predmet.ProtuStrankaListFormatedOIB>
    <izvorni_sadrzaj>
      <item>EKOMEKO d.o.o., OIB 35412307688</item>
    </izvorni_sadrzaj>
    <derivirana_varijabla naziv="DomainObject.Predmet.ProtuStrankaListFormatedOIB_1">
      <item>EKOMEKO d.o.o., OIB 35412307688</item>
    </derivirana_varijabla>
  </DomainObject.Predmet.ProtuStrankaListFormatedOIB>
  <DomainObject.Predmet.ProtuStrankaListFormatedWithAdress>
    <izvorni_sadrzaj>
      <item>EKOMEKO d.o.o., I Vidovčica 23a , 10000 Zagreb</item>
    </izvorni_sadrzaj>
    <derivirana_varijabla naziv="DomainObject.Predmet.ProtuStrankaListFormatedWithAdress_1">
      <item>EKOMEKO d.o.o., I Vidovčica 23a , 10000 Zagreb</item>
    </derivirana_varijabla>
  </DomainObject.Predmet.ProtuStrankaListFormatedWithAdress>
  <DomainObject.Predmet.ProtuStrankaListFormatedWithAdressOIB>
    <izvorni_sadrzaj>
      <item>EKOMEKO d.o.o., OIB 35412307688, I Vidovčica 23a , 10000 Zagreb</item>
    </izvorni_sadrzaj>
    <derivirana_varijabla naziv="DomainObject.Predmet.ProtuStrankaListFormatedWithAdressOIB_1">
      <item>EKOMEKO d.o.o., OIB 35412307688, I Vidovčica 23a , 10000 Zagreb</item>
    </derivirana_varijabla>
  </DomainObject.Predmet.ProtuStrankaListFormatedWithAdressOIB>
  <DomainObject.Predmet.ProtuStrankaListNazivFormated>
    <izvorni_sadrzaj>
      <item>EKOMEKO d.o.o.</item>
    </izvorni_sadrzaj>
    <derivirana_varijabla naziv="DomainObject.Predmet.ProtuStrankaListNazivFormated_1">
      <item>EKOMEKO d.o.o.</item>
    </derivirana_varijabla>
  </DomainObject.Predmet.ProtuStrankaListNazivFormated>
  <DomainObject.Predmet.ProtuStrankaListNazivFormatedOIB>
    <izvorni_sadrzaj>
      <item>EKOMEKO d.o.o., OIB 35412307688</item>
    </izvorni_sadrzaj>
    <derivirana_varijabla naziv="DomainObject.Predmet.ProtuStrankaListNazivFormatedOIB_1">
      <item>EKOMEKO d.o.o., OIB 35412307688</item>
    </derivirana_varijabla>
  </DomainObject.Predmet.ProtuStrankaListNazivFormatedOIB>
  <DomainObject.Predmet.OstaliListFormated>
    <izvorni_sadrzaj>
      <item>JOSIP FALĆAN</item>
      <item>Paula Čandrlić Mesarić stečajna upraviteljica</item>
    </izvorni_sadrzaj>
    <derivirana_varijabla naziv="DomainObject.Predmet.OstaliListFormated_1">
      <item>JOSIP FALĆAN</item>
      <item>Paula Čandrlić Mesarić stečajna upraviteljica</item>
    </derivirana_varijabla>
  </DomainObject.Predmet.OstaliListFormated>
  <DomainObject.Predmet.OstaliListFormatedOIB>
    <izvorni_sadrzaj>
      <item>JOSIP FALĆAN, OIB 51515687425</item>
      <item>Paula Čandrlić Mesarić stečajna upraviteljica, OIB 89394772015</item>
    </izvorni_sadrzaj>
    <derivirana_varijabla naziv="DomainObject.Predmet.OstaliListFormatedOIB_1">
      <item>JOSIP FALĆAN, OIB 51515687425</item>
      <item>Paula Čandrlić Mesarić stečajna upraviteljica, OIB 89394772015</item>
    </derivirana_varijabla>
  </DomainObject.Predmet.OstaliListFormatedOIB>
  <DomainObject.Predmet.OstaliListFormatedWithAdress>
    <izvorni_sadrzaj>
      <item>JOSIP FALĆAN, Ivana Gundulića 43, 32270 Županja</item>
      <item>Paula Čandrlić Mesarić stečajna upraviteljica, Zagrebačka 6., 31000 Osijek</item>
    </izvorni_sadrzaj>
    <derivirana_varijabla naziv="DomainObject.Predmet.OstaliListFormatedWithAdress_1">
      <item>JOSIP FALĆAN, Ivana Gundulića 43, 32270 Županja</item>
      <item>Paula Čandrlić Mesarić stečajna upraviteljica, Zagrebačka 6., 31000 Osijek</item>
    </derivirana_varijabla>
  </DomainObject.Predmet.OstaliListFormatedWithAdress>
  <DomainObject.Predmet.OstaliListFormatedWithAdressOIB>
    <izvorni_sadrzaj>
      <item>JOSIP FALĆAN, OIB 51515687425, Ivana Gundulića 43, 32270 Županja</item>
      <item>Paula Čandrlić Mesarić stečajna upraviteljica, OIB 89394772015, Zagrebačka 6., 31000 Osijek</item>
    </izvorni_sadrzaj>
    <derivirana_varijabla naziv="DomainObject.Predmet.OstaliListFormatedWithAdressOIB_1">
      <item>JOSIP FALĆAN, OIB 51515687425, Ivana Gundulića 43, 32270 Županja</item>
      <item>Paula Čandrlić Mesarić stečajna upraviteljica, OIB 89394772015, Zagrebačka 6., 31000 Osijek</item>
    </derivirana_varijabla>
  </DomainObject.Predmet.OstaliListFormatedWithAdressOIB>
  <DomainObject.Predmet.OstaliListNazivFormated>
    <izvorni_sadrzaj>
      <item>JOSIP FALĆAN</item>
      <item>Paula Čandrlić Mesarić stečajna upraviteljica</item>
    </izvorni_sadrzaj>
    <derivirana_varijabla naziv="DomainObject.Predmet.OstaliListNazivFormated_1">
      <item>JOSIP FALĆAN</item>
      <item>Paula Čandrlić Mesarić stečajna upraviteljica</item>
    </derivirana_varijabla>
  </DomainObject.Predmet.OstaliListNazivFormated>
  <DomainObject.Predmet.OstaliListNazivFormatedOIB>
    <izvorni_sadrzaj>
      <item>JOSIP FALĆAN, OIB 51515687425</item>
      <item>Paula Čandrlić Mesarić stečajna upraviteljica, OIB 89394772015</item>
    </izvorni_sadrzaj>
    <derivirana_varijabla naziv="DomainObject.Predmet.OstaliListNazivFormatedOIB_1">
      <item>JOSIP FALĆAN, OIB 51515687425</item>
      <item>Paula Čandrlić Mesarić stečajna upraviteljica,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St-837/2017-16</izvorni_sadrzaj>
    <derivirana_varijabla naziv="DomainObject.PoslovniBrojDokumenta_1">St-837/2017-16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EKOMEKO d.o.o.</izvorni_sadrzaj>
    <derivirana_varijabla naziv="DomainObject.Predmet.ProtustrankaIDrugi_1">EKOMEKO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EKOMEKO d.o.o., OIB 35412307688, I Vidovčica 23a , 10000 Zagreb</izvorni_sadrzaj>
    <derivirana_varijabla naziv="DomainObject.Predmet.ProtustrankaIDrugiAdressOIB_1">EKOMEKO d.o.o., OIB 35412307688, I Vidovčica 23a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2018.</izvorni_sadrzaj>
    <derivirana_varijabla naziv="DomainObject.Predmet.OdlukaRjesenje.DatumDonosenjaOdluke_1">23.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St-837/2017-14</izvorni_sadrzaj>
    <derivirana_varijabla naziv="DomainObject.Predmet.OdlukaRjesenje.Oznaka_1">St-837/2017-14</derivirana_varijabla>
  </DomainObject.Predmet.OdlukaRjesenje.Oznaka>
  <DomainObject.Predmet.SudioniciListNaziv>
    <izvorni_sadrzaj>
      <item>EKOMEKO d.o.o.</item>
      <item>JOSIP FALĆAN</item>
      <item>REPUBLIKA HRVATSKA, Ministarstvo financija, Porezna uprava, Područni ured Zagreb</item>
      <item>Paula Čandrlić Mesarić stečajna upraviteljica</item>
    </izvorni_sadrzaj>
    <derivirana_varijabla naziv="DomainObject.Predmet.SudioniciListNaziv_1">
      <item>EKOMEKO d.o.o.</item>
      <item>JOSIP FALĆAN</item>
      <item>REPUBLIKA HRVATSKA, Ministarstvo financija, Porezna uprava, Područni ured Zagreb</item>
      <item>Paula Čandrlić Mesarić stečajna upraviteljica</item>
    </derivirana_varijabla>
  </DomainObject.Predmet.SudioniciListNaziv>
  <DomainObject.Predmet.SudioniciListAdressOIB>
    <izvorni_sadrzaj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  <item>Paula Čandrlić Mesarić stečajna upraviteljica, OIB 89394772015, Zagrebačka 6.,31000 Osijek</item>
    </izvorni_sadrzaj>
    <derivirana_varijabla naziv="DomainObject.Predmet.SudioniciListAdressOIB_1">
      <item>EKOMEKO d.o.o., OIB 35412307688, I Vidovčica 23a ,10000 Zagreb</item>
      <item>JOSIP FALĆAN, OIB 51515687425, Ivana Gundulića 43,32270 Županja</item>
      <item>REPUBLIKA HRVATSKA, Ministarstvo financija, Porezna uprava, Područni ured Zagreb, OIB 52634238587</item>
      <item>Paula Čandrlić Mesarić stečajna upraviteljica, OIB 89394772015, Zagrebačka 6.,31000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76481-8302-4CB7-B054-E5BE43E6C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2322</properties:Characters>
  <properties:Lines>69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2018-05-28T08:46:00Z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St-837/2017-16 / Odluka - Rješenje - trošak (odluka_St-837_2017-16.docx)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