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2a77" w14:paraId="2e82a77" w:rsidRDefault="00E70DD1" w:rsidP="00E70DD1" w:rsidR="00E70DD1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E70DD1" w:rsidP="00E70DD1" w:rsidR="00E70DD1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E70DD1" w:rsidP="00E70DD1" w:rsidR="00E70D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E70DD1" w:rsidP="00E70DD1" w:rsidR="00E70DD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E70DD1" w:rsidP="00E70DD1" w:rsidR="00E70D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E70DD1" w:rsidP="00E70DD1" w:rsidR="00E70DD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E70DD1" w:rsidP="00E70DD1" w:rsidR="00E70DD1" w:rsidRPr="004020D1">
      <w:pPr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5</w:t>
      </w:r>
      <w:r w:rsidR="00A56BE4"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E70DD1" w:rsidP="00E70DD1" w:rsidR="00E70DD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E70DD1" w:rsidP="00E70DD1" w:rsidR="00E70DD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E70DD1" w:rsidP="00E70DD1" w:rsidR="00E70DD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CUCMAR 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61875268706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080818877</w:t>
      </w:r>
      <w:r w:rsidRPr="004020D1">
        <w:rPr>
          <w:rFonts w:cs="Times New Roman" w:eastAsia="Times New Roman"/>
          <w:szCs w:val="24"/>
          <w:lang w:eastAsia="hr-HR"/>
        </w:rPr>
        <w:t xml:space="preserve">, iz </w:t>
      </w:r>
      <w:r>
        <w:rPr>
          <w:rFonts w:cs="Times New Roman" w:eastAsia="Times New Roman"/>
          <w:szCs w:val="24"/>
          <w:lang w:eastAsia="hr-HR"/>
        </w:rPr>
        <w:t>Zagreba, Dobojska 32.</w:t>
      </w:r>
    </w:p>
    <w:p w:rsidRDefault="00E70DD1" w:rsidP="00E70DD1" w:rsidR="00E70DD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6.613,11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E70DD1" w:rsidP="00E70DD1" w:rsidR="00E70DD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E70DD1" w:rsidP="00E70DD1" w:rsidR="00E70DD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70DD1" w:rsidP="00E70DD1" w:rsidR="00E70DD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70DD1" w:rsidP="00E70DD1" w:rsidR="00E70DD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E70DD1" w:rsidP="00E70DD1" w:rsidR="00E70DD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70DD1" w:rsidP="00E70DD1" w:rsidR="00E70DD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E70DD1" w:rsidP="00E70DD1" w:rsidR="00E70DD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E70DD1" w:rsidP="00E70DD1" w:rsidR="00E70DD1" w:rsidRPr="004020D1">
      <w:pPr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E70DD1" w:rsidP="00E70DD1" w:rsidR="00E70DD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E70DD1" w:rsidP="00E70DD1" w:rsidR="00E70DD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E70DD1" w:rsidP="00E70DD1" w:rsidR="00E70D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E70DD1" w:rsidP="00E70DD1" w:rsidR="00E70DD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E70DD1" w:rsidR="00261F5E" w:rsidRPr="00E70D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261F5E" w:rsidRPr="00E70D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E9C" w:rsidR="00000000">
      <w:r>
        <w:separator/>
      </w:r>
    </w:p>
  </w:endnote>
  <w:endnote w:id="0" w:type="continuationSeparator">
    <w:p w:rsidRDefault="00054E9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E9C" w:rsidR="00000000">
      <w:r>
        <w:separator/>
      </w:r>
    </w:p>
  </w:footnote>
  <w:footnote w:id="0" w:type="continuationSeparator">
    <w:p w:rsidRDefault="00054E9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BE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4E9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BE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D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4E9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DD1"/>
    <w:rsid w:val="00054E9C"/>
    <w:rsid w:val="00261F5E"/>
    <w:rsid w:val="00A56BE4"/>
    <w:rsid w:val="00E7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DD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70D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70DD1"/>
  </w:style>
  <w:style w:styleId="Brojstranice" w:type="character">
    <w:name w:val="page number"/>
    <w:basedOn w:val="Zadanifontodlomka"/>
    <w:rsid w:val="00E70DD1"/>
  </w:style>
  <w:style w:styleId="Tekstbalonia" w:type="paragraph">
    <w:name w:val="Balloon Text"/>
    <w:basedOn w:val="Normal"/>
    <w:link w:val="TekstbaloniaChar"/>
    <w:uiPriority w:val="99"/>
    <w:semiHidden/>
    <w:unhideWhenUsed/>
    <w:rsid w:val="00E70D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D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E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4E9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4E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4E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DD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70D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70DD1"/>
  </w:style>
  <w:style w:styleId="Brojstranice" w:type="character">
    <w:name w:val="page number"/>
    <w:basedOn w:val="Zadanifontodlomka"/>
    <w:rsid w:val="00E70DD1"/>
  </w:style>
  <w:style w:styleId="Tekstbalonia" w:type="paragraph">
    <w:name w:val="Balloon Text"/>
    <w:basedOn w:val="Normal"/>
    <w:link w:val="TekstbaloniaChar"/>
    <w:uiPriority w:val="99"/>
    <w:semiHidden/>
    <w:unhideWhenUsed/>
    <w:rsid w:val="00E70D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D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E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4E9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4E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4E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CUCMAR jednostavno društvo s ograničenom odgovornošću za usluge</izvorni_sadrzaj>
    <derivirana_varijabla naziv="DomainObject.Predmet.ProtustrankaFormated_1">  CUCMAR jednostavno društvo s ograničenom odgovornošću za usluge</derivirana_varijabla>
  </DomainObject.Predmet.ProtustrankaFormated>
  <DomainObject.Predmet.ProtustrankaFormatedOIB>
    <izvorni_sadrzaj>  CUCMAR jednostavno društvo s ograničenom odgovornošću za usluge, OIB 61875268706</izvorni_sadrzaj>
    <derivirana_varijabla naziv="DomainObject.Predmet.ProtustrankaFormatedOIB_1">  CUCMAR jednostavno društvo s ograničenom odgovornošću za usluge, OIB 61875268706</derivirana_varijabla>
  </DomainObject.Predmet.ProtustrankaFormatedOIB>
  <DomainObject.Predmet.ProtustrankaFormatedWithAdress>
    <izvorni_sadrzaj> CUCMAR jednostavno društvo s ograničenom odgovornošću za usluge, Dobojska 32, 10000 Zagreb</izvorni_sadrzaj>
    <derivirana_varijabla naziv="DomainObject.Predmet.ProtustrankaFormatedWithAdress_1"> CUCMAR jednostavno društvo s ograničenom odgovornošću za usluge, Dobojska 32, 10000 Zagreb</derivirana_varijabla>
  </DomainObject.Predmet.ProtustrankaFormatedWithAdress>
  <DomainObject.Predmet.ProtustrankaFormatedWithAdressOIB>
    <izvorni_sadrzaj> CUCMAR jednostavno društvo s ograničenom odgovornošću za usluge, OIB 61875268706, Dobojska 32, 10000 Zagreb</izvorni_sadrzaj>
    <derivirana_varijabla naziv="DomainObject.Predmet.ProtustrankaFormatedWithAdressOIB_1"> CUCMAR jednostavno društvo s ograničenom odgovornošću za usluge, OIB 61875268706, Dobojska 32, 10000 Zagreb</derivirana_varijabla>
  </DomainObject.Predmet.ProtustrankaFormatedWithAdressOIB>
  <DomainObject.Predmet.ProtustrankaWithAdress>
    <izvorni_sadrzaj>CUCMAR jednostavno društvo s ograničenom odgovornošću za usluge Dobojska 32, 10000 Zagreb</izvorni_sadrzaj>
    <derivirana_varijabla naziv="DomainObject.Predmet.ProtustrankaWithAdress_1">CUCMAR jednostavno društvo s ograničenom odgovornošću za usluge Dobojska 32, 10000 Zagreb</derivirana_varijabla>
  </DomainObject.Predmet.ProtustrankaWithAdress>
  <DomainObject.Predmet.ProtustrankaWithAdressOIB>
    <izvorni_sadrzaj>CUCMAR jednostavno društvo s ograničenom odgovornošću za usluge, OIB 61875268706, Dobojska 32, 10000 Zagreb</izvorni_sadrzaj>
    <derivirana_varijabla naziv="DomainObject.Predmet.ProtustrankaWithAdressOIB_1">CUCMAR jednostavno društvo s ograničenom odgovornošću za usluge, OIB 61875268706, Dobojska 32, 10000 Zagreb</derivirana_varijabla>
  </DomainObject.Predmet.ProtustrankaWithAdressOIB>
  <DomainObject.Predmet.ProtustrankaNazivFormated>
    <izvorni_sadrzaj>CUCMAR jednostavno društvo s ograničenom odgovornošću za usluge</izvorni_sadrzaj>
    <derivirana_varijabla naziv="DomainObject.Predmet.ProtustrankaNazivFormated_1">CUCMAR jednostavno društvo s ograničenom odgovornošću za usluge</derivirana_varijabla>
  </DomainObject.Predmet.ProtustrankaNazivFormated>
  <DomainObject.Predmet.ProtustrankaNazivFormatedOIB>
    <izvorni_sadrzaj>CUCMAR jednostavno društvo s ograničenom odgovornošću za usluge, OIB 61875268706</izvorni_sadrzaj>
    <derivirana_varijabla naziv="DomainObject.Predmet.ProtustrankaNazivFormatedOIB_1">CUCMAR jednostavno društvo s ograničenom odgovornošću za usluge, OIB 61875268706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CUCMAR jednostavno društvo s ograničenom odgovornošću za usluge</item>
    </izvorni_sadrzaj>
    <derivirana_varijabla naziv="DomainObject.Predmet.ProtuStrankaListFormated_1">
      <item>CUCMAR jednostavno društvo s ograničenom odgovornošću za usluge</item>
    </derivirana_varijabla>
  </DomainObject.Predmet.ProtuStrankaListFormated>
  <DomainObject.Predmet.ProtuStrankaListFormatedOIB>
    <izvorni_sadrzaj>
      <item>CUCMAR jednostavno društvo s ograničenom odgovornošću za usluge, OIB 61875268706</item>
    </izvorni_sadrzaj>
    <derivirana_varijabla naziv="DomainObject.Predmet.ProtuStrankaListFormatedOIB_1">
      <item>CUCMAR jednostavno društvo s ograničenom odgovornošću za usluge, OIB 61875268706</item>
    </derivirana_varijabla>
  </DomainObject.Predmet.ProtuStrankaListFormatedOIB>
  <DomainObject.Predmet.ProtuStrankaListFormatedWithAdress>
    <izvorni_sadrzaj>
      <item>CUCMAR jednostavno društvo s ograničenom odgovornošću za usluge, Dobojska 32, 10000 Zagreb</item>
    </izvorni_sadrzaj>
    <derivirana_varijabla naziv="DomainObject.Predmet.ProtuStrankaListFormatedWithAdress_1">
      <item>CUCMAR jednostavno društvo s ograničenom odgovornošću za usluge, Dobojska 32, 10000 Zagreb</item>
    </derivirana_varijabla>
  </DomainObject.Predmet.ProtuStrankaListFormatedWithAdress>
  <DomainObject.Predmet.ProtuStrankaListFormatedWithAdressOIB>
    <izvorni_sadrzaj>
      <item>CUCMAR jednostavno društvo s ograničenom odgovornošću za usluge, OIB 61875268706, Dobojska 32, 10000 Zagreb</item>
    </izvorni_sadrzaj>
    <derivirana_varijabla naziv="DomainObject.Predmet.ProtuStrankaListFormatedWithAdressOIB_1">
      <item>CUCMAR jednostavno društvo s ograničenom odgovornošću za usluge, OIB 61875268706, Dobojska 32, 10000 Zagreb</item>
    </derivirana_varijabla>
  </DomainObject.Predmet.ProtuStrankaListFormatedWithAdressOIB>
  <DomainObject.Predmet.ProtuStrankaListNazivFormated>
    <izvorni_sadrzaj>
      <item>CUCMAR jednostavno društvo s ograničenom odgovornošću za usluge</item>
    </izvorni_sadrzaj>
    <derivirana_varijabla naziv="DomainObject.Predmet.ProtuStrankaListNazivFormated_1">
      <item>CUCMAR jednostavno društvo s ograničenom odgovornošću za usluge</item>
    </derivirana_varijabla>
  </DomainObject.Predmet.ProtuStrankaListNazivFormated>
  <DomainObject.Predmet.ProtuStrankaListNazivFormatedOIB>
    <izvorni_sadrzaj>
      <item>CUCMAR jednostavno društvo s ograničenom odgovornošću za usluge, OIB 61875268706</item>
    </izvorni_sadrzaj>
    <derivirana_varijabla naziv="DomainObject.Predmet.ProtuStrankaListNazivFormatedOIB_1">
      <item>CUCMAR jednostavno društvo s ograničenom odgovornošću za usluge, OIB 61875268706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CUCMAR jednostavno društvo s ograničenom odgovornošću za usluge</izvorni_sadrzaj>
    <derivirana_varijabla naziv="DomainObject.Predmet.ProtustrankaIDrugi_1">CUCMAR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CUCMAR jednostavno društvo s ograničenom odgovornošću za usluge, OIB 61875268706, Dobojska 32, 10000 Zagreb</izvorni_sadrzaj>
    <derivirana_varijabla naziv="DomainObject.Predmet.ProtustrankaIDrugiAdressOIB_1">CUCMAR jednostavno društvo s ograničenom odgovornošću za usluge, OIB 61875268706,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CUCMAR jednostavno društvo s ograničenom odgovornošću za usluge</item>
    </izvorni_sadrzaj>
    <derivirana_varijabla naziv="DomainObject.Predmet.SudioniciListNaziv_1">
      <item>FINA Regionalni centar Zagreb</item>
      <item>CUCMAR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CUCMAR jednostavno društvo s ograničenom odgovornošću za usluge, OIB 61875268706, Dobojska 32,10000 Zagreb</item>
    </izvorni_sadrzaj>
    <derivirana_varijabla naziv="DomainObject.Predmet.SudioniciListAdressOIB_1">
      <item>FINA Regionalni centar Zagreb, OIB 85821130368, Trg svibanjskih žrtava 1995. br. 1,10000 Zagreb</item>
      <item>CUCMAR jednostavno društvo s ograničenom odgovornošću za usluge, OIB 61875268706, Dobojska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61875268706</item>
    </izvorni_sadrzaj>
    <derivirana_varijabla naziv="DomainObject.Predmet.SudioniciListNazivOIB_1">
      <item>, OIB 85821130368</item>
      <item>, OIB 61875268706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1311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2017-03-14T08:31:00Z</dcterms:created>
  <dc:creator>Nikolina Mikulić</dc:creator>
  <cp:lastModifiedBy>Nikolina Mikulić</cp:lastModifiedBy>
  <dcterms:modified xmlns:xsi="http://www.w3.org/2001/XMLSchema-instance" xsi:type="dcterms:W3CDTF">2017-03-14T08:34:00Z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