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73e96" w14:paraId="5373e96" w:rsidRDefault="00AE649C" w:rsidP="00FA5B5E" w:rsidR="00AE649C" w:rsidRPr="00B76F3C">
      <w:pPr>
        <w:pStyle w:val="Naslov3"/>
        <w15:collapsed w:val="false"/>
      </w:pPr>
    </w:p>
    <w:p w:rsidRDefault="00374FF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74FF4" w:rsidP="00374FF4" w:rsidR="00374FF4">
      <w:pPr>
        <w:jc w:val="right"/>
        <w:rPr>
          <w:b/>
        </w:rPr>
      </w:pPr>
      <w:r>
        <w:rPr>
          <w:b/>
        </w:rPr>
        <w:t>3 St-45/2014-113</w:t>
      </w:r>
    </w:p>
    <w:p w:rsidRDefault="00374FF4" w:rsidP="00374FF4" w:rsidR="00374FF4">
      <w:pPr>
        <w:jc w:val="right"/>
        <w:rPr>
          <w:b/>
        </w:rPr>
      </w:pPr>
    </w:p>
    <w:p w:rsidRDefault="00374FF4" w:rsidP="00374FF4" w:rsidR="00374FF4" w:rsidRPr="00374FF4">
      <w:pPr>
        <w:jc w:val="both"/>
      </w:pPr>
      <w:r>
        <w:tab/>
        <w:t xml:space="preserve">TRGOVAČKI SUD U BJELOVARU, OIB 07942269267, po stečajnom sucu Sanjani Zorinc, u stečajnom postupku nad dužnikom LJEVAONICA BJELOVAR društvo s ograničenom odgovornošću za proizvodnju sivog i </w:t>
      </w:r>
      <w:proofErr w:type="spellStart"/>
      <w:r>
        <w:t>nodularnog</w:t>
      </w:r>
      <w:proofErr w:type="spellEnd"/>
      <w:r>
        <w:t xml:space="preserve"> </w:t>
      </w:r>
      <w:proofErr w:type="spellStart"/>
      <w:r>
        <w:t>ljeva</w:t>
      </w:r>
      <w:proofErr w:type="spellEnd"/>
      <w:r>
        <w:t xml:space="preserve"> u stečaju, Bjelovar, Slavonska cesta 15, MBS 010000890, OIB 15261557079, dana 20. studenog 2015. godine </w:t>
      </w:r>
    </w:p>
    <w:p w:rsidRDefault="00374FF4" w:rsidP="00374FF4" w:rsidR="00374FF4">
      <w:pPr>
        <w:jc w:val="center"/>
        <w:rPr>
          <w:b/>
        </w:rPr>
      </w:pPr>
      <w:r>
        <w:rPr>
          <w:b/>
        </w:rPr>
        <w:t xml:space="preserve">o b j a v l j u j e </w:t>
      </w:r>
    </w:p>
    <w:p w:rsidRDefault="00374FF4" w:rsidP="00374FF4" w:rsidR="00374FF4">
      <w:pPr>
        <w:jc w:val="both"/>
      </w:pPr>
      <w:r>
        <w:tab/>
        <w:t>da je rješenjem ovog suda 3 St-45/2014-112 od 20. studenog 2015. godine odobrena nagrada stečajnom upravitelju Branku Valentiću iz Virovitice.</w:t>
      </w:r>
    </w:p>
    <w:p w:rsidRDefault="00374FF4" w:rsidP="00374FF4" w:rsidR="00374FF4">
      <w:pPr>
        <w:jc w:val="both"/>
      </w:pPr>
      <w:r>
        <w:tab/>
        <w:t>U pisarnici suda se može izvršiti uvid u potpuni tekst rješenja.</w:t>
      </w:r>
    </w:p>
    <w:p w:rsidRDefault="00374FF4" w:rsidP="00374FF4" w:rsidR="00374FF4">
      <w:pPr>
        <w:jc w:val="both"/>
      </w:pPr>
      <w:r>
        <w:tab/>
        <w:t xml:space="preserve">Protiv rješenja stečajni upravitelj i stečajni vjerovnici imaju pravo žalbe u roku 8 dana (čl. </w:t>
      </w:r>
      <w:smartTag w:element="metricconverter" w:uri="urn:schemas-microsoft-com:office:smarttags">
        <w:smartTagPr>
          <w:attr w:val="29. st" w:name="ProductID"/>
        </w:smartTagPr>
        <w:r>
          <w:t>29. st</w:t>
        </w:r>
      </w:smartTag>
      <w:r>
        <w:t>. 5. SZ).</w:t>
      </w:r>
    </w:p>
    <w:p w:rsidRDefault="00374FF4" w:rsidP="00374FF4" w:rsidR="00374FF4">
      <w:pPr>
        <w:jc w:val="center"/>
      </w:pPr>
      <w:r>
        <w:t>U Bjelovaru, 20. studenog 2015. godine</w:t>
      </w:r>
    </w:p>
    <w:p w:rsidRDefault="00374FF4" w:rsidP="00374FF4" w:rsidR="00374FF4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STEČAJNI SUDAC</w:t>
      </w:r>
    </w:p>
    <w:p w:rsidRDefault="00374FF4" w:rsidP="00374FF4" w:rsidR="00374FF4">
      <w:pPr>
        <w:jc w:val="both"/>
      </w:pPr>
      <w:r>
        <w:rPr>
          <w:b/>
        </w:rPr>
        <w:t xml:space="preserve">                                                                                       </w:t>
      </w:r>
      <w:r>
        <w:t xml:space="preserve">                      SANJANA ZORINC</w:t>
      </w:r>
    </w:p>
    <w:p w:rsidRDefault="00374FF4" w:rsidP="00374FF4" w:rsidR="00374FF4">
      <w:pPr>
        <w:jc w:val="both"/>
      </w:pPr>
    </w:p>
    <w:p w:rsidRDefault="00374FF4" w:rsidP="00374FF4" w:rsidR="00374FF4">
      <w:pPr>
        <w:jc w:val="both"/>
      </w:pPr>
    </w:p>
    <w:p w:rsidRDefault="00374FF4" w:rsidP="00374FF4" w:rsidR="00374FF4">
      <w:pPr>
        <w:jc w:val="both"/>
      </w:pPr>
      <w:proofErr w:type="spellStart"/>
      <w:r>
        <w:t>Rj</w:t>
      </w:r>
      <w:proofErr w:type="spellEnd"/>
      <w:r>
        <w:t>.</w:t>
      </w:r>
    </w:p>
    <w:p w:rsidRDefault="00374FF4" w:rsidP="00374FF4" w:rsidR="00374FF4">
      <w:pPr>
        <w:jc w:val="both"/>
      </w:pPr>
      <w:r>
        <w:t>Dna: e-oglasna ploča</w:t>
      </w:r>
    </w:p>
    <w:p w:rsidRDefault="00374FF4" w:rsidP="00374FF4" w:rsidR="00374FF4">
      <w:pPr>
        <w:jc w:val="both"/>
      </w:pPr>
      <w:proofErr w:type="spellStart"/>
      <w:r>
        <w:t>Bj</w:t>
      </w:r>
      <w:proofErr w:type="spellEnd"/>
      <w:r>
        <w:t xml:space="preserve">. 20.11.2015. </w:t>
      </w:r>
    </w:p>
    <w:p w:rsidRDefault="00374FF4" w:rsidP="00374FF4" w:rsidR="00374FF4"/>
    <w:p w:rsidRDefault="00374FF4" w:rsidP="00374FF4" w:rsidR="00374FF4"/>
    <w:p w:rsidRDefault="00EA1C6D" w:rsidP="00E67D40" w:rsidR="00AE649C" w:rsidRPr="00B76F3C">
      <w:pPr>
        <w:pStyle w:val="SudSjedite"/>
      </w:pPr>
      <w:r>
        <w:tab/>
      </w:r>
    </w:p>
    <w:p w:rsidRDefault="00DA0242" w:rsidP="00DA0242" w:rsidR="00DA0242">
      <w:pPr>
        <w:pStyle w:val="ZapisniarPotpis"/>
      </w:pPr>
      <w:bookmarkStart w:name="_GoBack" w:id="0"/>
      <w:bookmarkEnd w:id="0"/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4FF4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1827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St-45/2014-111</izvorni_sadrzaj>
    <derivirana_varijabla naziv="DomainObject.Oznaka_1">St-45/2014-111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2014.</izvorni_sadrzaj>
    <derivirana_varijabla naziv="DomainObject.Predmet.DatumOsnivanja_1">12.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St-45/2014</izvorni_sadrzaj>
    <derivirana_varijabla naziv="DomainObject.Predmet.OznakaBroj_1">St-45/2014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LJEVAONICA BJELOVAR društvo s ograničenom odgovornošću za proizvodnju sivog i nodularnog ljeva BJELOVAR</izvorni_sadrzaj>
    <derivirana_varijabla naziv="DomainObject.Predmet.ProtustrankaFormated_1">  LJEVAONICA BJELOVAR društvo s ograničenom odgovornošću za proizvodnju sivog i nodularnog ljeva BJELOVAR</derivirana_varijabla>
  </DomainObject.Predmet.ProtustrankaFormated>
  <DomainObject.Predmet.ProtustrankaFormatedOIB>
    <izvorni_sadrzaj>  LJEVAONICA BJELOVAR društvo s ograničenom odgovornošću za proizvodnju sivog i nodularnog ljeva BJELOVAR, OIB 15261557079</izvorni_sadrzaj>
    <derivirana_varijabla naziv="DomainObject.Predmet.ProtustrankaFormatedOIB_1">  LJEVAONICA BJELOVAR društvo s ograničenom odgovornošću za proizvodnju sivog i nodularnog ljeva BJELOVAR, OIB 15261557079</derivirana_varijabla>
  </DomainObject.Predmet.ProtustrankaFormatedOIB>
  <DomainObject.Predmet.ProtustrankaFormatedWithAdress>
    <izvorni_sadrzaj> LJEVAONICA BJELOVAR društvo s ograničenom odgovornošću za proizvodnju sivog i nodularnog ljeva BJELOVAR, Slavonska Cesta 15, 43000 Bjelovar</izvorni_sadrzaj>
    <derivirana_varijabla naziv="DomainObject.Predmet.ProtustrankaFormatedWithAdress_1"> LJEVAONICA BJELOVAR društvo s ograničenom odgovornošću za proizvodnju sivog i nodularnog ljeva BJELOVAR, Slavonska Cesta 15, 43000 Bjelovar</derivirana_varijabla>
  </DomainObject.Predmet.ProtustrankaFormatedWithAdress>
  <DomainObject.Predmet.ProtustrankaFormatedWithAdressOIB>
    <izvorni_sadrzaj> LJEVAONICA BJELOVAR društvo s ograničenom odgovornošću za proizvodnju sivog i nodularnog ljeva BJELOVAR, OIB 15261557079, Slavonska Cesta 15, 43000 Bjelovar</izvorni_sadrzaj>
    <derivirana_varijabla naziv="DomainObject.Predmet.ProtustrankaFormatedWithAdressOIB_1"> LJEVAONICA BJELOVAR društvo s ograničenom odgovornošću za proizvodnju sivog i nodularnog ljeva BJELOVAR, OIB 15261557079, Slavonska Cesta 15, 43000 Bjelovar</derivirana_varijabla>
  </DomainObject.Predmet.ProtustrankaFormatedWithAdressOIB>
  <DomainObject.Predmet.ProtustrankaWithAdress>
    <izvorni_sadrzaj>LJEVAONICA BJELOVAR društvo s ograničenom odgovornošću za proizvodnju sivog i nodularnog ljeva BJELOVAR Slavonska Cesta 15, 43000 Bjelovar</izvorni_sadrzaj>
    <derivirana_varijabla naziv="DomainObject.Predmet.ProtustrankaWithAdress_1">LJEVAONICA BJELOVAR društvo s ograničenom odgovornošću za proizvodnju sivog i nodularnog ljeva BJELOVAR Slavonska Cesta 15, 43000 Bjelovar</derivirana_varijabla>
  </DomainObject.Predmet.ProtustrankaWithAdress>
  <DomainObject.Predmet.ProtustrankaWithAdressOIB>
    <izvorni_sadrzaj>LJEVAONICA BJELOVAR društvo s ograničenom odgovornošću za proizvodnju sivog i nodularnog ljeva BJELOVAR, OIB 15261557079, Slavonska Cesta 15, 43000 Bjelovar</izvorni_sadrzaj>
    <derivirana_varijabla naziv="DomainObject.Predmet.ProtustrankaWithAdressOIB_1">LJEVAONICA BJELOVAR društvo s ograničenom odgovornošću za proizvodnju sivog i nodularnog ljeva BJELOVAR, OIB 15261557079, Slavonska Cesta 15, 43000 Bjelovar</derivirana_varijabla>
  </DomainObject.Predmet.ProtustrankaWithAdressOIB>
  <DomainObject.Predmet.ProtustrankaNazivFormated>
    <izvorni_sadrzaj>LJEVAONICA BJELOVAR društvo s ograničenom odgovornošću za proizvodnju sivog i nodularnog ljeva BJELOVAR</izvorni_sadrzaj>
    <derivirana_varijabla naziv="DomainObject.Predmet.ProtustrankaNazivFormated_1">LJEVAONICA BJELOVAR društvo s ograničenom odgovornošću za proizvodnju sivog i nodularnog ljeva BJELOVAR</derivirana_varijabla>
  </DomainObject.Predmet.ProtustrankaNazivFormated>
  <DomainObject.Predmet.ProtustrankaNazivFormatedOIB>
    <izvorni_sadrzaj>LJEVAONICA BJELOVAR društvo s ograničenom odgovornošću za proizvodnju sivog i nodularnog ljeva BJELOVAR, OIB 15261557079</izvorni_sadrzaj>
    <derivirana_varijabla naziv="DomainObject.Predmet.ProtustrankaNazivFormatedOIB_1">LJEVAONICA BJELOVAR društvo s ograničenom odgovornošću za proizvodnju sivog i nodularnog ljeva BJELOVAR, OIB 15261557079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LJUBOMIR JURJEVIĆ, BJELOVAR, radnik zastupanog po punomoćniku ZOU JOVAN DONESKI i dr.; Branko Valentić</izvorni_sadrzaj>
    <derivirana_varijabla naziv="DomainObject.Predmet.StrankaFormated_1">  LJUBOMIR JURJEVIĆ, BJELOVAR, radnik zastupanog po punomoćniku ZOU JOVAN DONESKI i dr.; Branko Valentić</derivirana_varijabla>
  </DomainObject.Predmet.StrankaFormated>
  <DomainObject.Predmet.StrankaFormatedOIB>
    <izvorni_sadrzaj>  LJUBOMIR JURJEVIĆ, BJELOVAR, radnik, OIB 97126382485 zastupanog po punomoćniku ZOU JOVAN DONESKI i dr.; Branko Valentić, OIB 85378232573</izvorni_sadrzaj>
    <derivirana_varijabla naziv="DomainObject.Predmet.StrankaFormatedOIB_1">  LJUBOMIR JURJEVIĆ, BJELOVAR, radnik, OIB 97126382485 zastupanog po punomoćniku ZOU JOVAN DONESKI i dr.; Branko Valentić, OIB 85378232573</derivirana_varijabla>
  </DomainObject.Predmet.StrankaFormatedOIB>
  <DomainObject.Predmet.StrankaFormatedWithAdress>
    <izvorni_sadrzaj> LJUBOMIR JURJEVIĆ, BJELOVAR, radnik, Male Sredice 12, 43000 Bjelovar zastupanog po punomoćniku ZOU JOVAN DONESKI i dr.; Branko Valentić</izvorni_sadrzaj>
    <derivirana_varijabla naziv="DomainObject.Predmet.StrankaFormatedWithAdress_1"> LJUBOMIR JURJEVIĆ, BJELOVAR, radnik, Male Sredice 12, 43000 Bjelovar zastupanog po punomoćniku ZOU JOVAN DONESKI i dr.; Branko Valentić</derivirana_varijabla>
  </DomainObject.Predmet.StrankaFormatedWithAdress>
  <DomainObject.Predmet.StrankaFormatedWithAdressOIB>
    <izvorni_sadrzaj> LJUBOMIR JURJEVIĆ, BJELOVAR, radnik, OIB 97126382485, Male Sredice 12, 43000 Bjelovar zastupanog po punomoćniku ZOU JOVAN DONESKI i dr.; Branko Valentić, OIB 85378232573</izvorni_sadrzaj>
    <derivirana_varijabla naziv="DomainObject.Predmet.StrankaFormatedWithAdressOIB_1"> LJUBOMIR JURJEVIĆ, BJELOVAR, radnik, OIB 97126382485, Male Sredice 12, 43000 Bjelovar zastupanog po punomoćniku ZOU JOVAN DONESKI i dr.; Branko Valentić, OIB 85378232573</derivirana_varijabla>
  </DomainObject.Predmet.StrankaFormatedWithAdressOIB>
  <DomainObject.Predmet.StrankaWithAdress>
    <izvorni_sadrzaj>LJUBOMIR JURJEVIĆ, BJELOVAR, radnik Male Sredice 12,43000 Bjelovar,Branko Valentić </izvorni_sadrzaj>
    <derivirana_varijabla naziv="DomainObject.Predmet.StrankaWithAdress_1">LJUBOMIR JURJEVIĆ, BJELOVAR, radnik Male Sredice 12,43000 Bjelovar,Branko Valentić </derivirana_varijabla>
  </DomainObject.Predmet.StrankaWithAdress>
  <DomainObject.Predmet.StrankaWithAdressOIB>
    <izvorni_sadrzaj>LJUBOMIR JURJEVIĆ, BJELOVAR, radnik, OIB 97126382485, Male Sredice 12,43000 Bjelovar,Branko Valentić, OIB 85378232573</izvorni_sadrzaj>
    <derivirana_varijabla naziv="DomainObject.Predmet.StrankaWithAdressOIB_1">LJUBOMIR JURJEVIĆ, BJELOVAR, radnik, OIB 97126382485, Male Sredice 12,43000 Bjelovar,Branko Valentić, OIB 85378232573</derivirana_varijabla>
  </DomainObject.Predmet.StrankaWithAdressOIB>
  <DomainObject.Predmet.StrankaNazivFormated>
    <izvorni_sadrzaj>LJUBOMIR JURJEVIĆ, BJELOVAR, radnik,Branko Valentić</izvorni_sadrzaj>
    <derivirana_varijabla naziv="DomainObject.Predmet.StrankaNazivFormated_1">LJUBOMIR JURJEVIĆ, BJELOVAR, radnik,Branko Valentić</derivirana_varijabla>
  </DomainObject.Predmet.StrankaNazivFormated>
  <DomainObject.Predmet.StrankaNazivFormatedOIB>
    <izvorni_sadrzaj>LJUBOMIR JURJEVIĆ, BJELOVAR, radnik, OIB 97126382485,Branko Valentić, OIB 85378232573</izvorni_sadrzaj>
    <derivirana_varijabla naziv="DomainObject.Predmet.StrankaNazivFormatedOIB_1">LJUBOMIR JURJEVIĆ, BJELOVAR, radnik, OIB 97126382485,Branko Valentić, OIB 85378232573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LJUBOMIR JURJEVIĆ, BJELOVAR, radnik zastupanog po punomoćniku ZOU JOVAN DONESKI i dr.</item>
      <item>Branko Valentić</item>
    </izvorni_sadrzaj>
    <derivirana_varijabla naziv="DomainObject.Predmet.StrankaListFormated_1">
      <item>LJUBOMIR JURJEVIĆ, BJELOVAR, radnik zastupanog po punomoćniku ZOU JOVAN DONESKI i dr.</item>
      <item>Branko Valentić</item>
    </derivirana_varijabla>
  </DomainObject.Predmet.StrankaListFormated>
  <DomainObject.Predmet.StrankaListFormatedOIB>
    <izvorni_sadrzaj>
      <item>LJUBOMIR JURJEVIĆ, BJELOVAR, radnik, OIB 97126382485 zastupanog po punomoćniku ZOU JOVAN DONESKI i dr.</item>
      <item>Branko Valentić, OIB 85378232573</item>
    </izvorni_sadrzaj>
    <derivirana_varijabla naziv="DomainObject.Predmet.StrankaListFormatedOIB_1">
      <item>LJUBOMIR JURJEVIĆ, BJELOVAR, radnik, OIB 97126382485 zastupanog po punomoćniku ZOU JOVAN DONESKI i dr.</item>
      <item>Branko Valentić, OIB 85378232573</item>
    </derivirana_varijabla>
  </DomainObject.Predmet.StrankaListFormatedOIB>
  <DomainObject.Predmet.StrankaListFormatedWithAdress>
    <izvorni_sadrzaj>
      <item>LJUBOMIR JURJEVIĆ, BJELOVAR, radnik, Male Sredice 12, 43000 Bjelovar zastupanog po punomoćniku ZOU JOVAN DONESKI i dr.</item>
      <item>Branko Valentić</item>
    </izvorni_sadrzaj>
    <derivirana_varijabla naziv="DomainObject.Predmet.StrankaListFormatedWithAdress_1">
      <item>LJUBOMIR JURJEVIĆ, BJELOVAR, radnik, Male Sredice 12, 43000 Bjelovar zastupanog po punomoćniku ZOU JOVAN DONESKI i dr.</item>
      <item>Branko Valentić</item>
    </derivirana_varijabla>
  </DomainObject.Predmet.StrankaListFormatedWithAdress>
  <DomainObject.Predmet.StrankaListFormatedWithAdressOIB>
    <izvorni_sadrzaj>
      <item>LJUBOMIR JURJEVIĆ, BJELOVAR, radnik, OIB 97126382485, Male Sredice 12, 43000 Bjelovar zastupanog po punomoćniku ZOU JOVAN DONESKI i dr.</item>
      <item>Branko Valentić, OIB 85378232573</item>
    </izvorni_sadrzaj>
    <derivirana_varijabla naziv="DomainObject.Predmet.StrankaListFormatedWithAdressOIB_1">
      <item>LJUBOMIR JURJEVIĆ, BJELOVAR, radnik, OIB 97126382485, Male Sredice 12, 43000 Bjelovar zastupanog po punomoćniku ZOU JOVAN DONESKI i dr.</item>
      <item>Branko Valentić, OIB 85378232573</item>
    </derivirana_varijabla>
  </DomainObject.Predmet.StrankaListFormatedWithAdressOIB>
  <DomainObject.Predmet.StrankaListNazivFormated>
    <izvorni_sadrzaj>
      <item>LJUBOMIR JURJEVIĆ, BJELOVAR, radnik</item>
      <item>Branko Valentić</item>
    </izvorni_sadrzaj>
    <derivirana_varijabla naziv="DomainObject.Predmet.StrankaListNazivFormated_1">
      <item>LJUBOMIR JURJEVIĆ, BJELOVAR, radnik</item>
      <item>Branko Valentić</item>
    </derivirana_varijabla>
  </DomainObject.Predmet.StrankaListNazivFormated>
  <DomainObject.Predmet.StrankaListNazivFormatedOIB>
    <izvorni_sadrzaj>
      <item>LJUBOMIR JURJEVIĆ, BJELOVAR, radnik, OIB 97126382485</item>
      <item>Branko Valentić, OIB 85378232573</item>
    </izvorni_sadrzaj>
    <derivirana_varijabla naziv="DomainObject.Predmet.StrankaListNazivFormatedOIB_1">
      <item>LJUBOMIR JURJEVIĆ, BJELOVAR, radnik, OIB 97126382485</item>
      <item>Branko Valentić, OIB 85378232573</item>
    </derivirana_varijabla>
  </DomainObject.Predmet.StrankaListNazivFormatedOIB>
  <DomainObject.Predmet.ProtuStrankaListFormated>
    <izvorni_sadrzaj>
      <item>LJEVAONICA BJELOVAR društvo s ograničenom odgovornošću za proizvodnju sivog i nodularnog ljeva BJELOVAR</item>
    </izvorni_sadrzaj>
    <derivirana_varijabla naziv="DomainObject.Predmet.ProtuStrankaListFormated_1">
      <item>LJEVAONICA BJELOVAR društvo s ograničenom odgovornošću za proizvodnju sivog i nodularnog ljeva BJELOVAR</item>
    </derivirana_varijabla>
  </DomainObject.Predmet.ProtuStrankaListFormated>
  <DomainObject.Predmet.ProtuStrankaListFormatedOIB>
    <izvorni_sadrzaj>
      <item>LJEVAONICA BJELOVAR društvo s ograničenom odgovornošću za proizvodnju sivog i nodularnog ljeva BJELOVAR, OIB 15261557079</item>
    </izvorni_sadrzaj>
    <derivirana_varijabla naziv="DomainObject.Predmet.ProtuStrankaListFormatedOIB_1">
      <item>LJEVAONICA BJELOVAR društvo s ograničenom odgovornošću za proizvodnju sivog i nodularnog ljeva BJELOVAR, OIB 15261557079</item>
    </derivirana_varijabla>
  </DomainObject.Predmet.ProtuStrankaListFormatedOIB>
  <DomainObject.Predmet.ProtuStrankaListFormatedWithAdress>
    <izvorni_sadrzaj>
      <item>LJEVAONICA BJELOVAR društvo s ograničenom odgovornošću za proizvodnju sivog i nodularnog ljeva BJELOVAR, Slavonska Cesta 15, 43000 Bjelovar</item>
    </izvorni_sadrzaj>
    <derivirana_varijabla naziv="DomainObject.Predmet.ProtuStrankaListFormatedWithAdress_1">
      <item>LJEVAONICA BJELOVAR društvo s ograničenom odgovornošću za proizvodnju sivog i nodularnog ljeva BJELOVAR, Slavonska Cesta 15, 43000 Bjelovar</item>
    </derivirana_varijabla>
  </DomainObject.Predmet.ProtuStrankaListFormatedWithAdress>
  <DomainObject.Predmet.ProtuStrankaListFormatedWithAdressOIB>
    <izvorni_sadrzaj>
      <item>LJEVAONICA BJELOVAR društvo s ograničenom odgovornošću za proizvodnju sivog i nodularnog ljeva BJELOVAR, OIB 15261557079, Slavonska Cesta 15, 43000 Bjelovar</item>
    </izvorni_sadrzaj>
    <derivirana_varijabla naziv="DomainObject.Predmet.ProtuStrankaListFormatedWithAdressOIB_1">
      <item>LJEVAONICA BJELOVAR društvo s ograničenom odgovornošću za proizvodnju sivog i nodularnog ljeva BJELOVAR, OIB 15261557079, Slavonska Cesta 15, 43000 Bjelovar</item>
    </derivirana_varijabla>
  </DomainObject.Predmet.ProtuStrankaListFormatedWithAdressOIB>
  <DomainObject.Predmet.ProtuStrankaListNazivFormated>
    <izvorni_sadrzaj>
      <item>LJEVAONICA BJELOVAR društvo s ograničenom odgovornošću za proizvodnju sivog i nodularnog ljeva BJELOVAR</item>
    </izvorni_sadrzaj>
    <derivirana_varijabla naziv="DomainObject.Predmet.ProtuStrankaListNazivFormated_1">
      <item>LJEVAONICA BJELOVAR društvo s ograničenom odgovornošću za proizvodnju sivog i nodularnog ljeva BJELOVAR</item>
    </derivirana_varijabla>
  </DomainObject.Predmet.ProtuStrankaListNazivFormated>
  <DomainObject.Predmet.ProtuStrankaListNazivFormatedOIB>
    <izvorni_sadrzaj>
      <item>LJEVAONICA BJELOVAR društvo s ograničenom odgovornošću za proizvodnju sivog i nodularnog ljeva BJELOVAR, OIB 15261557079</item>
    </izvorni_sadrzaj>
    <derivirana_varijabla naziv="DomainObject.Predmet.ProtuStrankaListNazivFormatedOIB_1">
      <item>LJEVAONICA BJELOVAR društvo s ograničenom odgovornošću za proizvodnju sivog i nodularnog ljeva BJELOVAR, OIB 15261557079</item>
    </derivirana_varijabla>
  </DomainObject.Predmet.ProtuStrankaListNazivFormatedOIB>
  <DomainObject.Predmet.OstaliListFormated>
    <izvorni_sadrzaj>
      <item>ZOU JOVAN DONESKI i dr. punomoćnik sudionika u postupku LJUBOMIR JURJEVIĆ, BJELOVAR, radnik</item>
      <item>Sudski registar ovdje</item>
    </izvorni_sadrzaj>
    <derivirana_varijabla naziv="DomainObject.Predmet.OstaliListFormated_1">
      <item>ZOU JOVAN DONESKI i dr. punomoćnik sudionika u postupku LJUBOMIR JURJEVIĆ, BJELOVAR, radnik</item>
      <item>Sudski registar ovdje</item>
    </derivirana_varijabla>
  </DomainObject.Predmet.OstaliListFormated>
  <DomainObject.Predmet.OstaliListFormatedOIB>
    <izvorni_sadrzaj>
      <item>ZOU JOVAN DONESKI i dr. punomoćnik sudionika u postupku LJUBOMIR JURJEVIĆ, BJELOVAR, radnik</item>
      <item>Sudski registar ovdje</item>
    </izvorni_sadrzaj>
    <derivirana_varijabla naziv="DomainObject.Predmet.OstaliListFormatedOIB_1">
      <item>ZOU JOVAN DONESKI i dr. punomoćnik sudionika u postupku LJUBOMIR JURJEVIĆ, BJELOVAR, radnik</item>
      <item>Sudski registar ovdje</item>
    </derivirana_varijabla>
  </DomainObject.Predmet.OstaliListFormatedOIB>
  <DomainObject.Predmet.OstaliListFormatedWithAdress>
    <izvorni_sadrzaj>
      <item>ZOU JOVAN DONESKI i dr., Vladimira Nazora 19b, 43280 Garešnica punomoćnik sudionika u postupku LJUBOMIR JURJEVIĆ, BJELOVAR, radnik</item>
      <item>Sudski registar ovdje</item>
    </izvorni_sadrzaj>
    <derivirana_varijabla naziv="DomainObject.Predmet.OstaliListFormatedWithAdress_1">
      <item>ZOU JOVAN DONESKI i dr., Vladimira Nazora 19b, 43280 Garešnica punomoćnik sudionika u postupku LJUBOMIR JURJEVIĆ, BJELOVAR, radnik</item>
      <item>Sudski registar ovdje</item>
    </derivirana_varijabla>
  </DomainObject.Predmet.OstaliListFormatedWithAdress>
  <DomainObject.Predmet.OstaliListFormatedWithAdressOIB>
    <izvorni_sadrzaj>
      <item>ZOU JOVAN DONESKI i dr., Vladimira Nazora 19b, 43280 Garešnica punomoćnik sudionika u postupku LJUBOMIR JURJEVIĆ, BJELOVAR, radnik</item>
      <item>Sudski registar ovdje</item>
    </izvorni_sadrzaj>
    <derivirana_varijabla naziv="DomainObject.Predmet.OstaliListFormatedWithAdressOIB_1">
      <item>ZOU JOVAN DONESKI i dr., Vladimira Nazora 19b, 43280 Garešnica punomoćnik sudionika u postupku LJUBOMIR JURJEVIĆ, BJELOVAR, radnik</item>
      <item>Sudski registar ovdje</item>
    </derivirana_varijabla>
  </DomainObject.Predmet.OstaliListFormatedWithAdressOIB>
  <DomainObject.Predmet.OstaliListNazivFormated>
    <izvorni_sadrzaj>
      <item>ZOU JOVAN DONESKI i dr.</item>
      <item>Sudski registar ovdje</item>
    </izvorni_sadrzaj>
    <derivirana_varijabla naziv="DomainObject.Predmet.OstaliListNazivFormated_1">
      <item>ZOU JOVAN DONESKI i dr.</item>
      <item>Sudski registar ovdje</item>
    </derivirana_varijabla>
  </DomainObject.Predmet.OstaliListNazivFormated>
  <DomainObject.Predmet.OstaliListNazivFormatedOIB>
    <izvorni_sadrzaj>
      <item>ZOU JOVAN DONESKI i dr.</item>
      <item>Sudski registar ovdje</item>
    </izvorni_sadrzaj>
    <derivirana_varijabla naziv="DomainObject.Predmet.OstaliListNazivFormatedOIB_1">
      <item>ZOU JOVAN DONESKI i dr.</item>
      <item>Sudski registar ovdje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>St-45/2014-111</izvorni_sadrzaj>
    <derivirana_varijabla naziv="DomainObject.PoslovniBrojDokumenta_1">St-45/2014-111</derivirana_varijabla>
  </DomainObject.PoslovniBrojDokumenta>
  <DomainObject.Predmet.StrankaIDrugi>
    <izvorni_sadrzaj>LJUBOMIR JURJEVIĆ, BJELOVAR, radnik i dr.</izvorni_sadrzaj>
    <derivirana_varijabla naziv="DomainObject.Predmet.StrankaIDrugi_1">LJUBOMIR JURJEVIĆ, BJELOVAR, radnik i dr.</derivirana_varijabla>
  </DomainObject.Predmet.StrankaIDrugi>
  <DomainObject.Predmet.ProtustrankaIDrugi>
    <izvorni_sadrzaj>LJEVAONICA BJELOVAR društvo s ograničenom odgovornošću za proizvodnju sivog i nodularnog ljeva BJELOVAR</izvorni_sadrzaj>
    <derivirana_varijabla naziv="DomainObject.Predmet.ProtustrankaIDrugi_1">LJEVAONICA BJELOVAR društvo s ograničenom odgovornošću za proizvodnju sivog i nodularnog ljeva BJELOVAR</derivirana_varijabla>
  </DomainObject.Predmet.ProtustrankaIDrugi>
  <DomainObject.Predmet.StrankaIDrugiAdressOIB>
    <izvorni_sadrzaj>LJUBOMIR JURJEVIĆ, BJELOVAR, radnik, OIB 97126382485, Male Sredice 12, 43000 Bjelovar i dr.</izvorni_sadrzaj>
    <derivirana_varijabla naziv="DomainObject.Predmet.StrankaIDrugiAdressOIB_1">LJUBOMIR JURJEVIĆ, BJELOVAR, radnik, OIB 97126382485, Male Sredice 12, 43000 Bjelovar i dr.</derivirana_varijabla>
  </DomainObject.Predmet.StrankaIDrugiAdressOIB>
  <DomainObject.Predmet.ProtustrankaIDrugiAdressOIB>
    <izvorni_sadrzaj>LJEVAONICA BJELOVAR društvo s ograničenom odgovornošću za proizvodnju sivog i nodularnog ljeva BJELOVAR, OIB 15261557079, Slavonska Cesta 15, 43000 Bjelovar</izvorni_sadrzaj>
    <derivirana_varijabla naziv="DomainObject.Predmet.ProtustrankaIDrugiAdressOIB_1">LJEVAONICA BJELOVAR društvo s ograničenom odgovornošću za proizvodnju sivog i nodularnog ljeva BJELOVAR, OIB 15261557079, Slavonska Cesta 15,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LJUBOMIR JURJEVIĆ, BJELOVAR, radnik</item>
      <item>LJEVAONICA BJELOVAR društvo s ograničenom odgovornošću za proizvodnju sivog i nodularnog ljeva BJELOVAR</item>
      <item>ZOU JOVAN DONESKI i dr.</item>
      <item>Sudski registar ovdje</item>
      <item>Branko Valentić</item>
    </izvorni_sadrzaj>
    <derivirana_varijabla naziv="DomainObject.Predmet.SudioniciListNaziv_1">
      <item>LJUBOMIR JURJEVIĆ, BJELOVAR, radnik</item>
      <item>LJEVAONICA BJELOVAR društvo s ograničenom odgovornošću za proizvodnju sivog i nodularnog ljeva BJELOVAR</item>
      <item>ZOU JOVAN DONESKI i dr.</item>
      <item>Sudski registar ovdje</item>
      <item>Branko Valentić</item>
    </derivirana_varijabla>
  </DomainObject.Predmet.SudioniciListNaziv>
  <DomainObject.Predmet.SudioniciListAdressOIB>
    <izvorni_sadrzaj>
      <item>LJUBOMIR JURJEVIĆ, BJELOVAR, radnik, OIB 97126382485, Male Sredice 12,43000 Bjelovar</item>
      <item>LJEVAONICA BJELOVAR društvo s ograničenom odgovornošću za proizvodnju sivog i nodularnog ljeva BJELOVAR, OIB 15261557079, Slavonska Cesta 15,43000 Bjelovar</item>
      <item>ZOU JOVAN DONESKI i dr., Vladimira Nazora 19b,43280 Garešnica</item>
      <item>Sudski registar ovdje</item>
      <item>Branko Valentić, OIB 85378232573</item>
    </izvorni_sadrzaj>
    <derivirana_varijabla naziv="DomainObject.Predmet.SudioniciListAdressOIB_1">
      <item>LJUBOMIR JURJEVIĆ, BJELOVAR, radnik, OIB 97126382485, Male Sredice 12,43000 Bjelovar</item>
      <item>LJEVAONICA BJELOVAR društvo s ograničenom odgovornošću za proizvodnju sivog i nodularnog ljeva BJELOVAR, OIB 15261557079, Slavonska Cesta 15,43000 Bjelovar</item>
      <item>ZOU JOVAN DONESKI i dr., Vladimira Nazora 19b,43280 Garešnica</item>
      <item>Sudski registar ovdje</item>
      <item>Branko Valentić, OIB 85378232573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9B1B16-ED4D-46A9-BB45-DC39844B04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122</properties:Words>
  <properties:Characters>659</properties:Characters>
  <properties:Lines>25</properties:Lines>
  <properties:Paragraphs>13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2015-11-20T12:52:00Z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St-45/2014-111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