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c1a5" w14:paraId="405c1a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704CD9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FB1E50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FB1E50">
        <w:t>KORNI d.o.o., Zagreb, Ilica 209, OIB: 96470231164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B1E50">
        <w:t>KORNI d.o.o., Zagreb, Ilica 209, OIB: 96470231164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FB1E50">
        <w:t>KORNI d.o.o., Zagreb, Ilica 209, OIB: 96470231164</w:t>
      </w:r>
      <w:r w:rsidR="006C4C3C">
        <w:t xml:space="preserve">, </w:t>
      </w:r>
      <w:r w:rsidR="00FB1E50">
        <w:t>Filipu Majcenu, Zagreb, Ilica 209, OIB: 97504397788</w:t>
      </w:r>
      <w:r w:rsidR="00704CD9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FB1E50">
        <w:rPr>
          <w:b/>
        </w:rPr>
        <w:t>9,4</w:t>
      </w:r>
      <w:r w:rsidR="002E5C4F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B1E50">
        <w:t>KORNI d.o.o., Zagreb, Ilica 209, OIB: 96470231164</w:t>
      </w:r>
      <w:r w:rsidR="00704CD9">
        <w:t xml:space="preserve">, </w:t>
      </w:r>
      <w:r w:rsidR="004702FA">
        <w:t xml:space="preserve">temeljem čl. </w:t>
      </w:r>
      <w:r w:rsidR="00704CD9">
        <w:t>444. st.</w:t>
      </w:r>
      <w:r w:rsidR="00FB1E50">
        <w:t xml:space="preserve"> </w:t>
      </w:r>
      <w:r w:rsidR="00704CD9">
        <w:t>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05F" w:rsidR="005D705F">
      <w:r>
        <w:separator/>
      </w:r>
    </w:p>
  </w:endnote>
  <w:endnote w:id="0" w:type="continuationSeparator">
    <w:p w:rsidRDefault="005D705F" w:rsidR="005D7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05F" w:rsidR="005D705F">
      <w:r>
        <w:separator/>
      </w:r>
    </w:p>
  </w:footnote>
  <w:footnote w:id="0" w:type="continuationSeparator">
    <w:p w:rsidRDefault="005D705F" w:rsidR="005D7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3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B1E50">
      <w:rPr>
        <w:rFonts w:hAnsi="Verdana" w:ascii="Verdana"/>
        <w:b w:val="false"/>
        <w:sz w:val="24"/>
        <w:szCs w:val="24"/>
      </w:rPr>
      <w:t>5133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6BA2"/>
    <w:rsid w:val="00761C9C"/>
    <w:rsid w:val="007C210C"/>
    <w:rsid w:val="007C41C6"/>
    <w:rsid w:val="007D272B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436D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3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3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3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3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3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3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3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3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St-5133/2016</izvorni_sadrzaj>
    <derivirana_varijabla naziv="DomainObject.Predmet.OznakaBroj_1">St-5133/2016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KORNI d.o.o. zastupanog po punomoćniku Filip Majcen</izvorni_sadrzaj>
    <derivirana_varijabla naziv="DomainObject.Predmet.ProtustrankaFormated_1">  KORNI d.o.o. zastupanog po punomoćniku Filip Majcen</derivirana_varijabla>
  </DomainObject.Predmet.ProtustrankaFormated>
  <DomainObject.Predmet.ProtustrankaFormatedOIB>
    <izvorni_sadrzaj>  KORNI d.o.o., OIB 96470231164 zastupanog po punomoćniku Filip Majcen</izvorni_sadrzaj>
    <derivirana_varijabla naziv="DomainObject.Predmet.ProtustrankaFormatedOIB_1">  KORNI d.o.o., OIB 96470231164 zastupanog po punomoćniku Filip Majcen</derivirana_varijabla>
  </DomainObject.Predmet.ProtustrankaFormatedOIB>
  <DomainObject.Predmet.ProtustrankaFormatedWithAdress>
    <izvorni_sadrzaj> KORNI d.o.o., Ilica 209, 10000 Zagreb zastupanog po punomoćniku Filip Majcen</izvorni_sadrzaj>
    <derivirana_varijabla naziv="DomainObject.Predmet.ProtustrankaFormatedWithAdress_1"> KORNI d.o.o., Ilica 209, 10000 Zagreb zastupanog po punomoćniku Filip Majcen</derivirana_varijabla>
  </DomainObject.Predmet.ProtustrankaFormatedWithAdress>
  <DomainObject.Predmet.ProtustrankaFormatedWithAdressOIB>
    <izvorni_sadrzaj> KORNI d.o.o., OIB 96470231164, Ilica 209, 10000 Zagreb zastupanog po punomoćniku Filip Majcen</izvorni_sadrzaj>
    <derivirana_varijabla naziv="DomainObject.Predmet.ProtustrankaFormatedWithAdressOIB_1"> KORNI d.o.o., OIB 96470231164, Ilica 209, 10000 Zagreb zastupanog po punomoćniku Filip Majcen</derivirana_varijabla>
  </DomainObject.Predmet.ProtustrankaFormatedWithAdressOIB>
  <DomainObject.Predmet.ProtustrankaWithAdress>
    <izvorni_sadrzaj>KORNI d.o.o. Ilica 209, 10000 Zagreb</izvorni_sadrzaj>
    <derivirana_varijabla naziv="DomainObject.Predmet.ProtustrankaWithAdress_1">KORNI d.o.o. Ilica 209, 10000 Zagreb</derivirana_varijabla>
  </DomainObject.Predmet.ProtustrankaWithAdress>
  <DomainObject.Predmet.ProtustrankaWithAdressOIB>
    <izvorni_sadrzaj>KORNI d.o.o., OIB 96470231164, Ilica 209, 10000 Zagreb</izvorni_sadrzaj>
    <derivirana_varijabla naziv="DomainObject.Predmet.ProtustrankaWithAdressOIB_1">KORNI d.o.o., OIB 96470231164, Ilica 209, 10000 Zagreb</derivirana_varijabla>
  </DomainObject.Predmet.ProtustrankaWithAdressOIB>
  <DomainObject.Predmet.ProtustrankaNazivFormated>
    <izvorni_sadrzaj>KORNI d.o.o.</izvorni_sadrzaj>
    <derivirana_varijabla naziv="DomainObject.Predmet.ProtustrankaNazivFormated_1">KORNI d.o.o.</derivirana_varijabla>
  </DomainObject.Predmet.ProtustrankaNazivFormated>
  <DomainObject.Predmet.ProtustrankaNazivFormatedOIB>
    <izvorni_sadrzaj>KORNI d.o.o., OIB 96470231164</izvorni_sadrzaj>
    <derivirana_varijabla naziv="DomainObject.Predmet.ProtustrankaNazivFormatedOIB_1">KORNI d.o.o., OIB 96470231164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d.o.o. zastupanog po punomoćniku Filip Majcen</item>
    </izvorni_sadrzaj>
    <derivirana_varijabla naziv="DomainObject.Predmet.ProtuStrankaListFormated_1">
      <item>KORNI d.o.o. zastupanog po punomoćniku Filip Majcen</item>
    </derivirana_varijabla>
  </DomainObject.Predmet.ProtuStrankaListFormated>
  <DomainObject.Predmet.ProtuStrankaListFormatedOIB>
    <izvorni_sadrzaj>
      <item>KORNI d.o.o., OIB 96470231164 zastupanog po punomoćniku Filip Majcen</item>
    </izvorni_sadrzaj>
    <derivirana_varijabla naziv="DomainObject.Predmet.ProtuStrankaListFormatedOIB_1">
      <item>KORNI d.o.o., OIB 96470231164 zastupanog po punomoćniku Filip Majcen</item>
    </derivirana_varijabla>
  </DomainObject.Predmet.ProtuStrankaListFormatedOIB>
  <DomainObject.Predmet.ProtuStrankaListFormatedWithAdress>
    <izvorni_sadrzaj>
      <item>KORNI d.o.o., Ilica 209, 10000 Zagreb zastupanog po punomoćniku Filip Majcen</item>
    </izvorni_sadrzaj>
    <derivirana_varijabla naziv="DomainObject.Predmet.ProtuStrankaListFormatedWithAdress_1">
      <item>KORNI d.o.o., Ilica 209, 10000 Zagreb zastupanog po punomoćniku Filip Majcen</item>
    </derivirana_varijabla>
  </DomainObject.Predmet.ProtuStrankaListFormatedWithAdress>
  <DomainObject.Predmet.ProtuStrankaListFormatedWithAdressOIB>
    <izvorni_sadrzaj>
      <item>KORNI d.o.o., OIB 96470231164, Ilica 209, 10000 Zagreb zastupanog po punomoćniku Filip Majcen</item>
    </izvorni_sadrzaj>
    <derivirana_varijabla naziv="DomainObject.Predmet.ProtuStrankaListFormatedWithAdressOIB_1">
      <item>KORNI d.o.o., OIB 96470231164, Ilica 209, 10000 Zagreb zastupanog po punomoćniku Filip Majcen</item>
    </derivirana_varijabla>
  </DomainObject.Predmet.ProtuStrankaListFormatedWithAdressOIB>
  <DomainObject.Predmet.ProtuStrankaListNazivFormated>
    <izvorni_sadrzaj>
      <item>KORNI d.o.o.</item>
    </izvorni_sadrzaj>
    <derivirana_varijabla naziv="DomainObject.Predmet.ProtuStrankaListNazivFormated_1">
      <item>KORNI d.o.o.</item>
    </derivirana_varijabla>
  </DomainObject.Predmet.ProtuStrankaListNazivFormated>
  <DomainObject.Predmet.ProtuStrankaListNazivFormatedOIB>
    <izvorni_sadrzaj>
      <item>KORNI d.o.o., OIB 96470231164</item>
    </izvorni_sadrzaj>
    <derivirana_varijabla naziv="DomainObject.Predmet.ProtuStrankaListNazivFormatedOIB_1">
      <item>KORNI d.o.o., OIB 96470231164</item>
    </derivirana_varijabla>
  </DomainObject.Predmet.ProtuStrankaListNazivFormatedOIB>
  <DomainObject.Predmet.OstaliListFormated>
    <izvorni_sadrzaj>
      <item>Filip Majcen punomoćnik sudionika u postupku KORNI d.o.o.</item>
    </izvorni_sadrzaj>
    <derivirana_varijabla naziv="DomainObject.Predmet.OstaliListFormated_1">
      <item>Filip Majcen punomoćnik sudionika u postupku KORNI d.o.o.</item>
    </derivirana_varijabla>
  </DomainObject.Predmet.OstaliListFormated>
  <DomainObject.Predmet.OstaliListFormatedOIB>
    <izvorni_sadrzaj>
      <item>Filip Majcen, OIB 19042962255 punomoćnik sudionika u postupku KORNI d.o.o.</item>
    </izvorni_sadrzaj>
    <derivirana_varijabla naziv="DomainObject.Predmet.OstaliListFormatedOIB_1">
      <item>Filip Majcen, OIB 19042962255 punomoćnik sudionika u postupku KORNI d.o.o.</item>
    </derivirana_varijabla>
  </DomainObject.Predmet.OstaliListFormatedOIB>
  <DomainObject.Predmet.OstaliListFormatedWithAdress>
    <izvorni_sadrzaj>
      <item>Filip Majcen, Ilica 209, 10000 Zagreb punomoćnik sudionika u postupku KORNI d.o.o.</item>
    </izvorni_sadrzaj>
    <derivirana_varijabla naziv="DomainObject.Predmet.OstaliListFormatedWithAdress_1">
      <item>Filip Majcen, Ilica 209, 10000 Zagreb punomoćnik sudionika u postupku KORNI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d.o.o.</item>
    </izvorni_sadrzaj>
    <derivirana_varijabla naziv="DomainObject.Predmet.OstaliListFormatedWithAdressOIB_1">
      <item>Filip Majcen, OIB 19042962255, Ilica 209, 10000 Zagreb punomoćnik sudionika u postupku KORNI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d.o.o.</izvorni_sadrzaj>
    <derivirana_varijabla naziv="DomainObject.Predmet.ProtustrankaIDrugi_1">KORNI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d.o.o., OIB 96470231164, Ilica 209, 10000 Zagreb</izvorni_sadrzaj>
    <derivirana_varijabla naziv="DomainObject.Predmet.ProtustrankaIDrugiAdressOIB_1">KORNI d.o.o., OIB 96470231164,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 d.o.o.</item>
      <item>Filip Majcen</item>
    </izvorni_sadrzaj>
    <derivirana_varijabla naziv="DomainObject.Predmet.SudioniciListNaziv_1">
      <item>FINA Regionalni centar Zagreb</item>
      <item>KORNI d.o.o.</item>
      <item>Filip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 d.o.o., OIB 96470231164, Ilica 209,10000 Zagreb</item>
      <item>Filip Majcen, OIB 19042962255, Ilica 209,10000 Zagreb</item>
    </izvorni_sadrzaj>
    <derivirana_varijabla naziv="DomainObject.Predmet.SudioniciListAdressOIB_1">
      <item>FINA Regionalni centar Zagreb, OIB 85821130368, Trg svibanjskih žrtava 1995. 1,10000 Zagreb</item>
      <item>KORNI d.o.o., OIB 96470231164,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96470231164</item>
      <item>, OIB 19042962255</item>
    </izvorni_sadrzaj>
    <derivirana_varijabla naziv="DomainObject.Predmet.SudioniciListNazivOIB_1">
      <item>, OIB 85821130368</item>
      <item>, OIB 96470231164</item>
      <item>, OIB 19042962255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CC504-86A2-4C70-9E55-65DB8614D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4573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2017-10-20T10:56:00Z</dcterms:created>
  <dc:creator>Korisnik</dc:creator>
  <cp:lastModifiedBy>Draženka Prpić</cp:lastModifiedBy>
  <cp:lastPrinted>2017-10-20T10:57:00Z</cp:lastPrinted>
  <dcterms:modified xmlns:xsi="http://www.w3.org/2001/XMLSchema-instance" xsi:type="dcterms:W3CDTF">2017-10-20T10:57:00Z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