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0fa5" w14:paraId="52b0fa5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6B5DCA">
        <w:rPr>
          <w:sz w:val="24"/>
          <w:szCs w:val="24"/>
        </w:rPr>
        <w:t>4044</w:t>
      </w:r>
      <w:r w:rsidR="00E60A3E" w:rsidRPr="00E974B3">
        <w:rPr>
          <w:sz w:val="24"/>
          <w:szCs w:val="24"/>
        </w:rPr>
        <w:t>/1</w:t>
      </w:r>
      <w:r w:rsidR="0092094B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85748C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r w:rsidR="0085748C" w:rsidRPr="00BE0389">
        <w:rPr>
          <w:sz w:val="24"/>
          <w:szCs w:val="24"/>
        </w:rPr>
        <w:t>86340707061</w:t>
      </w:r>
      <w:r>
        <w:rPr>
          <w:sz w:val="24"/>
          <w:szCs w:val="24"/>
        </w:rPr>
        <w:t xml:space="preserve">, </w:t>
      </w:r>
      <w:r w:rsidR="0085748C">
        <w:rPr>
          <w:sz w:val="24"/>
          <w:szCs w:val="24"/>
        </w:rPr>
        <w:t>16</w:t>
      </w:r>
      <w:r>
        <w:rPr>
          <w:sz w:val="24"/>
          <w:szCs w:val="24"/>
          <w:lang w:val="pt-BR"/>
        </w:rPr>
        <w:t xml:space="preserve">. </w:t>
      </w:r>
      <w:r w:rsidR="00566D4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FC0E2B" w:rsidP="00FC0E2B" w:rsidR="00FC0E2B" w:rsidRPr="003114BB">
      <w:pPr>
        <w:pStyle w:val="BodyText21"/>
        <w:numPr>
          <w:ilvl w:val="0"/>
          <w:numId w:val="4"/>
        </w:numPr>
        <w:rPr>
          <w:rFonts w:hAnsi="Times New Roman" w:ascii="Times New Roman"/>
          <w:szCs w:val="24"/>
          <w:u w:val="single"/>
        </w:rPr>
      </w:pPr>
      <w:r w:rsidRPr="003114BB">
        <w:rPr>
          <w:rFonts w:hAnsi="Times New Roman" w:ascii="Times New Roman"/>
        </w:rPr>
        <w:t xml:space="preserve">Privremenim stečajnim upraviteljem </w:t>
      </w:r>
      <w:r w:rsidRPr="0085748C">
        <w:rPr>
          <w:rFonts w:hAnsi="Times New Roman" w:ascii="Times New Roman"/>
        </w:rPr>
        <w:t xml:space="preserve">dužnika </w:t>
      </w:r>
      <w:r w:rsidR="0085748C" w:rsidRPr="0085748C">
        <w:rPr>
          <w:rFonts w:hAnsi="Times New Roman" w:ascii="Times New Roman"/>
          <w:szCs w:val="24"/>
          <w:lang w:val="pt-BR"/>
        </w:rPr>
        <w:t xml:space="preserve">BRADIĆ, d.o.o., Dubrava (Općina Dubrava), Strossmayerova 20, OIB: </w:t>
      </w:r>
      <w:r w:rsidR="0085748C" w:rsidRPr="0085748C">
        <w:rPr>
          <w:rFonts w:hAnsi="Times New Roman" w:ascii="Times New Roman"/>
          <w:szCs w:val="24"/>
        </w:rPr>
        <w:t>86340707061</w:t>
      </w:r>
      <w:r w:rsidRPr="0085748C">
        <w:rPr>
          <w:rFonts w:hAnsi="Times New Roman" w:ascii="Times New Roman"/>
        </w:rPr>
        <w:t>, imenuje</w:t>
      </w:r>
      <w:r w:rsidRPr="003114BB">
        <w:rPr>
          <w:rFonts w:hAnsi="Times New Roman" w:ascii="Times New Roman"/>
        </w:rPr>
        <w:t xml:space="preserve"> se</w:t>
      </w:r>
      <w:r w:rsidR="00062896">
        <w:rPr>
          <w:rFonts w:hAnsi="Times New Roman" w:ascii="Times New Roman"/>
        </w:rPr>
        <w:t xml:space="preserve"> Nikola Jakir, Zagreb, Vojina Bakića 10, OIB: </w:t>
      </w:r>
      <w:r w:rsidR="002078BA">
        <w:rPr>
          <w:rFonts w:hAnsi="Times New Roman" w:ascii="Times New Roman"/>
        </w:rPr>
        <w:t>35440503043</w:t>
      </w:r>
      <w:r w:rsidRPr="003114BB">
        <w:rPr>
          <w:rFonts w:hAnsi="Times New Roman" w:ascii="Times New Roman"/>
          <w:szCs w:val="24"/>
        </w:rPr>
        <w:t>.</w:t>
      </w:r>
    </w:p>
    <w:p w:rsidRDefault="004E36B3" w:rsidP="004E36B3" w:rsidR="004E36B3" w:rsidRPr="003114BB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3114BB">
        <w:t>Dužnost je privremenog stečajnog upravitelja izvršiti uvid u</w:t>
      </w:r>
      <w:r w:rsidR="00A77E93" w:rsidRPr="003114BB">
        <w:t xml:space="preserve"> poslovne</w:t>
      </w:r>
      <w:r w:rsidRPr="003114BB">
        <w:t xml:space="preserve"> knjige i poslovnu dokumentaciju dužnika, pribaviti podatke</w:t>
      </w:r>
      <w:r w:rsidRPr="0087053E">
        <w:t xml:space="preserve">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10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F01F34" w:rsidRPr="00BE0389">
        <w:rPr>
          <w:sz w:val="24"/>
          <w:szCs w:val="24"/>
          <w:lang w:val="pt-BR"/>
        </w:rPr>
        <w:t xml:space="preserve">BRADIĆ, d.o.o., Dubrava (Općina Dubrava), Strossmayerova 20, OIB: </w:t>
      </w:r>
      <w:r w:rsidR="00F01F34" w:rsidRPr="00BE0389">
        <w:rPr>
          <w:sz w:val="24"/>
          <w:szCs w:val="24"/>
        </w:rPr>
        <w:t>86340707061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231BEE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D16F54">
        <w:rPr>
          <w:sz w:val="24"/>
          <w:szCs w:val="24"/>
        </w:rPr>
        <w:t xml:space="preserve"> </w:t>
      </w:r>
      <w:r w:rsidR="00FF5C9D">
        <w:rPr>
          <w:sz w:val="24"/>
          <w:szCs w:val="24"/>
        </w:rPr>
        <w:t xml:space="preserve">st. </w:t>
      </w:r>
      <w:r w:rsidR="00231BEE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F01F34">
        <w:rPr>
          <w:sz w:val="24"/>
          <w:szCs w:val="24"/>
        </w:rPr>
        <w:t>20</w:t>
      </w:r>
      <w:r w:rsidR="00C74B9D">
        <w:rPr>
          <w:sz w:val="24"/>
          <w:szCs w:val="24"/>
        </w:rPr>
        <w:t xml:space="preserve">. </w:t>
      </w:r>
      <w:r w:rsidR="00F01F34">
        <w:rPr>
          <w:sz w:val="24"/>
          <w:szCs w:val="24"/>
        </w:rPr>
        <w:t>ožujka</w:t>
      </w:r>
      <w:r w:rsidR="00C74B9D">
        <w:rPr>
          <w:sz w:val="24"/>
          <w:szCs w:val="24"/>
        </w:rPr>
        <w:t xml:space="preserve"> 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231BEE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231BE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C8106E">
        <w:rPr>
          <w:sz w:val="24"/>
          <w:szCs w:val="24"/>
        </w:rPr>
        <w:t>21</w:t>
      </w:r>
      <w:r w:rsidR="00EB3C5E">
        <w:rPr>
          <w:sz w:val="24"/>
          <w:szCs w:val="24"/>
        </w:rPr>
        <w:t xml:space="preserve">. </w:t>
      </w:r>
      <w:r w:rsidR="00C8106E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EE58AA">
        <w:rPr>
          <w:sz w:val="24"/>
          <w:szCs w:val="24"/>
        </w:rPr>
        <w:t xml:space="preserve">20. ožujka </w:t>
      </w:r>
      <w:r w:rsidR="00E64887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EE58AA">
        <w:rPr>
          <w:sz w:val="24"/>
          <w:szCs w:val="24"/>
        </w:rPr>
        <w:t>21</w:t>
      </w:r>
      <w:r w:rsidR="009A2CC5">
        <w:rPr>
          <w:sz w:val="24"/>
          <w:szCs w:val="24"/>
        </w:rPr>
        <w:t xml:space="preserve">. </w:t>
      </w:r>
      <w:r w:rsidR="00EE58AA">
        <w:rPr>
          <w:sz w:val="24"/>
          <w:szCs w:val="24"/>
        </w:rPr>
        <w:t>travnja</w:t>
      </w:r>
      <w:r w:rsidR="009A2CC5">
        <w:rPr>
          <w:sz w:val="24"/>
          <w:szCs w:val="24"/>
        </w:rPr>
        <w:t xml:space="preserve"> </w:t>
      </w:r>
      <w:r w:rsidR="00762E83">
        <w:rPr>
          <w:sz w:val="24"/>
          <w:szCs w:val="24"/>
        </w:rPr>
        <w:t>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2. t. 1. SZ-a.  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00702F">
        <w:rPr>
          <w:sz w:val="24"/>
        </w:rPr>
        <w:t>16</w:t>
      </w:r>
      <w:r w:rsidR="00C42E26">
        <w:rPr>
          <w:sz w:val="24"/>
        </w:rPr>
        <w:t xml:space="preserve">. </w:t>
      </w:r>
      <w:r w:rsidR="009E75D6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00702F">
        <w:rPr>
          <w:sz w:val="24"/>
          <w:szCs w:val="24"/>
        </w:rPr>
        <w:t>16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00702F">
        <w:rPr>
          <w:sz w:val="24"/>
          <w:szCs w:val="24"/>
        </w:rPr>
        <w:t>16</w:t>
      </w:r>
      <w:r w:rsidR="008F3D0F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00702F">
        <w:rPr>
          <w:sz w:val="24"/>
          <w:szCs w:val="24"/>
        </w:rPr>
        <w:t>16</w:t>
      </w:r>
      <w:r w:rsidR="005B587A">
        <w:rPr>
          <w:sz w:val="24"/>
          <w:szCs w:val="24"/>
        </w:rPr>
        <w:t>.</w:t>
      </w:r>
      <w:r w:rsidR="00C433BD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00702F" w:rsidP="00D9668D" w:rsidR="006F7C1B" w:rsidRPr="005B587A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  <w:szCs w:val="24"/>
        </w:rPr>
        <w:t>Erste banka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16A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216A62">
      <w:rPr>
        <w:sz w:val="24"/>
        <w:szCs w:val="24"/>
      </w:rPr>
      <w:t>4044</w:t>
    </w:r>
    <w:r w:rsidR="00DA6CA0">
      <w:rPr>
        <w:sz w:val="24"/>
        <w:szCs w:val="24"/>
      </w:rPr>
      <w:t>/1</w:t>
    </w:r>
    <w:r w:rsidR="00216A62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02F"/>
    <w:rsid w:val="00007CDD"/>
    <w:rsid w:val="00011A61"/>
    <w:rsid w:val="0001423D"/>
    <w:rsid w:val="00025C2C"/>
    <w:rsid w:val="00027A74"/>
    <w:rsid w:val="00027E66"/>
    <w:rsid w:val="000362C3"/>
    <w:rsid w:val="00055DD4"/>
    <w:rsid w:val="00062896"/>
    <w:rsid w:val="0006462C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3A01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A4B38"/>
    <w:rsid w:val="001B0D22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130F"/>
    <w:rsid w:val="001E53FF"/>
    <w:rsid w:val="001F1E1B"/>
    <w:rsid w:val="001F53DB"/>
    <w:rsid w:val="00202D07"/>
    <w:rsid w:val="00206F4D"/>
    <w:rsid w:val="002078BA"/>
    <w:rsid w:val="00211060"/>
    <w:rsid w:val="0021367A"/>
    <w:rsid w:val="002164B8"/>
    <w:rsid w:val="00216A62"/>
    <w:rsid w:val="0022128F"/>
    <w:rsid w:val="00224C9E"/>
    <w:rsid w:val="002265A1"/>
    <w:rsid w:val="00227647"/>
    <w:rsid w:val="00231BEE"/>
    <w:rsid w:val="0023575D"/>
    <w:rsid w:val="0023693F"/>
    <w:rsid w:val="00240545"/>
    <w:rsid w:val="00242C24"/>
    <w:rsid w:val="0024409E"/>
    <w:rsid w:val="00245750"/>
    <w:rsid w:val="00245F29"/>
    <w:rsid w:val="0024600F"/>
    <w:rsid w:val="00253749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4EEC"/>
    <w:rsid w:val="00290018"/>
    <w:rsid w:val="00290775"/>
    <w:rsid w:val="002907FE"/>
    <w:rsid w:val="002925EF"/>
    <w:rsid w:val="002970EC"/>
    <w:rsid w:val="002975FA"/>
    <w:rsid w:val="002A6D2C"/>
    <w:rsid w:val="002B17BF"/>
    <w:rsid w:val="002B186F"/>
    <w:rsid w:val="002B1D7A"/>
    <w:rsid w:val="002B6D27"/>
    <w:rsid w:val="002B6F33"/>
    <w:rsid w:val="002C06DD"/>
    <w:rsid w:val="002D0036"/>
    <w:rsid w:val="002D184C"/>
    <w:rsid w:val="002D1AF1"/>
    <w:rsid w:val="002D3425"/>
    <w:rsid w:val="002D6302"/>
    <w:rsid w:val="002E7A22"/>
    <w:rsid w:val="002F6694"/>
    <w:rsid w:val="002F7B72"/>
    <w:rsid w:val="00300F24"/>
    <w:rsid w:val="00304139"/>
    <w:rsid w:val="003102CF"/>
    <w:rsid w:val="003114BB"/>
    <w:rsid w:val="00311D59"/>
    <w:rsid w:val="00312773"/>
    <w:rsid w:val="00315240"/>
    <w:rsid w:val="00327920"/>
    <w:rsid w:val="00330388"/>
    <w:rsid w:val="00331898"/>
    <w:rsid w:val="00335165"/>
    <w:rsid w:val="00354CB6"/>
    <w:rsid w:val="00356DD3"/>
    <w:rsid w:val="00361018"/>
    <w:rsid w:val="0036221F"/>
    <w:rsid w:val="00363FC8"/>
    <w:rsid w:val="0037505D"/>
    <w:rsid w:val="003869CA"/>
    <w:rsid w:val="003968AA"/>
    <w:rsid w:val="00397B61"/>
    <w:rsid w:val="003B5769"/>
    <w:rsid w:val="003B5A76"/>
    <w:rsid w:val="003C1D9D"/>
    <w:rsid w:val="003E0069"/>
    <w:rsid w:val="003F634D"/>
    <w:rsid w:val="00403FD2"/>
    <w:rsid w:val="00406A3C"/>
    <w:rsid w:val="00420757"/>
    <w:rsid w:val="00420CB1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5C31"/>
    <w:rsid w:val="00457DE4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4226"/>
    <w:rsid w:val="004A72F3"/>
    <w:rsid w:val="004A7C22"/>
    <w:rsid w:val="004B05E8"/>
    <w:rsid w:val="004B13ED"/>
    <w:rsid w:val="004B239B"/>
    <w:rsid w:val="004B3B55"/>
    <w:rsid w:val="004B6624"/>
    <w:rsid w:val="004C2502"/>
    <w:rsid w:val="004C31E9"/>
    <w:rsid w:val="004D0025"/>
    <w:rsid w:val="004D1605"/>
    <w:rsid w:val="004D5C6D"/>
    <w:rsid w:val="004E1140"/>
    <w:rsid w:val="004E1F91"/>
    <w:rsid w:val="004E36B3"/>
    <w:rsid w:val="004F1C11"/>
    <w:rsid w:val="004F7DAB"/>
    <w:rsid w:val="00500D56"/>
    <w:rsid w:val="00510B72"/>
    <w:rsid w:val="00517719"/>
    <w:rsid w:val="00525878"/>
    <w:rsid w:val="00535121"/>
    <w:rsid w:val="00536E6D"/>
    <w:rsid w:val="005372D7"/>
    <w:rsid w:val="005402C0"/>
    <w:rsid w:val="00543245"/>
    <w:rsid w:val="00552C5B"/>
    <w:rsid w:val="005561BC"/>
    <w:rsid w:val="00560011"/>
    <w:rsid w:val="0056060C"/>
    <w:rsid w:val="005663D1"/>
    <w:rsid w:val="00566D48"/>
    <w:rsid w:val="00570C57"/>
    <w:rsid w:val="00574DA3"/>
    <w:rsid w:val="00575553"/>
    <w:rsid w:val="00581EA4"/>
    <w:rsid w:val="005963FC"/>
    <w:rsid w:val="005A4711"/>
    <w:rsid w:val="005A7A71"/>
    <w:rsid w:val="005B1FD2"/>
    <w:rsid w:val="005B587A"/>
    <w:rsid w:val="005C1E82"/>
    <w:rsid w:val="005D0CC7"/>
    <w:rsid w:val="005D5C53"/>
    <w:rsid w:val="005E06FF"/>
    <w:rsid w:val="005E3E61"/>
    <w:rsid w:val="005E7C19"/>
    <w:rsid w:val="005F6A0F"/>
    <w:rsid w:val="0060312E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4BF3"/>
    <w:rsid w:val="00646D10"/>
    <w:rsid w:val="00647EC8"/>
    <w:rsid w:val="00654AEF"/>
    <w:rsid w:val="00661118"/>
    <w:rsid w:val="006634BD"/>
    <w:rsid w:val="00663B70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4640"/>
    <w:rsid w:val="006B5CBF"/>
    <w:rsid w:val="006B5DCA"/>
    <w:rsid w:val="006B5F6B"/>
    <w:rsid w:val="006B70FB"/>
    <w:rsid w:val="006C47A9"/>
    <w:rsid w:val="006C6CA6"/>
    <w:rsid w:val="006D1E16"/>
    <w:rsid w:val="006D23CD"/>
    <w:rsid w:val="006D375E"/>
    <w:rsid w:val="006D551B"/>
    <w:rsid w:val="006D5F20"/>
    <w:rsid w:val="006E0DEA"/>
    <w:rsid w:val="006E495A"/>
    <w:rsid w:val="006F7C1B"/>
    <w:rsid w:val="00700E29"/>
    <w:rsid w:val="00713FA8"/>
    <w:rsid w:val="0072343F"/>
    <w:rsid w:val="007264BA"/>
    <w:rsid w:val="00732872"/>
    <w:rsid w:val="00734DB3"/>
    <w:rsid w:val="00746F8C"/>
    <w:rsid w:val="0075068F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1B9D"/>
    <w:rsid w:val="007A4312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0FE3"/>
    <w:rsid w:val="0080172B"/>
    <w:rsid w:val="008037A7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5748C"/>
    <w:rsid w:val="0087053E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094B"/>
    <w:rsid w:val="0092694B"/>
    <w:rsid w:val="009273AD"/>
    <w:rsid w:val="00927A0E"/>
    <w:rsid w:val="00934CFC"/>
    <w:rsid w:val="0094261A"/>
    <w:rsid w:val="00947634"/>
    <w:rsid w:val="00950AE2"/>
    <w:rsid w:val="009530FA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2CC5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9E75D6"/>
    <w:rsid w:val="00A04802"/>
    <w:rsid w:val="00A118F5"/>
    <w:rsid w:val="00A17975"/>
    <w:rsid w:val="00A221A7"/>
    <w:rsid w:val="00A264BF"/>
    <w:rsid w:val="00A327C2"/>
    <w:rsid w:val="00A35B1E"/>
    <w:rsid w:val="00A42F2F"/>
    <w:rsid w:val="00A470C6"/>
    <w:rsid w:val="00A50C30"/>
    <w:rsid w:val="00A5374B"/>
    <w:rsid w:val="00A53D97"/>
    <w:rsid w:val="00A56205"/>
    <w:rsid w:val="00A625BD"/>
    <w:rsid w:val="00A63C2D"/>
    <w:rsid w:val="00A6427C"/>
    <w:rsid w:val="00A6658A"/>
    <w:rsid w:val="00A704E4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7AAC"/>
    <w:rsid w:val="00AA059A"/>
    <w:rsid w:val="00AA315E"/>
    <w:rsid w:val="00AC2EFA"/>
    <w:rsid w:val="00AC3BB4"/>
    <w:rsid w:val="00AD26C8"/>
    <w:rsid w:val="00AD42ED"/>
    <w:rsid w:val="00AE3124"/>
    <w:rsid w:val="00AE48DE"/>
    <w:rsid w:val="00AF1047"/>
    <w:rsid w:val="00B02445"/>
    <w:rsid w:val="00B04827"/>
    <w:rsid w:val="00B05334"/>
    <w:rsid w:val="00B06B1E"/>
    <w:rsid w:val="00B10919"/>
    <w:rsid w:val="00B10FA9"/>
    <w:rsid w:val="00B216C1"/>
    <w:rsid w:val="00B263D5"/>
    <w:rsid w:val="00B31CB0"/>
    <w:rsid w:val="00B34E86"/>
    <w:rsid w:val="00B35394"/>
    <w:rsid w:val="00B35B22"/>
    <w:rsid w:val="00B3793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A35E9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37D72"/>
    <w:rsid w:val="00C40DDD"/>
    <w:rsid w:val="00C42888"/>
    <w:rsid w:val="00C42E26"/>
    <w:rsid w:val="00C433BD"/>
    <w:rsid w:val="00C505B4"/>
    <w:rsid w:val="00C51FFD"/>
    <w:rsid w:val="00C55B84"/>
    <w:rsid w:val="00C56166"/>
    <w:rsid w:val="00C63CC4"/>
    <w:rsid w:val="00C71B5B"/>
    <w:rsid w:val="00C74B9D"/>
    <w:rsid w:val="00C74CBB"/>
    <w:rsid w:val="00C8106E"/>
    <w:rsid w:val="00C87A72"/>
    <w:rsid w:val="00C927E3"/>
    <w:rsid w:val="00C94136"/>
    <w:rsid w:val="00C95D9C"/>
    <w:rsid w:val="00CA0FD1"/>
    <w:rsid w:val="00CA1177"/>
    <w:rsid w:val="00CA61B0"/>
    <w:rsid w:val="00CB0997"/>
    <w:rsid w:val="00CB2F1F"/>
    <w:rsid w:val="00CB3CC0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F41"/>
    <w:rsid w:val="00D0499D"/>
    <w:rsid w:val="00D10237"/>
    <w:rsid w:val="00D1480C"/>
    <w:rsid w:val="00D15347"/>
    <w:rsid w:val="00D1675C"/>
    <w:rsid w:val="00D16F54"/>
    <w:rsid w:val="00D22DEA"/>
    <w:rsid w:val="00D23993"/>
    <w:rsid w:val="00D30410"/>
    <w:rsid w:val="00D31553"/>
    <w:rsid w:val="00D537A2"/>
    <w:rsid w:val="00D53BEA"/>
    <w:rsid w:val="00D55C5B"/>
    <w:rsid w:val="00D63ED2"/>
    <w:rsid w:val="00D71FD5"/>
    <w:rsid w:val="00D73BC3"/>
    <w:rsid w:val="00D842CC"/>
    <w:rsid w:val="00D84D15"/>
    <w:rsid w:val="00D948D8"/>
    <w:rsid w:val="00D9668D"/>
    <w:rsid w:val="00D97A40"/>
    <w:rsid w:val="00DA655B"/>
    <w:rsid w:val="00DA6CA0"/>
    <w:rsid w:val="00DB66BC"/>
    <w:rsid w:val="00DC4FF7"/>
    <w:rsid w:val="00DC6E2A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4014F"/>
    <w:rsid w:val="00E41308"/>
    <w:rsid w:val="00E508AB"/>
    <w:rsid w:val="00E52B02"/>
    <w:rsid w:val="00E60A3E"/>
    <w:rsid w:val="00E644C8"/>
    <w:rsid w:val="00E64887"/>
    <w:rsid w:val="00E75D49"/>
    <w:rsid w:val="00E81D9B"/>
    <w:rsid w:val="00E844B5"/>
    <w:rsid w:val="00E878B1"/>
    <w:rsid w:val="00E9666B"/>
    <w:rsid w:val="00E969EC"/>
    <w:rsid w:val="00EA173B"/>
    <w:rsid w:val="00EA5223"/>
    <w:rsid w:val="00EA5655"/>
    <w:rsid w:val="00EA62A5"/>
    <w:rsid w:val="00EA6F46"/>
    <w:rsid w:val="00EB3C5E"/>
    <w:rsid w:val="00EB3DF1"/>
    <w:rsid w:val="00EB69EE"/>
    <w:rsid w:val="00EB7C45"/>
    <w:rsid w:val="00EC10D6"/>
    <w:rsid w:val="00EC3C1C"/>
    <w:rsid w:val="00ED0C7F"/>
    <w:rsid w:val="00ED1F15"/>
    <w:rsid w:val="00EE0EBA"/>
    <w:rsid w:val="00EE21E0"/>
    <w:rsid w:val="00EE2734"/>
    <w:rsid w:val="00EE58AA"/>
    <w:rsid w:val="00EF00CF"/>
    <w:rsid w:val="00EF0970"/>
    <w:rsid w:val="00EF0CA6"/>
    <w:rsid w:val="00EF6596"/>
    <w:rsid w:val="00F01F34"/>
    <w:rsid w:val="00F046F4"/>
    <w:rsid w:val="00F13E37"/>
    <w:rsid w:val="00F26516"/>
    <w:rsid w:val="00F333DB"/>
    <w:rsid w:val="00F36F0F"/>
    <w:rsid w:val="00F43D28"/>
    <w:rsid w:val="00F445D9"/>
    <w:rsid w:val="00F46B71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0E2B"/>
    <w:rsid w:val="00FC5F00"/>
    <w:rsid w:val="00FD03B5"/>
    <w:rsid w:val="00FD1D9C"/>
    <w:rsid w:val="00FD6BD2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6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A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A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A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A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16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A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A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A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A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Petra.Cicek@tszg.pravosudje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lipnja 2017.</izvorni_sadrzaj>
    <derivirana_varijabla naziv="DomainObject.DatumDonosenjaOdluke_1">16.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4044</izvorni_sadrzaj>
    <derivirana_varijabla naziv="DomainObject.Predmet.Broj_1">4044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St-4044/2016</izvorni_sadrzaj>
    <derivirana_varijabla naziv="DomainObject.Predmet.OznakaBroj_1">St-4044/2016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BRADIĆ d.o.o.</izvorni_sadrzaj>
    <derivirana_varijabla naziv="DomainObject.Predmet.ProtustrankaFormated_1">  BRADIĆ d.o.o.</derivirana_varijabla>
  </DomainObject.Predmet.ProtustrankaFormated>
  <DomainObject.Predmet.ProtustrankaFormatedOIB>
    <izvorni_sadrzaj>  BRADIĆ d.o.o., OIB 86340707061</izvorni_sadrzaj>
    <derivirana_varijabla naziv="DomainObject.Predmet.ProtustrankaFormatedOIB_1">  BRADIĆ d.o.o., OIB 86340707061</derivirana_varijabla>
  </DomainObject.Predmet.ProtustrankaFormatedOIB>
  <DomainObject.Predmet.ProtustrankaFormatedWithAdress>
    <izvorni_sadrzaj> BRADIĆ d.o.o., Strossmayerova 20, 20248 Dubrava</izvorni_sadrzaj>
    <derivirana_varijabla naziv="DomainObject.Predmet.ProtustrankaFormatedWithAdress_1"> BRADIĆ d.o.o., Strossmayerova 20, 20248 Dubrava</derivirana_varijabla>
  </DomainObject.Predmet.ProtustrankaFormatedWithAdress>
  <DomainObject.Predmet.ProtustrankaFormatedWithAdressOIB>
    <izvorni_sadrzaj> BRADIĆ d.o.o., OIB 86340707061, Strossmayerova 20, 20248 Dubrava</izvorni_sadrzaj>
    <derivirana_varijabla naziv="DomainObject.Predmet.ProtustrankaFormatedWithAdressOIB_1"> BRADIĆ d.o.o., OIB 86340707061, Strossmayerova 20, 20248 Dubrava</derivirana_varijabla>
  </DomainObject.Predmet.ProtustrankaFormatedWithAdressOIB>
  <DomainObject.Predmet.ProtustrankaWithAdress>
    <izvorni_sadrzaj>BRADIĆ d.o.o. Strossmayerova 20, 20248 Dubrava</izvorni_sadrzaj>
    <derivirana_varijabla naziv="DomainObject.Predmet.ProtustrankaWithAdress_1">BRADIĆ d.o.o. Strossmayerova 20, 20248 Dubrava</derivirana_varijabla>
  </DomainObject.Predmet.ProtustrankaWithAdress>
  <DomainObject.Predmet.ProtustrankaWithAdressOIB>
    <izvorni_sadrzaj>BRADIĆ d.o.o., OIB 86340707061, Strossmayerova 20, 20248 Dubrava</izvorni_sadrzaj>
    <derivirana_varijabla naziv="DomainObject.Predmet.ProtustrankaWithAdressOIB_1">BRADIĆ d.o.o., OIB 86340707061, Strossmayerova 20, 20248 Dubrava</derivirana_varijabla>
  </DomainObject.Predmet.ProtustrankaWithAdressOIB>
  <DomainObject.Predmet.ProtustrankaNazivFormated>
    <izvorni_sadrzaj>BRADIĆ d.o.o.</izvorni_sadrzaj>
    <derivirana_varijabla naziv="DomainObject.Predmet.ProtustrankaNazivFormated_1">BRADIĆ d.o.o.</derivirana_varijabla>
  </DomainObject.Predmet.ProtustrankaNazivFormated>
  <DomainObject.Predmet.ProtustrankaNazivFormatedOIB>
    <izvorni_sadrzaj>BRADIĆ d.o.o., OIB 86340707061</izvorni_sadrzaj>
    <derivirana_varijabla naziv="DomainObject.Predmet.ProtustrankaNazivFormatedOIB_1">BRADIĆ d.o.o., OIB 86340707061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Dubrovnik; Vladimir Bradić</izvorni_sadrzaj>
    <derivirana_varijabla naziv="DomainObject.Predmet.StrankaFormated_1">  FINA RC Split podružnica Dubrovnik; Vladimir Bradić</derivirana_varijabla>
  </DomainObject.Predmet.StrankaFormated>
  <DomainObject.Predmet.StrankaFormatedOIB>
    <izvorni_sadrzaj>  FINA RC Split podružnica Dubrovnik, OIB 85821130368; Vladimir Bradić, OIB 95364605254</izvorni_sadrzaj>
    <derivirana_varijabla naziv="DomainObject.Predmet.StrankaFormatedOIB_1">  FINA RC Split podružnica Dubrovnik, OIB 85821130368; Vladimir Bradić, OIB 95364605254</derivirana_varijabla>
  </DomainObject.Predmet.StrankaFormatedOIB>
  <DomainObject.Predmet.StrankaFormatedWithAdress>
    <izvorni_sadrzaj> FINA RC Split podružnica Dubrovnik, Vukovarska 2, 20000 Dubrovnik; Vladimir Bradić, Podlužan 5, 10342 Podlužan</izvorni_sadrzaj>
    <derivirana_varijabla naziv="DomainObject.Predmet.StrankaFormatedWithAdress_1"> FINA RC Split podružnica Dubrovnik, Vukovarska 2, 20000 Dubrovnik; Vladimir Bradić, Podlužan 5, 10342 Podlužan</derivirana_varijabla>
  </DomainObject.Predmet.StrankaFormatedWithAdress>
  <DomainObject.Predmet.StrankaFormatedWithAdressOIB>
    <izvorni_sadrzaj> FINA RC Split podružnica Dubrovnik, OIB 85821130368, Vukovarska 2, 20000 Dubrovnik; Vladimir Bradić, OIB 95364605254, Podlužan 5, 10342 Podlužan</izvorni_sadrzaj>
    <derivirana_varijabla naziv="DomainObject.Predmet.StrankaFormatedWithAdressOIB_1"> FINA RC Split podružnica Dubrovnik, OIB 85821130368, Vukovarska 2, 20000 Dubrovnik; Vladimir Bradić, OIB 95364605254, Podlužan 5, 10342 Podlužan</derivirana_varijabla>
  </DomainObject.Predmet.StrankaFormatedWithAdressOIB>
  <DomainObject.Predmet.StrankaWithAdress>
    <izvorni_sadrzaj>FINA RC Split podružnica Dubrovnik Vukovarska 2,20000 Dubrovnik,Vladimir Bradić Podlužan 5,10342 Podlužan</izvorni_sadrzaj>
    <derivirana_varijabla naziv="DomainObject.Predmet.StrankaWithAdress_1">FINA RC Split podružnica Dubrovnik Vukovarska 2,20000 Dubrovnik,Vladimir Bradić Podlužan 5,10342 Podlužan</derivirana_varijabla>
  </DomainObject.Predmet.StrankaWithAdress>
  <DomainObject.Predmet.StrankaWithAdressOIB>
    <izvorni_sadrzaj>FINA RC Split podružnica Dubrovnik, OIB 85821130368, Vukovarska 2,20000 Dubrovnik,Vladimir Bradić, OIB 95364605254, Podlužan 5,10342 Podlužan</izvorni_sadrzaj>
    <derivirana_varijabla naziv="DomainObject.Predmet.StrankaWithAdressOIB_1">FINA RC Split podružnica Dubrovnik, OIB 85821130368, Vukovarska 2,20000 Dubrovnik,Vladimir Bradić, OIB 95364605254, Podlužan 5,10342 Podlužan</derivirana_varijabla>
  </DomainObject.Predmet.StrankaWithAdressOIB>
  <DomainObject.Predmet.StrankaNazivFormated>
    <izvorni_sadrzaj>FINA RC Split podružnica Dubrovnik,Vladimir Bradić</izvorni_sadrzaj>
    <derivirana_varijabla naziv="DomainObject.Predmet.StrankaNazivFormated_1">FINA RC Split podružnica Dubrovnik,Vladimir Bradić</derivirana_varijabla>
  </DomainObject.Predmet.StrankaNazivFormated>
  <DomainObject.Predmet.StrankaNazivFormatedOIB>
    <izvorni_sadrzaj>FINA RC Split podružnica Dubrovnik, OIB 85821130368,Vladimir Bradić, OIB 95364605254</izvorni_sadrzaj>
    <derivirana_varijabla naziv="DomainObject.Predmet.StrankaNazivFormatedOIB_1">FINA RC Split podružnica Dubrovnik, OIB 85821130368,Vladimir Bradić, OIB 95364605254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RC Split podružnica Dubrovnik</item>
      <item>Vladimir Bradić</item>
    </izvorni_sadrzaj>
    <derivirana_varijabla naziv="DomainObject.Predmet.StrankaListFormated_1">
      <item>FINA RC Split podružnica Dubrovnik</item>
      <item>Vladimir Bradić</item>
    </derivirana_varijabla>
  </DomainObject.Predmet.StrankaListFormated>
  <DomainObject.Predmet.StrankaListFormatedOIB>
    <izvorni_sadrzaj>
      <item>FINA RC Split podružnica Dubrovnik, OIB 85821130368</item>
      <item>Vladimir Bradić, OIB 95364605254</item>
    </izvorni_sadrzaj>
    <derivirana_varijabla naziv="DomainObject.Predmet.StrankaListFormatedOIB_1">
      <item>FINA RC Split podružnica Dubrovnik, OIB 85821130368</item>
      <item>Vladimir Bradić, OIB 95364605254</item>
    </derivirana_varijabla>
  </DomainObject.Predmet.StrankaListFormatedOIB>
  <DomainObject.Predmet.StrankaListFormatedWithAdress>
    <izvorni_sadrzaj>
      <item>FINA RC Split podružnica Dubrovnik, Vukovarska 2, 20000 Dubrovnik</item>
      <item>Vladimir Bradić, Podlužan 5, 10342 Podlužan</item>
    </izvorni_sadrzaj>
    <derivirana_varijabla naziv="DomainObject.Predmet.StrankaListFormatedWithAdress_1">
      <item>FINA RC Split podružnica Dubrovnik, Vukovarska 2, 20000 Dubrovnik</item>
      <item>Vladimir Bradić, Podlužan 5, 10342 Podlužan</item>
    </derivirana_varijabla>
  </DomainObject.Predmet.StrankaListFormatedWithAdress>
  <DomainObject.Predmet.StrankaListFormatedWithAdressOIB>
    <izvorni_sadrzaj>
      <item>FINA RC Split podružnica Dubrovnik, OIB 85821130368, Vukovarska 2, 20000 Dubrovnik</item>
      <item>Vladimir Bradić, OIB 95364605254, Podlužan 5, 10342 Podlužan</item>
    </izvorni_sadrzaj>
    <derivirana_varijabla naziv="DomainObject.Predmet.StrankaListFormatedWithAdressOIB_1">
      <item>FINA RC Split podružnica Dubrovnik, OIB 85821130368, Vukovarska 2, 20000 Dubrovnik</item>
      <item>Vladimir Bradić, OIB 95364605254, Podlužan 5, 10342 Podlužan</item>
    </derivirana_varijabla>
  </DomainObject.Predmet.StrankaListFormatedWithAdressOIB>
  <DomainObject.Predmet.StrankaListNazivFormated>
    <izvorni_sadrzaj>
      <item>FINA RC Split podružnica Dubrovnik</item>
      <item>Vladimir Bradić</item>
    </izvorni_sadrzaj>
    <derivirana_varijabla naziv="DomainObject.Predmet.StrankaListNazivFormated_1">
      <item>FINA RC Split podružnica Dubrovnik</item>
      <item>Vladimir Bradić</item>
    </derivirana_varijabla>
  </DomainObject.Predmet.StrankaListNazivFormated>
  <DomainObject.Predmet.StrankaListNazivFormatedOIB>
    <izvorni_sadrzaj>
      <item>FINA RC Split podružnica Dubrovnik, OIB 85821130368</item>
      <item>Vladimir Bradić, OIB 95364605254</item>
    </izvorni_sadrzaj>
    <derivirana_varijabla naziv="DomainObject.Predmet.StrankaListNazivFormatedOIB_1">
      <item>FINA RC Split podružnica Dubrovnik, OIB 85821130368</item>
      <item>Vladimir Bradić, OIB 95364605254</item>
    </derivirana_varijabla>
  </DomainObject.Predmet.StrankaListNazivFormatedOIB>
  <DomainObject.Predmet.ProtuStrankaListFormated>
    <izvorni_sadrzaj>
      <item>BRADIĆ d.o.o.</item>
    </izvorni_sadrzaj>
    <derivirana_varijabla naziv="DomainObject.Predmet.ProtuStrankaListFormated_1">
      <item>BRADIĆ d.o.o.</item>
    </derivirana_varijabla>
  </DomainObject.Predmet.ProtuStrankaListFormated>
  <DomainObject.Predmet.ProtuStrankaListFormatedOIB>
    <izvorni_sadrzaj>
      <item>BRADIĆ d.o.o., OIB 86340707061</item>
    </izvorni_sadrzaj>
    <derivirana_varijabla naziv="DomainObject.Predmet.ProtuStrankaListFormatedOIB_1">
      <item>BRADIĆ d.o.o., OIB 86340707061</item>
    </derivirana_varijabla>
  </DomainObject.Predmet.ProtuStrankaListFormatedOIB>
  <DomainObject.Predmet.ProtuStrankaListFormatedWithAdress>
    <izvorni_sadrzaj>
      <item>BRADIĆ d.o.o., Strossmayerova 20, 20248 Dubrava</item>
    </izvorni_sadrzaj>
    <derivirana_varijabla naziv="DomainObject.Predmet.ProtuStrankaListFormatedWithAdress_1">
      <item>BRADIĆ d.o.o., Strossmayerova 20, 20248 Dubrava</item>
    </derivirana_varijabla>
  </DomainObject.Predmet.ProtuStrankaListFormatedWithAdress>
  <DomainObject.Predmet.ProtuStrankaListFormatedWithAdressOIB>
    <izvorni_sadrzaj>
      <item>BRADIĆ d.o.o., OIB 86340707061, Strossmayerova 20, 20248 Dubrava</item>
    </izvorni_sadrzaj>
    <derivirana_varijabla naziv="DomainObject.Predmet.ProtuStrankaListFormatedWithAdressOIB_1">
      <item>BRADIĆ d.o.o., OIB 86340707061, Strossmayerova 20, 20248 Dubrava</item>
    </derivirana_varijabla>
  </DomainObject.Predmet.ProtuStrankaListFormatedWithAdressOIB>
  <DomainObject.Predmet.ProtuStrankaListNazivFormated>
    <izvorni_sadrzaj>
      <item>BRADIĆ d.o.o.</item>
    </izvorni_sadrzaj>
    <derivirana_varijabla naziv="DomainObject.Predmet.ProtuStrankaListNazivFormated_1">
      <item>BRADIĆ d.o.o.</item>
    </derivirana_varijabla>
  </DomainObject.Predmet.ProtuStrankaListNazivFormated>
  <DomainObject.Predmet.ProtuStrankaListNazivFormatedOIB>
    <izvorni_sadrzaj>
      <item>BRADIĆ d.o.o., OIB 86340707061</item>
    </izvorni_sadrzaj>
    <derivirana_varijabla naziv="DomainObject.Predmet.ProtuStrankaListNazivFormatedOIB_1">
      <item>BRADIĆ d.o.o., OIB 86340707061</item>
    </derivirana_varijabla>
  </DomainObject.Predmet.ProtuStrankaListNazivFormatedOIB>
  <DomainObject.Predmet.OstaliListFormated>
    <izvorni_sadrzaj>
      <item>ERSTE&amp;STEIERMÄRKISCHE BANKA dioničko društvo</item>
      <item>Vladimir Bradić</item>
    </izvorni_sadrzaj>
    <derivirana_varijabla naziv="DomainObject.Predmet.OstaliListFormated_1">
      <item>ERSTE&amp;STEIERMÄRKISCHE BANKA dioničko društvo</item>
      <item>Vladimir Bradić</item>
    </derivirana_varijabla>
  </DomainObject.Predmet.OstaliListFormated>
  <DomainObject.Predmet.OstaliListFormatedOIB>
    <izvorni_sadrzaj>
      <item>ERSTE&amp;STEIERMÄRKISCHE BANKA dioničko društvo, OIB 23057039320</item>
      <item>Vladimir Bradić, OIB 95364605254</item>
    </izvorni_sadrzaj>
    <derivirana_varijabla naziv="DomainObject.Predmet.OstaliListFormatedOIB_1">
      <item>ERSTE&amp;STEIERMÄRKISCHE BANKA dioničko društvo, OIB 23057039320</item>
      <item>Vladimir Bradić, OIB 95364605254</item>
    </derivirana_varijabla>
  </DomainObject.Predmet.OstaliListFormatedOIB>
  <DomainObject.Predmet.OstaliListFormatedWithAdress>
    <izvorni_sadrzaj>
      <item>ERSTE&amp;STEIERMÄRKISCHE BANKA dioničko društvo, Jadranski Trg 3/a, 51000 Rijeka</item>
      <item>Vladimir Bradić, Podlužan 5, 10342 Podlužan</item>
    </izvorni_sadrzaj>
    <derivirana_varijabla naziv="DomainObject.Predmet.OstaliListFormatedWithAdress_1">
      <item>ERSTE&amp;STEIERMÄRKISCHE BANKA dioničko društvo, Jadranski Trg 3/a, 51000 Rijeka</item>
      <item>Vladimir Bradić, Podlužan 5, 10342 Podlužan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Vladimir Bradić, OIB 95364605254, Podlužan 5, 10342 Podlužan</item>
    </izvorni_sadrzaj>
    <derivirana_varijabla naziv="DomainObject.Predmet.OstaliListFormatedWithAdressOIB_1">
      <item>ERSTE&amp;STEIERMÄRKISCHE BANKA dioničko društvo, OIB 23057039320, Jadranski Trg 3/a, 51000 Rijeka</item>
      <item>Vladimir Bradić, OIB 95364605254, Podlužan 5, 10342 Podlužan</item>
    </derivirana_varijabla>
  </DomainObject.Predmet.OstaliListFormatedWithAdressOIB>
  <DomainObject.Predmet.OstaliListNazivFormated>
    <izvorni_sadrzaj>
      <item>ERSTE&amp;STEIERMÄRKISCHE BANKA dioničko društvo</item>
      <item>Vladimir Bradić</item>
    </izvorni_sadrzaj>
    <derivirana_varijabla naziv="DomainObject.Predmet.OstaliListNazivFormated_1">
      <item>ERSTE&amp;STEIERMÄRKISCHE BANKA dioničko društvo</item>
      <item>Vladimir Bradić</item>
    </derivirana_varijabla>
  </DomainObject.Predmet.OstaliListNazivFormated>
  <DomainObject.Predmet.OstaliListNazivFormatedOIB>
    <izvorni_sadrzaj>
      <item>ERSTE&amp;STEIERMÄRKISCHE BANKA dioničko društvo, OIB 23057039320</item>
      <item>Vladimir Bradić, OIB 95364605254</item>
    </izvorni_sadrzaj>
    <derivirana_varijabla naziv="DomainObject.Predmet.OstaliListNazivFormatedOIB_1">
      <item>ERSTE&amp;STEIERMÄRKISCHE BANKA dioničko društvo, OIB 23057039320</item>
      <item>Vladimir Bradić, OIB 95364605254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2017.</izvorni_sadrzaj>
    <derivirana_varijabla naziv="DomainObject.Datum_1">16.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 i dr.</izvorni_sadrzaj>
    <derivirana_varijabla naziv="DomainObject.Predmet.StrankaIDrugi_1">FINA RC Split podružnica Dubrovnik i dr.</derivirana_varijabla>
  </DomainObject.Predmet.StrankaIDrugi>
  <DomainObject.Predmet.ProtustrankaIDrugi>
    <izvorni_sadrzaj>BRADIĆ d.o.o.</izvorni_sadrzaj>
    <derivirana_varijabla naziv="DomainObject.Predmet.ProtustrankaIDrugi_1">BRADIĆ d.o.o.</derivirana_varijabla>
  </DomainObject.Predmet.ProtustrankaIDrugi>
  <DomainObject.Predmet.StrankaIDrugiAdressOIB>
    <izvorni_sadrzaj>FINA RC Split podružnica Dubrovnik, OIB 85821130368, Vukovarska 2, 20000 Dubrovnik i dr.</izvorni_sadrzaj>
    <derivirana_varijabla naziv="DomainObject.Predmet.StrankaIDrugiAdressOIB_1">FINA RC Split podružnica Dubrovnik, OIB 85821130368, Vukovarska 2, 20000 Dubrovnik i dr.</derivirana_varijabla>
  </DomainObject.Predmet.StrankaIDrugiAdressOIB>
  <DomainObject.Predmet.ProtustrankaIDrugiAdressOIB>
    <izvorni_sadrzaj>BRADIĆ d.o.o., OIB 86340707061, Strossmayerova 20, 20248 Dubrava</izvorni_sadrzaj>
    <derivirana_varijabla naziv="DomainObject.Predmet.ProtustrankaIDrugiAdressOIB_1">BRADIĆ d.o.o., OIB 86340707061, Strossmayerova 20, 20248 Dubrava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BRADIĆ d.o.o.</item>
      <item>FINA RC Split podružnica Dubrovnik</item>
      <item>ERSTE&amp;STEIERMÄRKISCHE BANKA dioničko društvo</item>
      <item>Vladimir Bradić</item>
      <item>Vladimir Bradić</item>
    </izvorni_sadrzaj>
    <derivirana_varijabla naziv="DomainObject.Predmet.SudioniciListNaziv_1">
      <item>BRADIĆ d.o.o.</item>
      <item>FINA RC Split podružnica Dubrovnik</item>
      <item>ERSTE&amp;STEIERMÄRKISCHE BANKA dioničko društvo</item>
      <item>Vladimir Bradić</item>
      <item>Vladimir Bradić</item>
    </derivirana_varijabla>
  </DomainObject.Predmet.SudioniciListNaziv>
  <DomainObject.Predmet.SudioniciListAdressOIB>
    <izvorni_sadrzaj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izvorni_sadrzaj>
    <derivirana_varijabla naziv="DomainObject.Predmet.SudioniciListAdressOIB_1">
      <item>BRADIĆ d.o.o., OIB 86340707061, Strossmayerova 20,20248 Dubrava</item>
      <item>FINA RC Split podružnica Dubrovnik, OIB 85821130368, Vukovarska 2,20000 Dubrovnik</item>
      <item>ERSTE&amp;STEIERMÄRKISCHE BANKA dioničko društvo, OIB 23057039320, Jadranski Trg 3/a,51000 Rijeka</item>
      <item>Vladimir Bradić, OIB 95364605254, Podlužan 5,10342 Podlužan</item>
      <item>Vladimir Bradić, OIB 95364605254, Podlužan 5,10342 Podlužan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86340707061</item>
      <item>, OIB 85821130368</item>
      <item>, OIB 23057039320</item>
      <item>, OIB 95364605254</item>
      <item>, OIB 95364605254</item>
    </izvorni_sadrzaj>
    <derivirana_varijabla naziv="DomainObject.Predmet.SudioniciListNazivOIB_1">
      <item>, OIB 86340707061</item>
      <item>, OIB 85821130368</item>
      <item>, OIB 23057039320</item>
      <item>, OIB 95364605254</item>
      <item>, OIB 95364605254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Jakir, OIB 35440503043, Vojina Bakića 10, 10000 Zagreb</item>
    </izvorni_sadrzaj>
    <derivirana_varijabla naziv="DomainObject.Predmet.StecajniUpraviteljiListAddressOIB_1">
      <item>Nikola Jakir, OIB 35440503043, Vojina Bakića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646</properties:Words>
  <properties:Characters>3537</properties:Characters>
  <properties:Lines>94</properties:Lines>
  <properties:Paragraphs>32</properties:Paragraphs>
  <properties:TotalTime>101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2017-06-16T11:31:00Z</dcterms:modified>
  <cp:revision>236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