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7641" w14:paraId="fc27641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560C2B">
        <w:rPr>
          <w:lang w:val="hr-HR"/>
        </w:rPr>
        <w:t>762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560C2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560C2B">
        <w:t xml:space="preserve"> TIBOR-TRADE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560C2B">
        <w:t>15406561376</w:t>
      </w:r>
      <w:r w:rsidR="00D07ECC">
        <w:t xml:space="preserve"> s</w:t>
      </w:r>
      <w:r w:rsidR="007A0FF6">
        <w:t>a s</w:t>
      </w:r>
      <w:r w:rsidR="00560C2B">
        <w:t>jedištem u Zagorska 69, 48260 Križevci</w:t>
      </w:r>
      <w:r w:rsidR="00247894">
        <w:t>,</w:t>
      </w:r>
      <w:r w:rsidR="00AD67CB">
        <w:t xml:space="preserve"> d</w:t>
      </w:r>
      <w:r w:rsidR="00560C2B">
        <w:t>ana 12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560C2B">
        <w:rPr>
          <w:lang w:val="hr-HR"/>
        </w:rPr>
        <w:t xml:space="preserve"> </w:t>
      </w:r>
      <w:r w:rsidR="00560C2B">
        <w:t>TIBOR-TRADE d.o.o., OIB: 15406561376 sa sjedištem u Zagorska 69, 48260 Križevci</w:t>
      </w:r>
      <w:r>
        <w:t>,</w:t>
      </w:r>
      <w:r w:rsidR="002E00D7">
        <w:t xml:space="preserve"> </w:t>
      </w:r>
      <w:r w:rsidR="00B82432">
        <w:t>iznosi</w:t>
      </w:r>
      <w:r w:rsidR="00560C2B">
        <w:t xml:space="preserve"> 73.235,62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560C2B">
        <w:t xml:space="preserve"> Stjepan Vrhovec</w:t>
      </w:r>
      <w:r w:rsidR="00247894">
        <w:t>,</w:t>
      </w:r>
      <w:r w:rsidR="008245C0">
        <w:t xml:space="preserve"> iz Križevaca, Zago</w:t>
      </w:r>
      <w:r w:rsidR="00560C2B">
        <w:t>rska 69, OIB: 88359825905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560C2B">
        <w:rPr>
          <w:lang w:val="hr-HR"/>
        </w:rPr>
        <w:t>Dana 1</w:t>
      </w:r>
      <w:r w:rsidR="005612AF">
        <w:rPr>
          <w:lang w:val="hr-HR"/>
        </w:rPr>
        <w:t>0</w:t>
      </w:r>
      <w:r w:rsidR="00560C2B">
        <w:rPr>
          <w:lang w:val="hr-HR"/>
        </w:rPr>
        <w:t>. studenog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560C2B" w:rsidRPr="00560C2B">
        <w:t xml:space="preserve"> </w:t>
      </w:r>
      <w:r w:rsidR="00560C2B">
        <w:t>TIBOR-TRADE d.o.o., OIB: 15406561376 sa sjedištem u Zagorska 69, 48260 Križevci</w:t>
      </w:r>
      <w:r>
        <w:t>, navodeći da du</w:t>
      </w:r>
      <w:r w:rsidR="00560C2B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560C2B">
        <w:t xml:space="preserve"> 73.235,62</w:t>
      </w:r>
      <w:r w:rsidR="007A0FF6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60C2B">
        <w:rPr>
          <w:lang w:val="hr-HR"/>
        </w:rPr>
        <w:t>12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245C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6D8" w:rsidP="007F64E0" w:rsidR="009726D8">
      <w:r>
        <w:separator/>
      </w:r>
    </w:p>
  </w:endnote>
  <w:endnote w:id="0" w:type="continuationSeparator">
    <w:p w:rsidRDefault="009726D8" w:rsidP="007F64E0" w:rsidR="00972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6D8" w:rsidP="007F64E0" w:rsidR="009726D8">
      <w:r>
        <w:separator/>
      </w:r>
    </w:p>
  </w:footnote>
  <w:footnote w:id="0" w:type="continuationSeparator">
    <w:p w:rsidRDefault="009726D8" w:rsidP="007F64E0" w:rsidR="009726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560C2B">
      <w:rPr>
        <w:lang w:val="hr-HR"/>
      </w:rPr>
      <w:t>762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560C2B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2F6B" w:rsidRPr="00C62F6B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0C2B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45C0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26D8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2F6B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516D"/>
    <w:rsid w:val="00F67A4F"/>
    <w:rsid w:val="00F70D41"/>
    <w:rsid w:val="00F73333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2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62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TIBOR-TRADE društvo s ograničenom odgovornošću za promet i usluge</izvorni_sadrzaj>
    <derivirana_varijabla naziv="DomainObject.Predmet.ProtustrankaFormated_1">  TIBOR-TRADE društvo s ograničenom odgovornošću za promet i usluge</derivirana_varijabla>
  </DomainObject.Predmet.ProtustrankaFormated>
  <DomainObject.Predmet.ProtustrankaFormatedOIB>
    <izvorni_sadrzaj>  TIBOR-TRADE društvo s ograničenom odgovornošću za promet i usluge, OIB 15406561376</izvorni_sadrzaj>
    <derivirana_varijabla naziv="DomainObject.Predmet.ProtustrankaFormatedOIB_1">  TIBOR-TRADE društvo s ograničenom odgovornošću za promet i usluge, OIB 15406561376</derivirana_varijabla>
  </DomainObject.Predmet.ProtustrankaFormatedOIB>
  <DomainObject.Predmet.ProtustrankaFormatedWithAdress>
    <izvorni_sadrzaj> TIBOR-TRADE društvo s ograničenom odgovornošću za promet i usluge, Zagorska 69, 48260 Križevci</izvorni_sadrzaj>
    <derivirana_varijabla naziv="DomainObject.Predmet.ProtustrankaFormatedWithAdress_1"> TIBOR-TRADE društvo s ograničenom odgovornošću za promet i usluge, Zagorska 69, 48260 Križevci</derivirana_varijabla>
  </DomainObject.Predmet.ProtustrankaFormatedWithAdress>
  <DomainObject.Predmet.ProtustrankaFormatedWithAdressOIB>
    <izvorni_sadrzaj> TIBOR-TRADE društvo s ograničenom odgovornošću za promet i usluge, OIB 15406561376, Zagorska 69, 48260 Križevci</izvorni_sadrzaj>
    <derivirana_varijabla naziv="DomainObject.Predmet.ProtustrankaFormatedWithAdressOIB_1"> TIBOR-TRADE društvo s ograničenom odgovornošću za promet i usluge, OIB 15406561376, Zagorska 69, 48260 Križevci</derivirana_varijabla>
  </DomainObject.Predmet.ProtustrankaFormatedWithAdressOIB>
  <DomainObject.Predmet.ProtustrankaWithAdress>
    <izvorni_sadrzaj>TIBOR-TRADE društvo s ograničenom odgovornošću za promet i usluge Zagorska 69, 48260 Križevci</izvorni_sadrzaj>
    <derivirana_varijabla naziv="DomainObject.Predmet.ProtustrankaWithAdress_1">TIBOR-TRADE društvo s ograničenom odgovornošću za promet i usluge Zagorska 69, 48260 Križevci</derivirana_varijabla>
  </DomainObject.Predmet.ProtustrankaWithAdress>
  <DomainObject.Predmet.ProtustrankaWithAdressOIB>
    <izvorni_sadrzaj>TIBOR-TRADE društvo s ograničenom odgovornošću za promet i usluge, OIB 15406561376, Zagorska 69, 48260 Križevci</izvorni_sadrzaj>
    <derivirana_varijabla naziv="DomainObject.Predmet.ProtustrankaWithAdressOIB_1">TIBOR-TRADE društvo s ograničenom odgovornošću za promet i usluge, OIB 15406561376, Zagorska 69, 48260 Križevci</derivirana_varijabla>
  </DomainObject.Predmet.ProtustrankaWithAdressOIB>
  <DomainObject.Predmet.ProtustrankaNazivFormated>
    <izvorni_sadrzaj>TIBOR-TRADE društvo s ograničenom odgovornošću za promet i usluge</izvorni_sadrzaj>
    <derivirana_varijabla naziv="DomainObject.Predmet.ProtustrankaNazivFormated_1">TIBOR-TRADE društvo s ograničenom odgovornošću za promet i usluge</derivirana_varijabla>
  </DomainObject.Predmet.ProtustrankaNazivFormated>
  <DomainObject.Predmet.ProtustrankaNazivFormatedOIB>
    <izvorni_sadrzaj>TIBOR-TRADE društvo s ograničenom odgovornošću za promet i usluge, OIB 15406561376</izvorni_sadrzaj>
    <derivirana_varijabla naziv="DomainObject.Predmet.ProtustrankaNazivFormatedOIB_1">TIBOR-TRADE društvo s ograničenom odgovornošću za promet i usluge, OIB 15406561376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73235.62</izvorni_sadrzaj>
    <derivirana_varijabla naziv="DomainObject.Predmet.TrenutnaVrijednost_1">73235.62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TIBOR-TRADE društvo s ograničenom odgovornošću za promet i usluge</item>
    </izvorni_sadrzaj>
    <derivirana_varijabla naziv="DomainObject.Predmet.ProtuStrankaListFormated_1">
      <item>TIBOR-TRADE društvo s ograničenom odgovornošću za promet i usluge</item>
    </derivirana_varijabla>
  </DomainObject.Predmet.ProtuStrankaListFormated>
  <DomainObject.Predmet.ProtuStrankaListFormatedOIB>
    <izvorni_sadrzaj>
      <item>TIBOR-TRADE društvo s ograničenom odgovornošću za promet i usluge, OIB 15406561376</item>
    </izvorni_sadrzaj>
    <derivirana_varijabla naziv="DomainObject.Predmet.ProtuStrankaListFormatedOIB_1">
      <item>TIBOR-TRADE društvo s ograničenom odgovornošću za promet i usluge, OIB 15406561376</item>
    </derivirana_varijabla>
  </DomainObject.Predmet.ProtuStrankaListFormatedOIB>
  <DomainObject.Predmet.ProtuStrankaListFormatedWithAdress>
    <izvorni_sadrzaj>
      <item>TIBOR-TRADE društvo s ograničenom odgovornošću za promet i usluge, Zagorska 69, 48260 Križevci</item>
    </izvorni_sadrzaj>
    <derivirana_varijabla naziv="DomainObject.Predmet.ProtuStrankaListFormatedWithAdress_1">
      <item>TIBOR-TRADE društvo s ograničenom odgovornošću za promet i usluge, Zagorska 69, 48260 Križevci</item>
    </derivirana_varijabla>
  </DomainObject.Predmet.ProtuStrankaListFormatedWithAdress>
  <DomainObject.Predmet.ProtuStrankaListFormatedWithAdressOIB>
    <izvorni_sadrzaj>
      <item>TIBOR-TRADE društvo s ograničenom odgovornošću za promet i usluge, OIB 15406561376, Zagorska 69, 48260 Križevci</item>
    </izvorni_sadrzaj>
    <derivirana_varijabla naziv="DomainObject.Predmet.ProtuStrankaListFormatedWithAdressOIB_1">
      <item>TIBOR-TRADE društvo s ograničenom odgovornošću za promet i usluge, OIB 15406561376, Zagorska 69, 48260 Križevci</item>
    </derivirana_varijabla>
  </DomainObject.Predmet.ProtuStrankaListFormatedWithAdressOIB>
  <DomainObject.Predmet.ProtuStrankaListNazivFormated>
    <izvorni_sadrzaj>
      <item>TIBOR-TRADE društvo s ograničenom odgovornošću za promet i usluge</item>
    </izvorni_sadrzaj>
    <derivirana_varijabla naziv="DomainObject.Predmet.ProtuStrankaListNazivFormated_1">
      <item>TIBOR-TRADE društvo s ograničenom odgovornošću za promet i usluge</item>
    </derivirana_varijabla>
  </DomainObject.Predmet.ProtuStrankaListNazivFormated>
  <DomainObject.Predmet.ProtuStrankaListNazivFormatedOIB>
    <izvorni_sadrzaj>
      <item>TIBOR-TRADE društvo s ograničenom odgovornošću za promet i usluge, OIB 15406561376</item>
    </izvorni_sadrzaj>
    <derivirana_varijabla naziv="DomainObject.Predmet.ProtuStrankaListNazivFormatedOIB_1">
      <item>TIBOR-TRADE društvo s ograničenom odgovornošću za promet i usluge, OIB 15406561376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TIBOR-TRADE društvo s ograničenom odgovornošću za promet i usluge</izvorni_sadrzaj>
    <derivirana_varijabla naziv="DomainObject.Predmet.ProtustrankaIDrugi_1">TIBOR-TRADE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TIBOR-TRADE društvo s ograničenom odgovornošću za promet i usluge, OIB 15406561376, Zagorska 69, 48260 Križevci</izvorni_sadrzaj>
    <derivirana_varijabla naziv="DomainObject.Predmet.ProtustrankaIDrugiAdressOIB_1">TIBOR-TRADE društvo s ograničenom odgovornošću za promet i usluge, OIB 15406561376, Zagorska 69,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TIBOR-TRADE društvo s ograničenom odgovornošću za promet i usluge</item>
      <item>E-oglasna ploča</item>
      <item>Sudski registar</item>
    </izvorni_sadrzaj>
    <derivirana_varijabla naziv="DomainObject.Predmet.SudioniciListNaziv_1">
      <item>Financijska agencija</item>
      <item>TIBOR-TRADE društvo s ograničenom odgovornošću za promet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TIBOR-TRADE društvo s ograničenom odgovornošću za promet i usluge, OIB 15406561376, Zagorska 69,48260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TIBOR-TRADE društvo s ograničenom odgovornošću za promet i usluge, OIB 15406561376, Zagorska 69,48260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15406561376</item>
      <item>, OIB null</item>
      <item>, OIB null</item>
    </izvorni_sadrzaj>
    <derivirana_varijabla naziv="DomainObject.Predmet.SudioniciListNazivOIB_1">
      <item>, OIB 85821130368</item>
      <item>, OIB 15406561376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460</properties:Words>
  <properties:Characters>2480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2015-11-12T08:01:00Z</dcterms:created>
  <dc:creator>user</dc:creator>
  <cp:lastModifiedBy>Maja Marčec</cp:lastModifiedBy>
  <cp:lastPrinted>2015-11-12T08:11:00Z</cp:lastPrinted>
  <dcterms:modified xmlns:xsi="http://www.w3.org/2001/XMLSchema-instance" xsi:type="dcterms:W3CDTF">2015-11-12T08:15:00Z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