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0eb7" w14:paraId="fad0eb7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281DE3">
        <w:t>1141/2016</w:t>
      </w:r>
      <w:r>
        <w:t>-</w:t>
      </w:r>
      <w:r w:rsidR="00281DE3">
        <w:t>28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</w:t>
      </w:r>
      <w:r w:rsidR="00281DE3">
        <w:t>Zadru u ime Republike Hrvatske</w:t>
      </w:r>
      <w:r w:rsidRPr="001D58C0">
        <w:t xml:space="preserve">, po sucu ovog suda Ardeni </w:t>
      </w:r>
      <w:proofErr w:type="spellStart"/>
      <w:r w:rsidRPr="001D58C0">
        <w:t>Bajlo</w:t>
      </w:r>
      <w:proofErr w:type="spellEnd"/>
      <w:r w:rsidRPr="001D58C0">
        <w:t xml:space="preserve">, u stečajnom postupku nad stečajnim dužnikom </w:t>
      </w:r>
      <w:r w:rsidR="00281DE3" w:rsidRPr="000B5E76">
        <w:t>Stečajna masa iza ZOLIUMM d.o.o. u stečaju, Šibenik, Put Gimnazije 55, OIB:00268752047</w:t>
      </w:r>
      <w:r w:rsidR="00281DE3">
        <w:t>, zastupano po stečajnom upravitelju</w:t>
      </w:r>
      <w:r w:rsidRPr="001D58C0">
        <w:t xml:space="preserve"> </w:t>
      </w:r>
      <w:r w:rsidR="00281DE3">
        <w:t>Ivici Matasu</w:t>
      </w:r>
      <w:r w:rsidRPr="001D58C0">
        <w:t xml:space="preserve">, </w:t>
      </w:r>
      <w:r w:rsidR="00797F68">
        <w:t>13</w:t>
      </w:r>
      <w:r w:rsidR="00712843">
        <w:t xml:space="preserve">. </w:t>
      </w:r>
      <w:r w:rsidR="00281DE3">
        <w:t>srpnja</w:t>
      </w:r>
      <w:r w:rsidR="00712843">
        <w:t xml:space="preserve">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E6A37" w:rsidP="00712843" w:rsidR="00712843">
      <w:pPr>
        <w:spacing w:after="200"/>
        <w:jc w:val="both"/>
      </w:pPr>
      <w:r>
        <w:t>I</w:t>
      </w:r>
      <w:r>
        <w:tab/>
      </w:r>
      <w:r w:rsidR="00712843">
        <w:t>Nalaže se Financijskoj agenciji da ponuditeljima:</w:t>
      </w:r>
    </w:p>
    <w:p w:rsidRDefault="00B157AE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proofErr w:type="spellStart"/>
      <w:r>
        <w:t>K.S</w:t>
      </w:r>
      <w:proofErr w:type="spellEnd"/>
      <w:r>
        <w:t>.-Gradnja d.o.o.</w:t>
      </w:r>
      <w:r w:rsidR="00712843">
        <w:t xml:space="preserve">, </w:t>
      </w:r>
      <w:proofErr w:type="spellStart"/>
      <w:r>
        <w:t>Poljanci</w:t>
      </w:r>
      <w:proofErr w:type="spellEnd"/>
      <w:r>
        <w:t xml:space="preserve"> 69</w:t>
      </w:r>
      <w:r w:rsidR="00712843">
        <w:t xml:space="preserve">, </w:t>
      </w:r>
      <w:r>
        <w:t>35213</w:t>
      </w:r>
      <w:r w:rsidR="00712843">
        <w:t xml:space="preserve"> </w:t>
      </w:r>
      <w:proofErr w:type="spellStart"/>
      <w:r>
        <w:t>Poljanci</w:t>
      </w:r>
      <w:proofErr w:type="spellEnd"/>
      <w:r w:rsidR="00712843">
        <w:t xml:space="preserve">, OIB: </w:t>
      </w:r>
      <w:r>
        <w:t>08525444865</w:t>
      </w:r>
      <w:r w:rsidR="00712843">
        <w:t>, IBAN: HR</w:t>
      </w:r>
      <w:r>
        <w:t>8823600001102041394</w:t>
      </w:r>
      <w:r w:rsidR="00712843">
        <w:t>,</w:t>
      </w:r>
    </w:p>
    <w:p w:rsidRDefault="00B157AE" w:rsidP="00712843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HRVOJE JAZVIĆ</w:t>
      </w:r>
      <w:r w:rsidR="007C2541">
        <w:t xml:space="preserve">, </w:t>
      </w:r>
      <w:r>
        <w:t>Drage Ivaniševića 8</w:t>
      </w:r>
      <w:r w:rsidR="007C2541">
        <w:t xml:space="preserve">, </w:t>
      </w:r>
      <w:r>
        <w:t>10000</w:t>
      </w:r>
      <w:r w:rsidR="007C2541">
        <w:t xml:space="preserve"> </w:t>
      </w:r>
      <w:r>
        <w:t>Zagreb</w:t>
      </w:r>
      <w:r w:rsidR="007C2541">
        <w:t xml:space="preserve">, OIB: </w:t>
      </w:r>
      <w:r>
        <w:t>95385219530</w:t>
      </w:r>
      <w:r w:rsidR="007C2541">
        <w:t>, IBAN: HR</w:t>
      </w:r>
      <w:r>
        <w:t>8024840083234474773</w:t>
      </w:r>
      <w:r w:rsidR="007C2541">
        <w:t>,</w:t>
      </w:r>
    </w:p>
    <w:p w:rsidRDefault="00B157AE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NIKO KOŠTA</w:t>
      </w:r>
      <w:r w:rsidR="007C2541">
        <w:t xml:space="preserve">, </w:t>
      </w:r>
      <w:r>
        <w:t>Fra Ivana Zadranina 2</w:t>
      </w:r>
      <w:r w:rsidR="007C2541">
        <w:t xml:space="preserve">, </w:t>
      </w:r>
      <w:r>
        <w:t>23000</w:t>
      </w:r>
      <w:r w:rsidR="007C2541">
        <w:t xml:space="preserve"> </w:t>
      </w:r>
      <w:r>
        <w:t>Zadar</w:t>
      </w:r>
      <w:r w:rsidR="007C2541">
        <w:t xml:space="preserve">, OIB: </w:t>
      </w:r>
      <w:r>
        <w:t>97294094221</w:t>
      </w:r>
      <w:r w:rsidR="007C2541">
        <w:t>, IBAN: HR</w:t>
      </w:r>
      <w:r>
        <w:t>3624070003201659393</w:t>
      </w:r>
      <w:r w:rsidR="007C2541">
        <w:t>,</w:t>
      </w:r>
    </w:p>
    <w:p w:rsidRDefault="00B157AE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BRANKO PERIĆ</w:t>
      </w:r>
      <w:r w:rsidR="007C2541">
        <w:t xml:space="preserve">, </w:t>
      </w:r>
      <w:r>
        <w:t xml:space="preserve">Josipa </w:t>
      </w:r>
      <w:proofErr w:type="spellStart"/>
      <w:r>
        <w:t>Jurja</w:t>
      </w:r>
      <w:proofErr w:type="spellEnd"/>
      <w:r>
        <w:t xml:space="preserve"> Strossmayera 51, 3</w:t>
      </w:r>
      <w:r w:rsidR="007C2541">
        <w:t xml:space="preserve">1000 </w:t>
      </w:r>
      <w:r>
        <w:t>Osijek</w:t>
      </w:r>
      <w:r w:rsidR="007C2541">
        <w:t xml:space="preserve">, OIB: </w:t>
      </w:r>
      <w:r>
        <w:t>22319020060</w:t>
      </w:r>
      <w:r w:rsidR="007C2541">
        <w:t>, IBAN: HR</w:t>
      </w:r>
      <w:r>
        <w:t>2323400093230450179</w:t>
      </w:r>
      <w:r w:rsidR="007C2541">
        <w:t>,</w:t>
      </w:r>
    </w:p>
    <w:p w:rsidRDefault="00B157AE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>IVANA KUZMANOVIĆ IVIČIĆ</w:t>
      </w:r>
      <w:r w:rsidR="007C2541">
        <w:t xml:space="preserve">, </w:t>
      </w:r>
      <w:r>
        <w:t>Slaz 1,</w:t>
      </w:r>
      <w:r w:rsidR="007C2541">
        <w:t xml:space="preserve"> </w:t>
      </w:r>
      <w:r>
        <w:t>31000</w:t>
      </w:r>
      <w:r w:rsidR="007C2541">
        <w:t xml:space="preserve"> </w:t>
      </w:r>
      <w:r>
        <w:t>Osijek</w:t>
      </w:r>
      <w:r w:rsidR="007C2541">
        <w:t xml:space="preserve">, OIB: </w:t>
      </w:r>
      <w:r>
        <w:t>79694706247</w:t>
      </w:r>
      <w:r w:rsidR="007C2541">
        <w:t>, IBAN: HR</w:t>
      </w:r>
      <w:r>
        <w:t>2825000093203902669</w:t>
      </w:r>
      <w:r w:rsidR="007C2541">
        <w:t>,</w:t>
      </w:r>
    </w:p>
    <w:p w:rsidRDefault="007C2541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GORAN GLAŽAR, Glavani 17, 51221 </w:t>
      </w:r>
      <w:proofErr w:type="spellStart"/>
      <w:r>
        <w:t>Kostrena</w:t>
      </w:r>
      <w:proofErr w:type="spellEnd"/>
      <w:r>
        <w:t>, OIB: 26657891620, IBAN: HR</w:t>
      </w:r>
      <w:r w:rsidR="00AB6D8D">
        <w:t>7124020063206014717</w:t>
      </w:r>
      <w:r>
        <w:t>,</w:t>
      </w:r>
    </w:p>
    <w:p w:rsidRDefault="00B157AE" w:rsidP="00B157AE" w:rsidR="00B157AE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ZORICA PERIĆ, Josipa </w:t>
      </w:r>
      <w:proofErr w:type="spellStart"/>
      <w:r>
        <w:t>Jurja</w:t>
      </w:r>
      <w:proofErr w:type="spellEnd"/>
      <w:r>
        <w:t xml:space="preserve"> Strossmayera 51, 31000 Osijek, OIB: </w:t>
      </w:r>
      <w:r w:rsidR="00066CBC">
        <w:t>76832463458</w:t>
      </w:r>
      <w:r>
        <w:t>, IBAN: HR</w:t>
      </w:r>
      <w:r w:rsidR="00066CBC">
        <w:t>0925000093221859651</w:t>
      </w:r>
      <w:r>
        <w:t>,</w:t>
      </w:r>
    </w:p>
    <w:p w:rsidRDefault="00066CBC" w:rsidP="00066CBC" w:rsidR="00066CBC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DARJAN DAVIDOVIĆ, </w:t>
      </w:r>
      <w:proofErr w:type="spellStart"/>
      <w:r>
        <w:t>Kraljevečki</w:t>
      </w:r>
      <w:proofErr w:type="spellEnd"/>
      <w:r>
        <w:t xml:space="preserve"> </w:t>
      </w:r>
      <w:proofErr w:type="spellStart"/>
      <w:r>
        <w:t>brijegi</w:t>
      </w:r>
      <w:proofErr w:type="spellEnd"/>
      <w:r>
        <w:t xml:space="preserve"> I. odvojak 4, 10257 </w:t>
      </w:r>
      <w:proofErr w:type="spellStart"/>
      <w:r>
        <w:t>Kupinečki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>, OIB: 74781518765, IBAN: HR2023600003239640930,</w:t>
      </w:r>
    </w:p>
    <w:p w:rsidRDefault="00066CBC" w:rsidP="00066CBC" w:rsidR="00066CBC">
      <w:pPr>
        <w:pStyle w:val="Odlomakpopisa"/>
        <w:numPr>
          <w:ilvl w:val="0"/>
          <w:numId w:val="4"/>
        </w:numPr>
        <w:spacing w:after="200"/>
        <w:jc w:val="both"/>
      </w:pPr>
      <w:r>
        <w:t>PREDRAG MIHALJEVIĆ, Cvjetni trg 8, 51512 Njivice, OIB: 58830648619, IBAN: HR8725000093200935153,</w:t>
      </w:r>
    </w:p>
    <w:p w:rsidRDefault="00066CBC" w:rsidP="00066CBC" w:rsidR="00066CBC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GORAN ČULJAK, </w:t>
      </w:r>
      <w:proofErr w:type="spellStart"/>
      <w:r>
        <w:t>Tavankutska</w:t>
      </w:r>
      <w:proofErr w:type="spellEnd"/>
      <w:r>
        <w:t xml:space="preserve"> 15, 10000 Zagreb, OIB: 48501738342, IBAN: HR</w:t>
      </w:r>
      <w:r w:rsidR="00907795">
        <w:t>8724840083212278428</w:t>
      </w:r>
      <w:r>
        <w:t>,</w:t>
      </w:r>
    </w:p>
    <w:p w:rsidRDefault="00907795" w:rsidP="00907795" w:rsidR="00907795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TERRA FIRMA d.d., </w:t>
      </w:r>
      <w:proofErr w:type="spellStart"/>
      <w:r>
        <w:t>Budmanijeva</w:t>
      </w:r>
      <w:proofErr w:type="spellEnd"/>
      <w:r>
        <w:t xml:space="preserve"> 3, 10000 Zagreb, OIB: 22198253360, IBAN: HR3624840081135067705,</w:t>
      </w:r>
    </w:p>
    <w:p w:rsidRDefault="00907795" w:rsidP="00907795" w:rsidR="00907795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NEVEN KOS, Krste </w:t>
      </w:r>
      <w:proofErr w:type="spellStart"/>
      <w:r>
        <w:t>Hegedušića</w:t>
      </w:r>
      <w:proofErr w:type="spellEnd"/>
      <w:r>
        <w:t xml:space="preserve"> 72, 42000 Varaždin, OIB: 41728608046, IBAN: HR5724840083234473635,</w:t>
      </w:r>
    </w:p>
    <w:p w:rsidRDefault="00907795" w:rsidP="00907795" w:rsidR="00907795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PRIMA CAPITALE d.o.o., </w:t>
      </w:r>
      <w:proofErr w:type="spellStart"/>
      <w:r>
        <w:t>Preradovićeva</w:t>
      </w:r>
      <w:proofErr w:type="spellEnd"/>
      <w:r>
        <w:t xml:space="preserve"> ulica 25, 10000 Zagreb, OIB: 70541325254, IBAN: HR5624070001100004653,</w:t>
      </w:r>
    </w:p>
    <w:p w:rsidRDefault="00907795" w:rsidP="00907795" w:rsidR="00907795">
      <w:pPr>
        <w:pStyle w:val="Odlomakpopisa"/>
        <w:numPr>
          <w:ilvl w:val="0"/>
          <w:numId w:val="4"/>
        </w:numPr>
        <w:spacing w:after="200"/>
        <w:jc w:val="both"/>
      </w:pPr>
      <w:r>
        <w:lastRenderedPageBreak/>
        <w:t xml:space="preserve">K2 koncept d.o.o. za trgovinu i usluge, Trgovačka 6, </w:t>
      </w:r>
      <w:r w:rsidR="00634CF8">
        <w:t>10000 Zagreb, OIB: 27974492095,</w:t>
      </w:r>
    </w:p>
    <w:p w:rsidRDefault="00907795" w:rsidP="00907795" w:rsidR="00907795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IVA ČENGIĆ, Josipa Kozarca 8, </w:t>
      </w:r>
      <w:r w:rsidR="006D2F59">
        <w:t>43290</w:t>
      </w:r>
      <w:r>
        <w:t xml:space="preserve"> </w:t>
      </w:r>
      <w:r w:rsidR="006D2F59">
        <w:t>Grubišno polje</w:t>
      </w:r>
      <w:r>
        <w:t xml:space="preserve">, OIB: </w:t>
      </w:r>
      <w:r w:rsidR="006D2F59">
        <w:t>47244094393</w:t>
      </w:r>
      <w:r>
        <w:t>, IBAN: HR</w:t>
      </w:r>
      <w:r w:rsidR="006D2F59">
        <w:t>1723600003220316644</w:t>
      </w:r>
      <w:r>
        <w:t>,</w:t>
      </w:r>
    </w:p>
    <w:p w:rsidRDefault="006D2F59" w:rsidP="006D2F59" w:rsidR="006D2F59">
      <w:pPr>
        <w:pStyle w:val="Odlomakpopisa"/>
        <w:numPr>
          <w:ilvl w:val="0"/>
          <w:numId w:val="4"/>
        </w:numPr>
        <w:spacing w:after="200"/>
        <w:jc w:val="both"/>
      </w:pPr>
      <w:r>
        <w:t>MLADEN PAVIČIĆ, Antuna Branka Šimića 58, 21000 Split, OIB: 02593188458, IBAN: HR2623600003222439327,</w:t>
      </w:r>
    </w:p>
    <w:p w:rsidRDefault="006D2F59" w:rsidP="006D2F59" w:rsidR="006D2F59">
      <w:pPr>
        <w:pStyle w:val="Odlomakpopisa"/>
        <w:numPr>
          <w:ilvl w:val="0"/>
          <w:numId w:val="4"/>
        </w:numPr>
        <w:spacing w:after="200"/>
        <w:jc w:val="both"/>
      </w:pPr>
      <w:r>
        <w:t>KOREL d.o.o., Trgovačka 6, 10000 Zagreb, OIB: 78687141921, IBAN: HR9323400091110345139,</w:t>
      </w:r>
    </w:p>
    <w:p w:rsidRDefault="006D2F59" w:rsidP="006D2F59" w:rsidR="006D2F59">
      <w:pPr>
        <w:pStyle w:val="Odlomakpopisa"/>
        <w:numPr>
          <w:ilvl w:val="0"/>
          <w:numId w:val="4"/>
        </w:numPr>
        <w:spacing w:after="200"/>
        <w:jc w:val="both"/>
      </w:pPr>
      <w:r>
        <w:t>ANDREJ ZUBČIĆ, Put luke 18, 22240 Tisno, OIB: 98972682770, IBAN: HR2523600003234170331,</w:t>
      </w:r>
    </w:p>
    <w:p w:rsidRDefault="006D2F59" w:rsidP="006D2F59" w:rsidR="006D2F59">
      <w:pPr>
        <w:pStyle w:val="Odlomakpopisa"/>
        <w:numPr>
          <w:ilvl w:val="0"/>
          <w:numId w:val="4"/>
        </w:numPr>
        <w:spacing w:after="200"/>
        <w:jc w:val="both"/>
      </w:pPr>
      <w:proofErr w:type="spellStart"/>
      <w:r>
        <w:t>KorBox</w:t>
      </w:r>
      <w:proofErr w:type="spellEnd"/>
      <w:r>
        <w:t xml:space="preserve"> d.o.o., Trgovačka 6, 10000 Zagreb, OIB: 54253942164, IBAN: HR7924840081107137527,</w:t>
      </w:r>
    </w:p>
    <w:p w:rsidRDefault="006D2F59" w:rsidP="006D2F59" w:rsidR="006D2F59">
      <w:pPr>
        <w:pStyle w:val="Odlomakpopisa"/>
        <w:numPr>
          <w:ilvl w:val="0"/>
          <w:numId w:val="4"/>
        </w:numPr>
        <w:spacing w:after="200"/>
        <w:jc w:val="both"/>
      </w:pPr>
      <w:proofErr w:type="spellStart"/>
      <w:r>
        <w:t>K.S</w:t>
      </w:r>
      <w:proofErr w:type="spellEnd"/>
      <w:r>
        <w:t xml:space="preserve">.-Gradnja d.o.o., </w:t>
      </w:r>
      <w:proofErr w:type="spellStart"/>
      <w:r>
        <w:t>Poljanci</w:t>
      </w:r>
      <w:proofErr w:type="spellEnd"/>
      <w:r>
        <w:t xml:space="preserve"> 69, 35213 </w:t>
      </w:r>
      <w:proofErr w:type="spellStart"/>
      <w:r>
        <w:t>Poljanci</w:t>
      </w:r>
      <w:proofErr w:type="spellEnd"/>
      <w:r>
        <w:t>, OIB: 08525444865, IBAN: HR8823600001102041394,</w:t>
      </w:r>
    </w:p>
    <w:p w:rsidRDefault="006D2F59" w:rsidP="006D2F59" w:rsidR="006D2F59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MATEO-TEO JURADIN, </w:t>
      </w:r>
      <w:proofErr w:type="spellStart"/>
      <w:r>
        <w:t>Grljevačka</w:t>
      </w:r>
      <w:proofErr w:type="spellEnd"/>
      <w:r>
        <w:t xml:space="preserve"> 28, 21311 </w:t>
      </w:r>
      <w:proofErr w:type="spellStart"/>
      <w:r>
        <w:t>Podstrana</w:t>
      </w:r>
      <w:proofErr w:type="spellEnd"/>
      <w:r>
        <w:t>-</w:t>
      </w:r>
      <w:proofErr w:type="spellStart"/>
      <w:r>
        <w:t>Grljevac</w:t>
      </w:r>
      <w:proofErr w:type="spellEnd"/>
      <w:r>
        <w:t>, OIB: 80160388970, IBAN: HR9523600001101803521,</w:t>
      </w:r>
    </w:p>
    <w:p w:rsidRDefault="006D2F59" w:rsidP="006D2F59" w:rsidR="006D2F59">
      <w:pPr>
        <w:pStyle w:val="Odlomakpopisa"/>
        <w:numPr>
          <w:ilvl w:val="0"/>
          <w:numId w:val="4"/>
        </w:numPr>
        <w:spacing w:after="200"/>
        <w:jc w:val="both"/>
      </w:pPr>
      <w:proofErr w:type="spellStart"/>
      <w:r>
        <w:t>K.S</w:t>
      </w:r>
      <w:proofErr w:type="spellEnd"/>
      <w:r>
        <w:t xml:space="preserve">.-Gradnja d.o.o., </w:t>
      </w:r>
      <w:proofErr w:type="spellStart"/>
      <w:r>
        <w:t>Poljanci</w:t>
      </w:r>
      <w:proofErr w:type="spellEnd"/>
      <w:r>
        <w:t xml:space="preserve"> 69, 35213 </w:t>
      </w:r>
      <w:proofErr w:type="spellStart"/>
      <w:r>
        <w:t>Poljanci</w:t>
      </w:r>
      <w:proofErr w:type="spellEnd"/>
      <w:r>
        <w:t>, OIB: 08525444865, IBAN: HR8823600001102041394,</w:t>
      </w:r>
    </w:p>
    <w:p w:rsidRDefault="00031693" w:rsidP="00031693" w:rsidR="00031693">
      <w:pPr>
        <w:spacing w:after="200"/>
        <w:ind w:left="720"/>
        <w:jc w:val="both"/>
      </w:pPr>
      <w:r w:rsidRPr="002633C2">
        <w:t>čije ponude nisu prihvaćene vrati uplaćenu jamčevinu.</w:t>
      </w:r>
    </w:p>
    <w:p w:rsidRDefault="00031693" w:rsidP="007E6A37" w:rsidR="00031693">
      <w:pPr>
        <w:spacing w:after="200"/>
        <w:jc w:val="both"/>
      </w:pPr>
      <w:r>
        <w:t>II.</w:t>
      </w:r>
      <w:r>
        <w:tab/>
        <w:t xml:space="preserve">Nalaže se Financijskoj agenciji da ponuditelju </w:t>
      </w:r>
      <w:r w:rsidR="00B81BCB">
        <w:t>4D VISION d.o.o.</w:t>
      </w:r>
      <w:r w:rsidR="00B81BCB" w:rsidRPr="00FE6A4D">
        <w:t xml:space="preserve">, </w:t>
      </w:r>
      <w:r w:rsidR="00B81BCB">
        <w:t>51000</w:t>
      </w:r>
      <w:r w:rsidR="00B81BCB" w:rsidRPr="00FE6A4D">
        <w:t xml:space="preserve"> </w:t>
      </w:r>
      <w:r w:rsidR="00B81BCB">
        <w:t>Rijeka</w:t>
      </w:r>
      <w:r w:rsidR="00B81BCB" w:rsidRPr="00FE6A4D">
        <w:t xml:space="preserve">, </w:t>
      </w:r>
      <w:r w:rsidR="00B81BCB">
        <w:t>Kružna 6</w:t>
      </w:r>
      <w:r w:rsidR="00B81BCB" w:rsidRPr="00FE6A4D">
        <w:t xml:space="preserve">, OIB: </w:t>
      </w:r>
      <w:r w:rsidR="00B81BCB">
        <w:t>33787490888</w:t>
      </w:r>
      <w:r>
        <w:t xml:space="preserve">, </w:t>
      </w:r>
      <w:r w:rsidR="00B81BCB">
        <w:t>vrati iznos jamčevine od 13</w:t>
      </w:r>
      <w:r w:rsidR="007E6A37">
        <w:t>.</w:t>
      </w:r>
      <w:r w:rsidR="00B81BCB">
        <w:t>999,0</w:t>
      </w:r>
      <w:r w:rsidR="007E6A37">
        <w:t>0 kuna na račun IBAN: HR</w:t>
      </w:r>
      <w:r w:rsidR="00E47844">
        <w:t>8024020061100867593</w:t>
      </w:r>
      <w:r w:rsidR="007E6A37">
        <w:t>.</w:t>
      </w: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 w:rsidR="00E47844">
        <w:t>15</w:t>
      </w:r>
      <w:r>
        <w:t xml:space="preserve">. </w:t>
      </w:r>
      <w:r w:rsidR="00E47844">
        <w:t>lipnja</w:t>
      </w:r>
      <w:r w:rsidR="00536857">
        <w:t xml:space="preserve"> 2018</w:t>
      </w:r>
      <w:r w:rsidRPr="006E2E98">
        <w:t xml:space="preserve">. izvještaj o provedenoj elektroničkoj javnoj dražbi (identifikator nadmetanja </w:t>
      </w:r>
      <w:r w:rsidR="00E47844">
        <w:t>7912</w:t>
      </w:r>
      <w:r w:rsidRPr="006E2E98">
        <w:t xml:space="preserve">) od </w:t>
      </w:r>
      <w:r w:rsidR="00E47844">
        <w:t>16</w:t>
      </w:r>
      <w:r>
        <w:t xml:space="preserve">. </w:t>
      </w:r>
      <w:r w:rsidR="00E47844">
        <w:t>lipnja</w:t>
      </w:r>
      <w:r w:rsidR="00536857">
        <w:t xml:space="preserve"> 2018., Klasa: O/110-10/17</w:t>
      </w:r>
      <w:r w:rsidRPr="006E2E98">
        <w:t>-01/</w:t>
      </w:r>
      <w:r w:rsidR="00E47844">
        <w:t xml:space="preserve">642, </w:t>
      </w:r>
      <w:proofErr w:type="spellStart"/>
      <w:r w:rsidR="00E47844">
        <w:t>Ur</w:t>
      </w:r>
      <w:proofErr w:type="spellEnd"/>
      <w:r w:rsidR="00E47844">
        <w:t>. br.: 07-01</w:t>
      </w:r>
      <w:r w:rsidRPr="006E2E98">
        <w:t>-1</w:t>
      </w:r>
      <w:r w:rsidR="00536857">
        <w:t>8</w:t>
      </w:r>
      <w:r w:rsidRPr="006E2E98">
        <w:t>-</w:t>
      </w:r>
      <w:r w:rsidR="00E47844">
        <w:t>30</w:t>
      </w:r>
      <w:r w:rsidRPr="006E2E98">
        <w:t>, kojim</w:t>
      </w:r>
      <w:r>
        <w:t xml:space="preserve"> je obavijestila sud da je </w:t>
      </w:r>
      <w:r w:rsidRPr="006E2E98">
        <w:t xml:space="preserve">nadmetanje završeno </w:t>
      </w:r>
      <w:r w:rsidR="00E47844">
        <w:t>13</w:t>
      </w:r>
      <w:r>
        <w:t xml:space="preserve">. </w:t>
      </w:r>
      <w:r w:rsidR="00E47844">
        <w:t>lipnja</w:t>
      </w:r>
      <w:r w:rsidR="00536857">
        <w:t xml:space="preserve"> 2018</w:t>
      </w:r>
      <w:r w:rsidRPr="006E2E98">
        <w:t xml:space="preserve">. i da je najvišu ponudu na elektroničkoj javnoj </w:t>
      </w:r>
      <w:r w:rsidR="00536857">
        <w:t>dražbi za kupnju iste dao</w:t>
      </w:r>
      <w:r w:rsidRPr="006E2E98">
        <w:t xml:space="preserve"> </w:t>
      </w:r>
      <w:r w:rsidR="00E47844">
        <w:t>4D VISION d.o.o.</w:t>
      </w:r>
      <w:r w:rsidR="00E47844" w:rsidRPr="00FE6A4D">
        <w:t xml:space="preserve">, </w:t>
      </w:r>
      <w:r w:rsidR="00E47844">
        <w:t>51000</w:t>
      </w:r>
      <w:r w:rsidR="00E47844" w:rsidRPr="00FE6A4D">
        <w:t xml:space="preserve"> </w:t>
      </w:r>
      <w:r w:rsidR="00E47844">
        <w:t>Rijeka</w:t>
      </w:r>
      <w:r w:rsidR="00E47844" w:rsidRPr="00FE6A4D">
        <w:t xml:space="preserve">, </w:t>
      </w:r>
      <w:r w:rsidR="00E47844">
        <w:t>Kružna 6</w:t>
      </w:r>
      <w:r w:rsidR="00E47844" w:rsidRPr="00FE6A4D">
        <w:t xml:space="preserve">, OIB: </w:t>
      </w:r>
      <w:r w:rsidR="00E47844">
        <w:t>33787490888</w:t>
      </w:r>
      <w:r>
        <w:t>,</w:t>
      </w:r>
      <w:r w:rsidRPr="006E2E98">
        <w:t xml:space="preserve"> u iznosu od </w:t>
      </w:r>
      <w:r w:rsidR="00E47844">
        <w:t>16</w:t>
      </w:r>
      <w:r>
        <w:t>.001,00</w:t>
      </w:r>
      <w:r w:rsidRPr="006E2E98">
        <w:t xml:space="preserve"> kn, čija je ponuda valjana.</w:t>
      </w:r>
    </w:p>
    <w:p w:rsidRDefault="00712843" w:rsidP="00712843" w:rsidR="00712843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</w:t>
      </w:r>
      <w:r w:rsidR="00536857">
        <w:t xml:space="preserve">izreci </w:t>
      </w:r>
      <w:r>
        <w:t xml:space="preserve">ovog </w:t>
      </w:r>
      <w:r w:rsidR="00536857">
        <w:t>zaključka</w:t>
      </w:r>
      <w:r>
        <w:t xml:space="preserve">. </w:t>
      </w:r>
      <w:r w:rsidR="007E6A37">
        <w:t>Nadalje, obzirom da je iznos prethodno uplaćene jamčevine veći od zadnje najviše valjane ponude, odlučeno je kao u točci II. ovog zaključka.</w:t>
      </w:r>
    </w:p>
    <w:p w:rsidRDefault="00712843" w:rsidP="00712843" w:rsidR="00712843" w:rsidRPr="006E2E98">
      <w:pPr>
        <w:pStyle w:val="Tijeloteksta2"/>
      </w:pPr>
      <w:r w:rsidRPr="006E2E98">
        <w:tab/>
        <w:t>Stoga je odlučeno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 xml:space="preserve">Zadru </w:t>
      </w:r>
      <w:r w:rsidR="00797F68">
        <w:t>13</w:t>
      </w:r>
      <w:r w:rsidR="00712843">
        <w:t xml:space="preserve">. </w:t>
      </w:r>
      <w:r w:rsidR="00E47844">
        <w:t>srpnja</w:t>
      </w:r>
      <w:r w:rsidR="00712843">
        <w:t xml:space="preserve"> 2018.</w:t>
      </w:r>
    </w:p>
    <w:p w:rsidRDefault="001D58C0" w:rsidP="001D58C0" w:rsidR="001D58C0" w:rsidRPr="001D58C0"/>
    <w:p w:rsidRDefault="006F1ED7" w:rsidP="006F1ED7" w:rsidR="006F1ED7">
      <w:r>
        <w:t xml:space="preserve">                                                      </w:t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536857">
        <w:tab/>
      </w:r>
      <w:r>
        <w:t>Sutkinja</w:t>
      </w:r>
    </w:p>
    <w:p w:rsidRDefault="006F1ED7" w:rsidP="006F1ED7" w:rsidR="006F1E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36857">
        <w:tab/>
      </w:r>
      <w:r w:rsidR="00536857">
        <w:tab/>
        <w:t xml:space="preserve">Ardena </w:t>
      </w:r>
      <w:proofErr w:type="spellStart"/>
      <w:r w:rsidR="00536857">
        <w:t>Bajlo</w:t>
      </w:r>
      <w:proofErr w:type="spellEnd"/>
    </w:p>
    <w:p w:rsidRDefault="00712843" w:rsidP="00712843" w:rsidR="00712843" w:rsidRPr="00712843">
      <w:pPr>
        <w:jc w:val="right"/>
      </w:pPr>
    </w:p>
    <w:p w:rsidRDefault="001D58C0" w:rsidP="001D58C0" w:rsidR="001D58C0" w:rsidRPr="001D58C0">
      <w:pPr>
        <w:rPr>
          <w:b/>
        </w:rPr>
      </w:pPr>
    </w:p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R="001E203A" w:rsidRPr="001D58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31693"/>
    <w:rsid w:val="00066CBC"/>
    <w:rsid w:val="000743A9"/>
    <w:rsid w:val="00131772"/>
    <w:rsid w:val="001D58C0"/>
    <w:rsid w:val="001E203A"/>
    <w:rsid w:val="002275DA"/>
    <w:rsid w:val="00272916"/>
    <w:rsid w:val="00281DE3"/>
    <w:rsid w:val="00536857"/>
    <w:rsid w:val="00634CF8"/>
    <w:rsid w:val="006B4A1A"/>
    <w:rsid w:val="006D2F59"/>
    <w:rsid w:val="006F1ED7"/>
    <w:rsid w:val="006F72AB"/>
    <w:rsid w:val="00712843"/>
    <w:rsid w:val="00797F68"/>
    <w:rsid w:val="007C2541"/>
    <w:rsid w:val="007E0EE0"/>
    <w:rsid w:val="007E6A37"/>
    <w:rsid w:val="008F580E"/>
    <w:rsid w:val="00907795"/>
    <w:rsid w:val="00AB6D8D"/>
    <w:rsid w:val="00B157AE"/>
    <w:rsid w:val="00B81BCB"/>
    <w:rsid w:val="00D04312"/>
    <w:rsid w:val="00E4015B"/>
    <w:rsid w:val="00E47844"/>
    <w:rsid w:val="00E8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C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01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5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01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5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594</properties:Words>
  <properties:Characters>3559</properties:Characters>
  <properties:Lines>101</properties:Lines>
  <properties:Paragraphs>47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2018-07-04T08:31:00Z</dcterms:created>
  <dc:creator>Martina Kalmeta</dc:creator>
  <cp:lastModifiedBy>Ante Rubelj</cp:lastModifiedBy>
  <cp:lastPrinted>2018-07-17T07:44:00Z</cp:lastPrinted>
  <dcterms:modified xmlns:xsi="http://www.w3.org/2001/XMLSchema-instance" xsi:type="dcterms:W3CDTF">2018-07-17T07:45:00Z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(St-1141-16-ZOLIUMM-_vraćanje_jamčevine_zaključak.docx)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