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3A7B7D" w:rsidR="00B92B86" w:rsidRPr="00B92B86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EA6D41" w:rsidP="006F3951" w:rsidR="00B92B86" w:rsidRPr="00043122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D2635" w:rsidP="006F3951" w:rsidR="00B92B86" w:rsidRPr="009077C2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9077C2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9077C2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BC3F4D" w:rsidP="006F3951" w:rsidR="00B92B86" w:rsidRPr="009077C2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Trgovački sud u Osijeku </w:t>
            </w:r>
          </w:p>
          <w:p w:rsidRDefault="00BC3F4D" w:rsidP="000D048A" w:rsidR="00B92B86" w:rsidRPr="00043122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Osijek, Zagrebačka 2          </w:t>
            </w:r>
          </w:p>
        </w:tc>
      </w:tr>
      <w:tr w:rsidTr="003A7B7D" w:rsidR="00F26311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AD4FE9" w:rsidP="00BA22E1" w:rsidR="00F26311" w:rsidRPr="00974EE9">
            <w:pPr>
              <w:pStyle w:val="VSVerzija"/>
              <w:jc w:val="right"/>
            </w:pPr>
            <w:r>
              <w:t>Poslovni b</w:t>
            </w:r>
            <w:r w:rsidR="00F26311">
              <w:t>roj:</w:t>
            </w:r>
            <w:r w:rsidR="00BC3F4D">
              <w:t xml:space="preserve"> </w:t>
            </w:r>
            <w:r w:rsidR="008C68E4">
              <w:t>20</w:t>
            </w:r>
            <w:r w:rsidR="00BC3F4D">
              <w:t xml:space="preserve"> </w:t>
            </w:r>
            <w:r w:rsidR="00EA6D41">
              <w:t>St-1</w:t>
            </w:r>
            <w:r w:rsidR="008C68E4">
              <w:t>3</w:t>
            </w:r>
            <w:r w:rsidR="00BA22E1">
              <w:t>93</w:t>
            </w:r>
            <w:r w:rsidR="008C68E4">
              <w:t>/2018-4</w:t>
            </w:r>
          </w:p>
        </w:tc>
      </w:tr>
    </w:tbl>
    <w:p w14:textId="eed3097" w14:paraId="eed3097" w:rsidRDefault="00F26311" w:rsidP="006F3951" w:rsidR="00F26311">
      <w:pPr>
        <w:spacing w:lineRule="auto" w:line="240" w:after="0"/>
        <w:jc w:val="both"/>
        <w15:collapsed w:val="false"/>
        <w:rPr>
          <w:rFonts w:hAnsi="Times New Roman" w:ascii="Times New Roman"/>
          <w:sz w:val="24"/>
          <w:szCs w:val="24"/>
        </w:rPr>
      </w:pPr>
    </w:p>
    <w:p w:rsidRDefault="00BC3F4D" w:rsidP="00BC3F4D" w:rsidR="00BC3F4D">
      <w:pPr>
        <w:pStyle w:val="Bezproreda"/>
        <w:rPr>
          <w:rFonts w:hAnsi="Times" w:ascii="Times"/>
          <w:sz w:val="24"/>
          <w:szCs w:val="24"/>
        </w:rPr>
      </w:pPr>
    </w:p>
    <w:p w:rsidRDefault="00EA6D41" w:rsidP="00EA6D41" w:rsidR="00EA6D41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 I M E   R E P U B L I K E  H R V A T S K E</w:t>
      </w:r>
    </w:p>
    <w:p w:rsidRDefault="00EA6D41" w:rsidP="00EA6D41" w:rsidR="00EA6D41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EA6D41" w:rsidP="00EA6D41" w:rsidR="00EA6D41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 J E</w:t>
      </w:r>
    </w:p>
    <w:p w:rsidRDefault="00EA6D41" w:rsidP="008C68E4" w:rsidR="00EA6D41" w:rsidRPr="008C68E4">
      <w:pPr>
        <w:spacing w:lineRule="auto" w:line="240"/>
        <w:jc w:val="center"/>
        <w:rPr>
          <w:rFonts w:hAnsi="Times New Roman" w:ascii="Times New Roman"/>
          <w:sz w:val="24"/>
          <w:szCs w:val="24"/>
        </w:rPr>
      </w:pPr>
    </w:p>
    <w:p w:rsidRDefault="008C68E4" w:rsidP="008C68E4" w:rsidR="008C68E4" w:rsidRPr="008C68E4">
      <w:pPr>
        <w:spacing w:lineRule="auto" w:line="240"/>
        <w:ind w:firstLine="708"/>
        <w:jc w:val="both"/>
        <w:rPr>
          <w:rFonts w:hAnsi="Times New Roman" w:ascii="Times New Roman"/>
          <w:sz w:val="24"/>
          <w:szCs w:val="24"/>
        </w:rPr>
      </w:pPr>
      <w:r w:rsidRPr="008C68E4">
        <w:rPr>
          <w:rFonts w:hAnsi="Times New Roman" w:ascii="Times New Roman"/>
          <w:sz w:val="24"/>
          <w:szCs w:val="24"/>
        </w:rPr>
        <w:t xml:space="preserve">Trgovački sud u Osijeku, po višem sudskom savjetniku Josi Jovanović, u stečajnom predmetu povodom zahtjeva Financijske agencije OIB: 85821130368, Regionalni centar Zagreb Podružnica Zagreb, Trg svibanjskih žrtava 1995. 1, za pokretanje skraćenog stečajnog postupka nad dužnikom </w:t>
      </w:r>
      <w:r w:rsidR="00BA22E1">
        <w:t xml:space="preserve">MARIJER j.d.o.o. Zagreb, Kauzlarićev prilaz 15, OIB: 75186474609, MBS: 081107395, </w:t>
      </w:r>
      <w:r w:rsidRPr="008C68E4">
        <w:rPr>
          <w:rFonts w:hAnsi="Times New Roman" w:ascii="Times New Roman"/>
          <w:sz w:val="24"/>
          <w:szCs w:val="24"/>
        </w:rPr>
        <w:t xml:space="preserve">dana 6. veljače 2019.                     </w:t>
      </w:r>
    </w:p>
    <w:p w:rsidRDefault="008C68E4" w:rsidP="008C68E4" w:rsidR="008C68E4" w:rsidRPr="008C68E4">
      <w:pPr>
        <w:pStyle w:val="Tijeloteksta"/>
        <w:jc w:val="center"/>
        <w:rPr>
          <w:bCs/>
        </w:rPr>
      </w:pPr>
      <w:r w:rsidRPr="008C68E4">
        <w:rPr>
          <w:bCs/>
        </w:rPr>
        <w:t>r i j e š i o     j e</w:t>
      </w:r>
    </w:p>
    <w:p w:rsidRDefault="008C68E4" w:rsidP="008C68E4" w:rsidR="008C68E4" w:rsidRPr="008C68E4">
      <w:pPr>
        <w:pStyle w:val="Tijeloteksta"/>
        <w:rPr>
          <w:b/>
          <w:bCs/>
        </w:rPr>
      </w:pPr>
    </w:p>
    <w:p w:rsidRDefault="008C68E4" w:rsidP="008C68E4" w:rsidR="008C68E4" w:rsidRPr="008C68E4">
      <w:pPr>
        <w:pStyle w:val="Tijeloteksta"/>
        <w:numPr>
          <w:ilvl w:val="0"/>
          <w:numId w:val="3"/>
        </w:numPr>
        <w:rPr>
          <w:bCs/>
        </w:rPr>
      </w:pPr>
      <w:r w:rsidRPr="008C68E4">
        <w:rPr>
          <w:bCs/>
        </w:rPr>
        <w:t xml:space="preserve">Otvara se skraćeni stečajni postupak nad dužnikom </w:t>
      </w:r>
      <w:r w:rsidR="00BA22E1">
        <w:t>MARIJER j.d.o.o. Zagreb, Kauzlarićev prilaz 15, OIB: 75186474609, MBS: 081107395.</w:t>
      </w:r>
      <w:r w:rsidRPr="008C68E4">
        <w:t xml:space="preserve"> </w:t>
      </w:r>
      <w:r w:rsidRPr="008C68E4">
        <w:rPr>
          <w:bCs/>
        </w:rPr>
        <w:t xml:space="preserve"> </w:t>
      </w:r>
      <w:r w:rsidRPr="008C68E4">
        <w:t xml:space="preserve"> </w:t>
      </w:r>
      <w:r w:rsidRPr="008C68E4">
        <w:rPr>
          <w:bCs/>
        </w:rPr>
        <w:t xml:space="preserve"> </w:t>
      </w:r>
    </w:p>
    <w:p w:rsidRDefault="008C68E4" w:rsidP="008C68E4" w:rsidR="008C68E4" w:rsidRPr="008C68E4">
      <w:pPr>
        <w:pStyle w:val="Tijeloteksta"/>
        <w:ind w:left="1065"/>
        <w:rPr>
          <w:bCs/>
        </w:rPr>
      </w:pPr>
    </w:p>
    <w:p w:rsidRDefault="008C68E4" w:rsidP="008C68E4" w:rsidR="008C68E4" w:rsidRPr="008C68E4">
      <w:pPr>
        <w:pStyle w:val="Tijeloteksta"/>
        <w:numPr>
          <w:ilvl w:val="0"/>
          <w:numId w:val="3"/>
        </w:numPr>
        <w:rPr>
          <w:bCs/>
        </w:rPr>
      </w:pPr>
      <w:r w:rsidRPr="008C68E4">
        <w:t xml:space="preserve">Za stečajnog upravitelja imenuje se </w:t>
      </w:r>
      <w:r w:rsidR="00BA22E1">
        <w:t xml:space="preserve">Maša Šoštarko, OIB: 30793582245, Osijek, Brodska 26.     </w:t>
      </w:r>
      <w:r w:rsidRPr="008C68E4">
        <w:t xml:space="preserve">     </w:t>
      </w:r>
    </w:p>
    <w:p w:rsidRDefault="008C68E4" w:rsidP="008C68E4" w:rsidR="008C68E4" w:rsidRPr="008C68E4">
      <w:pPr>
        <w:pStyle w:val="Tijeloteksta"/>
        <w:rPr>
          <w:bCs/>
        </w:rPr>
      </w:pPr>
    </w:p>
    <w:p w:rsidRDefault="008C68E4" w:rsidP="008C68E4" w:rsidR="008C68E4" w:rsidRPr="008C68E4">
      <w:pPr>
        <w:pStyle w:val="Tijeloteksta"/>
        <w:numPr>
          <w:ilvl w:val="0"/>
          <w:numId w:val="3"/>
        </w:numPr>
        <w:rPr>
          <w:bCs/>
        </w:rPr>
      </w:pPr>
      <w:r w:rsidRPr="008C68E4">
        <w:t xml:space="preserve">Zaključuje se skraćeni stečajni postupak nad dužnikom </w:t>
      </w:r>
      <w:r w:rsidR="00BA22E1">
        <w:t>MARIJER j.d.o.o. Zagreb, Kauzlarićev prilaz 15, OIB: 75186474609, MBS: 081107395.</w:t>
      </w:r>
      <w:r w:rsidRPr="008C68E4">
        <w:t xml:space="preserve">  </w:t>
      </w:r>
    </w:p>
    <w:p w:rsidRDefault="008C68E4" w:rsidP="008C68E4" w:rsidR="008C68E4" w:rsidRPr="008C68E4">
      <w:pPr>
        <w:pStyle w:val="Tijeloteksta"/>
        <w:ind w:left="1065"/>
        <w:rPr>
          <w:bCs/>
        </w:rPr>
      </w:pPr>
    </w:p>
    <w:p w:rsidRDefault="008C68E4" w:rsidP="008C68E4" w:rsidR="008C68E4" w:rsidRPr="008C68E4">
      <w:pPr>
        <w:pStyle w:val="Tijeloteksta"/>
        <w:numPr>
          <w:ilvl w:val="0"/>
          <w:numId w:val="3"/>
        </w:numPr>
        <w:rPr>
          <w:bCs/>
        </w:rPr>
      </w:pPr>
      <w:r w:rsidRPr="008C68E4">
        <w:t>Ovo rješenje objavit će se na mrežnoj stranici e-oglasna ploča sudova i dostaviti registru nadležnom za dužnika.</w:t>
      </w:r>
    </w:p>
    <w:p w:rsidRDefault="008C68E4" w:rsidP="008C68E4" w:rsidR="008C68E4" w:rsidRPr="008C68E4">
      <w:pPr>
        <w:pStyle w:val="Tijeloteksta"/>
        <w:ind w:left="360"/>
        <w:rPr>
          <w:bCs/>
        </w:rPr>
      </w:pPr>
      <w:r w:rsidRPr="008C68E4">
        <w:rPr>
          <w:bCs/>
        </w:rPr>
        <w:t xml:space="preserve">      </w:t>
      </w:r>
    </w:p>
    <w:p w:rsidRDefault="008C68E4" w:rsidP="008C68E4" w:rsidR="008C68E4" w:rsidRPr="008C68E4">
      <w:pPr>
        <w:pStyle w:val="Tijeloteksta"/>
        <w:ind w:left="360"/>
        <w:jc w:val="center"/>
        <w:rPr>
          <w:bCs/>
        </w:rPr>
      </w:pPr>
      <w:r w:rsidRPr="008C68E4">
        <w:rPr>
          <w:bCs/>
        </w:rPr>
        <w:t>Obrazloženje</w:t>
      </w:r>
    </w:p>
    <w:p w:rsidRDefault="008C68E4" w:rsidP="008C68E4" w:rsidR="008C68E4" w:rsidRPr="008C68E4">
      <w:pPr>
        <w:pStyle w:val="Tijeloteksta"/>
        <w:ind w:left="360"/>
        <w:jc w:val="center"/>
        <w:rPr>
          <w:bCs/>
        </w:rPr>
      </w:pPr>
    </w:p>
    <w:p w:rsidRDefault="008C68E4" w:rsidP="008C68E4" w:rsidR="008C68E4" w:rsidRPr="008C68E4">
      <w:pPr>
        <w:pStyle w:val="Tijeloteksta"/>
        <w:ind w:firstLine="708"/>
      </w:pPr>
      <w:r w:rsidRPr="008C68E4">
        <w:rPr>
          <w:bCs/>
        </w:rPr>
        <w:t>Trgovački sud u Zagrebu 16. kolovoza 2018. zaprimio je zahtjev Financijske agencije, Regionalnog centra Zagreb, Podružnice Zagreb, za provedbu skraćenog stečajnog postupka, Klasa: 110-07/18-01/04, Ur.broj: 04-06-18-35</w:t>
      </w:r>
      <w:r w:rsidR="00BA22E1">
        <w:rPr>
          <w:bCs/>
        </w:rPr>
        <w:t>26</w:t>
      </w:r>
      <w:r w:rsidRPr="008C68E4">
        <w:rPr>
          <w:bCs/>
        </w:rPr>
        <w:t xml:space="preserve"> od 1</w:t>
      </w:r>
      <w:r w:rsidR="00BA22E1">
        <w:rPr>
          <w:bCs/>
        </w:rPr>
        <w:t>3</w:t>
      </w:r>
      <w:r w:rsidRPr="008C68E4">
        <w:rPr>
          <w:bCs/>
        </w:rPr>
        <w:t xml:space="preserve">. kolovoza 2018. nad stečajnim dužnikom </w:t>
      </w:r>
      <w:r w:rsidR="00BA22E1">
        <w:t>MARIJER j.d.o.o. Zagreb, Kauzlarićev prilaz 15, OIB: 75186474609, MBS: 081107395.</w:t>
      </w:r>
      <w:r w:rsidRPr="008C68E4">
        <w:t xml:space="preserve"> </w:t>
      </w:r>
      <w:r w:rsidRPr="008C68E4">
        <w:rPr>
          <w:bCs/>
        </w:rPr>
        <w:t xml:space="preserve"> </w:t>
      </w:r>
      <w:r w:rsidRPr="008C68E4">
        <w:t xml:space="preserve"> </w:t>
      </w:r>
      <w:r w:rsidRPr="008C68E4">
        <w:rPr>
          <w:bCs/>
        </w:rPr>
        <w:t xml:space="preserve"> </w:t>
      </w:r>
      <w:r w:rsidRPr="008C68E4">
        <w:t xml:space="preserve"> </w:t>
      </w:r>
      <w:r w:rsidRPr="008C68E4">
        <w:rPr>
          <w:bCs/>
        </w:rPr>
        <w:t xml:space="preserve"> </w:t>
      </w:r>
      <w:r w:rsidRPr="008C68E4">
        <w:t xml:space="preserve"> </w:t>
      </w:r>
      <w:r w:rsidRPr="008C68E4">
        <w:rPr>
          <w:bCs/>
        </w:rPr>
        <w:t xml:space="preserve"> </w:t>
      </w:r>
      <w:r w:rsidRPr="008C68E4">
        <w:t xml:space="preserve"> </w:t>
      </w:r>
    </w:p>
    <w:p w:rsidRDefault="008C68E4" w:rsidP="008C68E4" w:rsidR="008C68E4" w:rsidRPr="008C68E4">
      <w:pPr>
        <w:spacing w:lineRule="auto" w:line="240" w:after="0"/>
        <w:ind w:firstLine="720"/>
        <w:jc w:val="both"/>
        <w:rPr>
          <w:rFonts w:hAnsi="Times New Roman" w:ascii="Times New Roman"/>
          <w:bCs/>
          <w:sz w:val="24"/>
          <w:szCs w:val="24"/>
        </w:rPr>
      </w:pPr>
      <w:r w:rsidRPr="008C68E4">
        <w:rPr>
          <w:rFonts w:hAnsi="Times New Roman" w:ascii="Times New Roman"/>
          <w:bCs/>
          <w:sz w:val="24"/>
          <w:szCs w:val="24"/>
        </w:rPr>
        <w:t>Visoki trgovački sud Republike Hrvatske rješenjem, broj: 31-Su-669/18-5 od 11. listopada 2018. odredio je Trgovački sud u Osijeku kao drugi stvarno nadležni sud za postupanje u stečajnim predmetima Trgovačkog suda u Zagrebu te je Trgovački sud u Zagrebu ustupio ovome Sudu navedeni predmet na daljnje postupanje, koji je zaprimljen 15. studenoga 2018.</w:t>
      </w:r>
    </w:p>
    <w:p w:rsidRDefault="008C68E4" w:rsidP="000D5B7D" w:rsidR="008C68E4" w:rsidRPr="008C68E4">
      <w:pPr>
        <w:pStyle w:val="Tijeloteksta"/>
        <w:ind w:firstLine="708"/>
      </w:pPr>
      <w:r w:rsidRPr="008C68E4">
        <w:t>Sukladno odredbi članka 428. Stečajnog zakona (Narodne novine broj 71/15, u daljnjem tekstu SZ-a) sud će provesti skraćeni stečajni postupak  nad pravnom osobom ako</w:t>
      </w:r>
      <w:r w:rsidR="000D5B7D">
        <w:t xml:space="preserve"> </w:t>
      </w:r>
      <w:r w:rsidRPr="008C68E4">
        <w:t>su ispunjene sljedeće pretpostavke: 1. ako nema zaposlenih,</w:t>
      </w:r>
      <w:r w:rsidRPr="008C68E4">
        <w:rPr>
          <w:bCs/>
        </w:rPr>
        <w:t xml:space="preserve"> 2. </w:t>
      </w:r>
      <w:r w:rsidRPr="008C68E4">
        <w:t>ako u očevidniku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8C68E4" w:rsidP="008C68E4" w:rsidR="008C68E4" w:rsidRPr="008C68E4">
      <w:pPr>
        <w:pStyle w:val="Tijeloteksta"/>
      </w:pPr>
    </w:p>
    <w:p w:rsidRDefault="008C68E4" w:rsidP="008C68E4" w:rsidR="008C68E4" w:rsidRPr="008C68E4">
      <w:pPr>
        <w:pStyle w:val="Tijeloteksta"/>
        <w:ind w:firstLine="708"/>
      </w:pPr>
      <w:r w:rsidRPr="008C68E4">
        <w:t>Kako su ispunjene pretpostavke iz citirane odredbe SZ-a, Trgovački sud u Osijeku je dana 10. prosinca 2018., objavio oglas na mrežnoj stranici e-oglasna ploča sudova pod poslovnim brojem St-13</w:t>
      </w:r>
      <w:r w:rsidR="00BA22E1">
        <w:t>93</w:t>
      </w:r>
      <w:r w:rsidRPr="008C68E4">
        <w:t>/18-3 sukladno članku 430. SZ-a, kojim su pozvane osobe za zastupanje dužnika po zakonu da sudu u roku od 15 dana  od dana objave oglasa dostave javnobilježnički ovjerovljeni prokazni popis imovine i obveza na propisanom obrascu, te su ujedno pozvani vjerovnici da najkasnije u roku od 45 dana od dana objave oglasa predlože otvaranje stečajnog postupka nad dužnikom, pod prijetnjom nastupanja pravnih posljedica iz članka 431.  SZ-a.</w:t>
      </w:r>
    </w:p>
    <w:p w:rsidRDefault="008C68E4" w:rsidP="008C68E4" w:rsidR="008C68E4" w:rsidRPr="008C68E4">
      <w:pPr>
        <w:spacing w:lineRule="auto" w:line="240" w:after="0"/>
        <w:ind w:firstLine="720"/>
        <w:jc w:val="both"/>
        <w:rPr>
          <w:rFonts w:hAnsi="Times New Roman" w:ascii="Times New Roman"/>
          <w:bCs/>
          <w:sz w:val="24"/>
          <w:szCs w:val="24"/>
        </w:rPr>
      </w:pPr>
      <w:r w:rsidRPr="008C68E4">
        <w:rPr>
          <w:rFonts w:hAnsi="Times New Roman" w:ascii="Times New Roman"/>
          <w:sz w:val="24"/>
          <w:szCs w:val="24"/>
        </w:rP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</w:t>
      </w:r>
    </w:p>
    <w:p w:rsidRDefault="00EA6D41" w:rsidP="00EA6D41" w:rsidR="00EA6D41" w:rsidRPr="008C68E4">
      <w:pPr>
        <w:pStyle w:val="Tijeloteksta"/>
        <w:jc w:val="center"/>
      </w:pPr>
    </w:p>
    <w:p w:rsidRDefault="00EA6D41" w:rsidP="00EA6D41" w:rsidR="00EA6D41" w:rsidRPr="008C68E4">
      <w:pPr>
        <w:spacing w:lineRule="auto" w:line="480" w:after="0"/>
        <w:jc w:val="center"/>
        <w:rPr>
          <w:rFonts w:hAnsi="Times New Roman" w:ascii="Times New Roman"/>
          <w:sz w:val="24"/>
          <w:szCs w:val="24"/>
        </w:rPr>
      </w:pPr>
      <w:r w:rsidRPr="008C68E4">
        <w:rPr>
          <w:rFonts w:hAnsi="Times New Roman" w:ascii="Times New Roman"/>
          <w:sz w:val="24"/>
          <w:szCs w:val="24"/>
        </w:rPr>
        <w:t xml:space="preserve">Osijek, </w:t>
      </w:r>
      <w:r w:rsidR="008C68E4" w:rsidRPr="008C68E4">
        <w:rPr>
          <w:rFonts w:hAnsi="Times New Roman" w:ascii="Times New Roman"/>
          <w:sz w:val="24"/>
          <w:szCs w:val="24"/>
        </w:rPr>
        <w:t xml:space="preserve">6. veljače 2019. </w:t>
      </w:r>
      <w:r w:rsidRPr="008C68E4">
        <w:rPr>
          <w:rFonts w:hAnsi="Times New Roman" w:ascii="Times New Roman"/>
          <w:sz w:val="24"/>
          <w:szCs w:val="24"/>
        </w:rPr>
        <w:t xml:space="preserve"> </w:t>
      </w:r>
    </w:p>
    <w:tbl>
      <w:tblPr>
        <w:tblW w:type="auto" w:w="0"/>
        <w:tblLook w:val="04A0" w:noVBand="1" w:noHBand="0" w:lastColumn="0" w:firstColumn="1" w:lastRow="0" w:firstRow="1"/>
      </w:tblPr>
      <w:tblGrid>
        <w:gridCol w:w="3369"/>
        <w:gridCol w:w="2409"/>
        <w:gridCol w:w="3510"/>
      </w:tblGrid>
      <w:tr w:rsidTr="00EA6D41" w:rsidR="00EA6D41" w:rsidRPr="008C68E4">
        <w:tc>
          <w:tcPr>
            <w:tcW w:type="dxa" w:w="3369"/>
          </w:tcPr>
          <w:p w:rsidRDefault="00EA6D41" w:rsidR="00EA6D41" w:rsidRPr="008C68E4">
            <w:pPr>
              <w:spacing w:lineRule="auto" w:line="48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EA6D41" w:rsidR="00EA6D41" w:rsidRPr="008C68E4">
            <w:pPr>
              <w:spacing w:lineRule="auto" w:line="48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409"/>
          </w:tcPr>
          <w:p w:rsidRDefault="00EA6D41" w:rsidR="00EA6D41" w:rsidRPr="008C68E4">
            <w:pPr>
              <w:spacing w:lineRule="auto" w:line="48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3510"/>
            <w:hideMark/>
          </w:tcPr>
          <w:p w:rsidRDefault="008C68E4" w:rsidR="00EA6D41" w:rsidRPr="008C68E4">
            <w:pPr>
              <w:spacing w:lineRule="auto" w:line="48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C68E4">
              <w:rPr>
                <w:rFonts w:hAnsi="Times New Roman" w:ascii="Times New Roman"/>
                <w:sz w:val="24"/>
                <w:szCs w:val="24"/>
              </w:rPr>
              <w:t>Viši sudski savjetnik</w:t>
            </w:r>
            <w:r w:rsidR="00EA6D41" w:rsidRPr="008C68E4">
              <w:rPr>
                <w:rFonts w:hAnsi="Times New Roman" w:ascii="Times New Roman"/>
                <w:sz w:val="24"/>
                <w:szCs w:val="24"/>
              </w:rPr>
              <w:t xml:space="preserve">:          </w:t>
            </w:r>
          </w:p>
          <w:p w:rsidRDefault="008C68E4" w:rsidP="008B75F4" w:rsidR="00EA6D41" w:rsidRPr="008C68E4">
            <w:pPr>
              <w:spacing w:lineRule="auto" w:line="48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C68E4">
              <w:rPr>
                <w:rFonts w:hAnsi="Times New Roman" w:ascii="Times New Roman"/>
                <w:sz w:val="24"/>
                <w:szCs w:val="24"/>
              </w:rPr>
              <w:t>Joso Jovanović</w:t>
            </w:r>
            <w:r w:rsidR="00EA6D41" w:rsidRPr="008C68E4"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</w:tc>
      </w:tr>
    </w:tbl>
    <w:p w:rsidRDefault="008C68E4" w:rsidP="008C68E4" w:rsidR="008C68E4" w:rsidRPr="008C68E4">
      <w:pPr>
        <w:pStyle w:val="Tijeloteksta"/>
        <w:jc w:val="left"/>
      </w:pPr>
      <w:r w:rsidRPr="008C68E4">
        <w:t>POUKA O PRAVNOM LIJEKU:</w:t>
      </w:r>
    </w:p>
    <w:p w:rsidRDefault="008C68E4" w:rsidP="008C68E4" w:rsidR="008C68E4" w:rsidRPr="008C68E4">
      <w:pPr>
        <w:pStyle w:val="Tijeloteksta"/>
      </w:pPr>
      <w:r w:rsidRPr="008C68E4"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8C68E4" w:rsidP="00EA6D41" w:rsidR="008C68E4" w:rsidRPr="008C68E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C68E4" w:rsidP="008C68E4" w:rsidR="008C68E4" w:rsidRPr="008C68E4">
      <w:pPr>
        <w:pStyle w:val="Tijeloteksta"/>
        <w:jc w:val="left"/>
      </w:pPr>
      <w:r w:rsidRPr="008C68E4">
        <w:t>DNA</w:t>
      </w:r>
    </w:p>
    <w:p w:rsidRDefault="008C68E4" w:rsidP="008C68E4" w:rsidR="008C68E4" w:rsidRPr="008C68E4">
      <w:pPr>
        <w:pStyle w:val="Tijeloteksta"/>
        <w:numPr>
          <w:ilvl w:val="0"/>
          <w:numId w:val="5"/>
        </w:numPr>
        <w:jc w:val="left"/>
      </w:pPr>
      <w:r w:rsidRPr="008C68E4">
        <w:t>predlagatelj - FINA Regionalni centar Zagreb</w:t>
      </w:r>
    </w:p>
    <w:p w:rsidRDefault="008C68E4" w:rsidP="008C68E4" w:rsidR="008C68E4" w:rsidRPr="008C68E4">
      <w:pPr>
        <w:pStyle w:val="Tijeloteksta"/>
        <w:numPr>
          <w:ilvl w:val="0"/>
          <w:numId w:val="5"/>
        </w:numPr>
        <w:jc w:val="left"/>
      </w:pPr>
      <w:r w:rsidRPr="008C68E4">
        <w:t>dužnik</w:t>
      </w:r>
    </w:p>
    <w:p w:rsidRDefault="008C68E4" w:rsidP="008C68E4" w:rsidR="008C68E4" w:rsidRPr="008C68E4">
      <w:pPr>
        <w:pStyle w:val="Tijeloteksta"/>
        <w:numPr>
          <w:ilvl w:val="0"/>
          <w:numId w:val="5"/>
        </w:numPr>
        <w:jc w:val="left"/>
      </w:pPr>
      <w:r w:rsidRPr="008C68E4">
        <w:t xml:space="preserve">stečajni upravitelj </w:t>
      </w:r>
    </w:p>
    <w:p w:rsidRDefault="008C68E4" w:rsidP="008C68E4" w:rsidR="008C68E4" w:rsidRPr="008C68E4">
      <w:pPr>
        <w:pStyle w:val="Tijeloteksta"/>
        <w:numPr>
          <w:ilvl w:val="0"/>
          <w:numId w:val="5"/>
        </w:numPr>
        <w:jc w:val="left"/>
      </w:pPr>
      <w:r w:rsidRPr="008C68E4">
        <w:t>e-oglasna ploča suda</w:t>
      </w:r>
    </w:p>
    <w:p w:rsidRDefault="008C68E4" w:rsidP="008C68E4" w:rsidR="008C68E4" w:rsidRPr="008C68E4">
      <w:pPr>
        <w:pStyle w:val="Tijeloteksta"/>
        <w:numPr>
          <w:ilvl w:val="0"/>
          <w:numId w:val="5"/>
        </w:numPr>
        <w:jc w:val="left"/>
      </w:pPr>
      <w:r w:rsidRPr="008C68E4">
        <w:t>registar– odmah – elektronskim putem</w:t>
      </w:r>
    </w:p>
    <w:p w:rsidRDefault="008C68E4" w:rsidP="008C68E4" w:rsidR="008C68E4" w:rsidRPr="008C68E4">
      <w:pPr>
        <w:pStyle w:val="Tijeloteksta"/>
        <w:numPr>
          <w:ilvl w:val="0"/>
          <w:numId w:val="5"/>
        </w:numPr>
        <w:jc w:val="left"/>
      </w:pPr>
      <w:r w:rsidRPr="008C68E4">
        <w:t xml:space="preserve">riješeno istovremeno otvaranjem i zaključenjem </w:t>
      </w:r>
    </w:p>
    <w:p w:rsidRDefault="008C68E4" w:rsidP="008C68E4" w:rsidR="008C68E4" w:rsidRPr="008C68E4">
      <w:pPr>
        <w:pStyle w:val="Tijeloteksta"/>
        <w:numPr>
          <w:ilvl w:val="0"/>
          <w:numId w:val="5"/>
        </w:numPr>
        <w:jc w:val="left"/>
      </w:pPr>
      <w:r w:rsidRPr="008C68E4">
        <w:t xml:space="preserve">kal. </w:t>
      </w:r>
    </w:p>
    <w:p w:rsidRDefault="00EA6D41" w:rsidP="00EA6D41" w:rsidR="00EA6D41" w:rsidRPr="008C68E4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8C68E4">
        <w:rPr>
          <w:rFonts w:hAnsi="Times New Roman" w:ascii="Times New Roman"/>
          <w:sz w:val="24"/>
          <w:szCs w:val="24"/>
        </w:rPr>
        <w:t xml:space="preserve">  </w:t>
      </w:r>
    </w:p>
    <w:p w:rsidRDefault="00EA6D41" w:rsidP="00EA6D41" w:rsidR="00EA6D41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sectPr w:rsidSect="00BC3F4D" w:rsidR="00EA6D41">
      <w:headerReference w:type="default" r:id="rId11"/>
      <w:pgSz w:h="16838" w:w="11906"/>
      <w:pgMar w:gutter="0" w:footer="708" w:header="1134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52F8" w:rsidP="00501147" w:rsidR="004852F8">
      <w:pPr>
        <w:spacing w:lineRule="auto" w:line="240" w:after="0"/>
      </w:pPr>
      <w:r>
        <w:separator/>
      </w:r>
    </w:p>
  </w:endnote>
  <w:endnote w:id="0" w:type="continuationSeparator">
    <w:p w:rsidRDefault="004852F8" w:rsidP="00501147" w:rsidR="004852F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52F8" w:rsidP="00501147" w:rsidR="004852F8">
      <w:pPr>
        <w:spacing w:lineRule="auto" w:line="240" w:after="0"/>
      </w:pPr>
      <w:r>
        <w:separator/>
      </w:r>
    </w:p>
  </w:footnote>
  <w:footnote w:id="0" w:type="continuationSeparator">
    <w:p w:rsidRDefault="004852F8" w:rsidP="00501147" w:rsidR="004852F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6311" w:rsidP="00A31587" w:rsidR="00A31587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16016E">
      <w:rPr>
        <w:rFonts w:hAnsi="Times New Roman" w:ascii="Times New Roman"/>
        <w:noProof/>
        <w:sz w:val="24"/>
        <w:szCs w:val="24"/>
      </w:rPr>
      <w:t>Poslovni broj: 20 St-1393/2018-4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F26311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>PAGE   \* MERGEFORMAT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16016E">
      <w:rPr>
        <w:rFonts w:hAnsi="Times New Roman" w:ascii="Times New Roman"/>
        <w:noProof/>
        <w:sz w:val="24"/>
        <w:szCs w:val="24"/>
      </w:rPr>
      <w:t>2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F26311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F26311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7F6263"/>
    <w:multiLevelType w:val="hybridMultilevel"/>
    <w:tmpl w:val="1AD0E8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8203C78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4207D"/>
    <w:rsid w:val="00043122"/>
    <w:rsid w:val="00087C43"/>
    <w:rsid w:val="000D048A"/>
    <w:rsid w:val="000D5B7D"/>
    <w:rsid w:val="0016016E"/>
    <w:rsid w:val="00194888"/>
    <w:rsid w:val="001F6DF0"/>
    <w:rsid w:val="00237FCE"/>
    <w:rsid w:val="002D2FC4"/>
    <w:rsid w:val="002E3DDB"/>
    <w:rsid w:val="00341823"/>
    <w:rsid w:val="00342CFC"/>
    <w:rsid w:val="00345212"/>
    <w:rsid w:val="00385BF0"/>
    <w:rsid w:val="00394A8C"/>
    <w:rsid w:val="003A4477"/>
    <w:rsid w:val="003A7B7D"/>
    <w:rsid w:val="00450291"/>
    <w:rsid w:val="004852F8"/>
    <w:rsid w:val="004A0BD1"/>
    <w:rsid w:val="004A180F"/>
    <w:rsid w:val="004E1C60"/>
    <w:rsid w:val="00501147"/>
    <w:rsid w:val="005F633B"/>
    <w:rsid w:val="006935F6"/>
    <w:rsid w:val="006F3951"/>
    <w:rsid w:val="00741600"/>
    <w:rsid w:val="007802E2"/>
    <w:rsid w:val="0078776D"/>
    <w:rsid w:val="007A409A"/>
    <w:rsid w:val="008659E3"/>
    <w:rsid w:val="008A6557"/>
    <w:rsid w:val="008B75F4"/>
    <w:rsid w:val="008C68E4"/>
    <w:rsid w:val="008D05FD"/>
    <w:rsid w:val="008D2635"/>
    <w:rsid w:val="008D5FAB"/>
    <w:rsid w:val="009077C2"/>
    <w:rsid w:val="0096157B"/>
    <w:rsid w:val="00975368"/>
    <w:rsid w:val="00A31587"/>
    <w:rsid w:val="00A3213D"/>
    <w:rsid w:val="00A65E60"/>
    <w:rsid w:val="00AB13FD"/>
    <w:rsid w:val="00AD4FE9"/>
    <w:rsid w:val="00AF28D9"/>
    <w:rsid w:val="00B00B9A"/>
    <w:rsid w:val="00B43087"/>
    <w:rsid w:val="00B92B86"/>
    <w:rsid w:val="00BA22E1"/>
    <w:rsid w:val="00BC3F4D"/>
    <w:rsid w:val="00BC5568"/>
    <w:rsid w:val="00BD5756"/>
    <w:rsid w:val="00C50709"/>
    <w:rsid w:val="00C746D5"/>
    <w:rsid w:val="00CB0DAC"/>
    <w:rsid w:val="00D228AD"/>
    <w:rsid w:val="00D43FE4"/>
    <w:rsid w:val="00D50D29"/>
    <w:rsid w:val="00D56CCC"/>
    <w:rsid w:val="00D57D11"/>
    <w:rsid w:val="00D639C7"/>
    <w:rsid w:val="00D77DCB"/>
    <w:rsid w:val="00DB5D1B"/>
    <w:rsid w:val="00DC66A8"/>
    <w:rsid w:val="00E140B5"/>
    <w:rsid w:val="00E349A5"/>
    <w:rsid w:val="00EA6D41"/>
    <w:rsid w:val="00EC15A5"/>
    <w:rsid w:val="00F12131"/>
    <w:rsid w:val="00F12359"/>
    <w:rsid w:val="00F26311"/>
    <w:rsid w:val="00F85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PoslovniBroj" w:type="paragraph">
    <w:name w:val="PoslovniBroj"/>
    <w:basedOn w:val="Normal"/>
    <w:qFormat/>
    <w:rsid w:val="00D639C7"/>
    <w:pPr>
      <w:spacing w:lineRule="auto" w:line="240" w:after="0"/>
      <w:jc w:val="right"/>
    </w:pPr>
    <w:rPr>
      <w:rFonts w:hAnsi="Times New Roman" w:ascii="Times New Roman"/>
      <w:sz w:val="24"/>
      <w:szCs w:val="24"/>
    </w:rPr>
  </w:style>
  <w:style w:styleId="Revizija" w:type="paragraph">
    <w:name w:val="Revision"/>
    <w:hidden/>
    <w:uiPriority w:val="99"/>
    <w:semiHidden/>
    <w:rsid w:val="00A3213D"/>
    <w:rPr>
      <w:sz w:val="22"/>
      <w:szCs w:val="22"/>
      <w:lang w:eastAsia="en-US"/>
    </w:rPr>
  </w:style>
  <w:style w:styleId="Hiperveza" w:type="character">
    <w:name w:val="Hyperlink"/>
    <w:basedOn w:val="Zadanifontodlomka"/>
    <w:uiPriority w:val="99"/>
    <w:unhideWhenUsed/>
    <w:rsid w:val="00A3213D"/>
    <w:rPr>
      <w:color w:themeColor="hyperlink" w:val="0563C1"/>
      <w:u w:val="single"/>
    </w:rPr>
  </w:style>
  <w:style w:customStyle="true" w:styleId="VSVerzija" w:type="paragraph">
    <w:name w:val="VS_Verzija"/>
    <w:basedOn w:val="Normal"/>
    <w:rsid w:val="00F26311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BC3F4D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unhideWhenUsed/>
    <w:rsid w:val="00EA6D41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EA6D41"/>
    <w:rPr>
      <w:rFonts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EA6D41"/>
    <w:pPr>
      <w:spacing w:lineRule="auto" w:line="240" w:after="0"/>
      <w:ind w:left="708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601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016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016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016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016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PoslovniBroj" w:type="paragraph">
    <w:name w:val="PoslovniBroj"/>
    <w:basedOn w:val="Normal"/>
    <w:qFormat/>
    <w:rsid w:val="00D639C7"/>
    <w:pPr>
      <w:spacing w:after="0" w:line="240" w:lineRule="auto"/>
      <w:jc w:val="right"/>
    </w:pPr>
    <w:rPr>
      <w:rFonts w:ascii="Times New Roman" w:hAnsi="Times New Roman"/>
      <w:sz w:val="24"/>
      <w:szCs w:val="24"/>
    </w:rPr>
  </w:style>
  <w:style w:styleId="Revizija" w:type="paragraph">
    <w:name w:val="Revision"/>
    <w:hidden/>
    <w:uiPriority w:val="99"/>
    <w:semiHidden/>
    <w:rsid w:val="00A3213D"/>
    <w:rPr>
      <w:sz w:val="22"/>
      <w:szCs w:val="22"/>
      <w:lang w:eastAsia="en-US"/>
    </w:rPr>
  </w:style>
  <w:style w:styleId="Hiperveza" w:type="character">
    <w:name w:val="Hyperlink"/>
    <w:basedOn w:val="Zadanifontodlomka"/>
    <w:uiPriority w:val="99"/>
    <w:unhideWhenUsed/>
    <w:rsid w:val="00A3213D"/>
    <w:rPr>
      <w:color w:themeColor="hyperlink" w:val="0563C1"/>
      <w:u w:val="single"/>
    </w:rPr>
  </w:style>
  <w:style w:customStyle="1" w:styleId="VSVerzija" w:type="paragraph">
    <w:name w:val="VS_Verzija"/>
    <w:basedOn w:val="Normal"/>
    <w:rsid w:val="00F26311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BC3F4D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unhideWhenUsed/>
    <w:rsid w:val="00EA6D41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EA6D41"/>
    <w:rPr>
      <w:rFonts w:ascii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EA6D41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601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016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016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016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016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4245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9920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106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2019.</izvorni_sadrzaj>
    <derivirana_varijabla naziv="DomainObject.DatumDonosenjaOdluke_1">6.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1393</izvorni_sadrzaj>
    <derivirana_varijabla naziv="DomainObject.Predmet.Broj_1">1393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2018.</izvorni_sadrzaj>
    <derivirana_varijabla naziv="DomainObject.Predmet.DatumOsnivanja_1">23.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St-1393/2018</izvorni_sadrzaj>
    <derivirana_varijabla naziv="DomainObject.Predmet.OznakaBroj_1">St-1393/2018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MARIJER j.d.o.o.</izvorni_sadrzaj>
    <derivirana_varijabla naziv="DomainObject.Predmet.ProtustrankaFormated_1">  MARIJER j.d.o.o.</derivirana_varijabla>
  </DomainObject.Predmet.ProtustrankaFormated>
  <DomainObject.Predmet.ProtustrankaFormatedOIB>
    <izvorni_sadrzaj>  MARIJER j.d.o.o., OIB 75186474609</izvorni_sadrzaj>
    <derivirana_varijabla naziv="DomainObject.Predmet.ProtustrankaFormatedOIB_1">  MARIJER j.d.o.o., OIB 75186474609</derivirana_varijabla>
  </DomainObject.Predmet.ProtustrankaFormatedOIB>
  <DomainObject.Predmet.ProtustrankaFormatedWithAdress>
    <izvorni_sadrzaj> MARIJER j.d.o.o., Kauzlarićev prilaz 15, 10000 Zagreb</izvorni_sadrzaj>
    <derivirana_varijabla naziv="DomainObject.Predmet.ProtustrankaFormatedWithAdress_1"> MARIJER j.d.o.o., Kauzlarićev prilaz 15, 10000 Zagreb</derivirana_varijabla>
  </DomainObject.Predmet.ProtustrankaFormatedWithAdress>
  <DomainObject.Predmet.ProtustrankaFormatedWithAdressOIB>
    <izvorni_sadrzaj> MARIJER j.d.o.o., OIB 75186474609, Kauzlarićev prilaz 15, 10000 Zagreb</izvorni_sadrzaj>
    <derivirana_varijabla naziv="DomainObject.Predmet.ProtustrankaFormatedWithAdressOIB_1"> MARIJER j.d.o.o., OIB 75186474609, Kauzlarićev prilaz 15, 10000 Zagreb</derivirana_varijabla>
  </DomainObject.Predmet.ProtustrankaFormatedWithAdressOIB>
  <DomainObject.Predmet.ProtustrankaWithAdress>
    <izvorni_sadrzaj>MARIJER j.d.o.o. Kauzlarićev prilaz 15, 10000 Zagreb</izvorni_sadrzaj>
    <derivirana_varijabla naziv="DomainObject.Predmet.ProtustrankaWithAdress_1">MARIJER j.d.o.o. Kauzlarićev prilaz 15, 10000 Zagreb</derivirana_varijabla>
  </DomainObject.Predmet.ProtustrankaWithAdress>
  <DomainObject.Predmet.ProtustrankaWithAdressOIB>
    <izvorni_sadrzaj>MARIJER j.d.o.o., OIB 75186474609, Kauzlarićev prilaz 15, 10000 Zagreb</izvorni_sadrzaj>
    <derivirana_varijabla naziv="DomainObject.Predmet.ProtustrankaWithAdressOIB_1">MARIJER j.d.o.o., OIB 75186474609, Kauzlarićev prilaz 15, 10000 Zagreb</derivirana_varijabla>
  </DomainObject.Predmet.ProtustrankaWithAdressOIB>
  <DomainObject.Predmet.ProtustrankaNazivFormated>
    <izvorni_sadrzaj>MARIJER j.d.o.o.</izvorni_sadrzaj>
    <derivirana_varijabla naziv="DomainObject.Predmet.ProtustrankaNazivFormated_1">MARIJER j.d.o.o.</derivirana_varijabla>
  </DomainObject.Predmet.ProtustrankaNazivFormated>
  <DomainObject.Predmet.ProtustrankaNazivFormatedOIB>
    <izvorni_sadrzaj>MARIJER j.d.o.o., OIB 75186474609</izvorni_sadrzaj>
    <derivirana_varijabla naziv="DomainObject.Predmet.ProtustrankaNazivFormatedOIB_1">MARIJER j.d.o.o., OIB 75186474609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MARIJER j.d.o.o.</item>
    </izvorni_sadrzaj>
    <derivirana_varijabla naziv="DomainObject.Predmet.ProtuStrankaListFormated_1">
      <item>MARIJER j.d.o.o.</item>
    </derivirana_varijabla>
  </DomainObject.Predmet.ProtuStrankaListFormated>
  <DomainObject.Predmet.ProtuStrankaListFormatedOIB>
    <izvorni_sadrzaj>
      <item>MARIJER j.d.o.o., OIB 75186474609</item>
    </izvorni_sadrzaj>
    <derivirana_varijabla naziv="DomainObject.Predmet.ProtuStrankaListFormatedOIB_1">
      <item>MARIJER j.d.o.o., OIB 75186474609</item>
    </derivirana_varijabla>
  </DomainObject.Predmet.ProtuStrankaListFormatedOIB>
  <DomainObject.Predmet.ProtuStrankaListFormatedWithAdress>
    <izvorni_sadrzaj>
      <item>MARIJER j.d.o.o., Kauzlarićev prilaz 15, 10000 Zagreb</item>
    </izvorni_sadrzaj>
    <derivirana_varijabla naziv="DomainObject.Predmet.ProtuStrankaListFormatedWithAdress_1">
      <item>MARIJER j.d.o.o., Kauzlarićev prilaz 15, 10000 Zagreb</item>
    </derivirana_varijabla>
  </DomainObject.Predmet.ProtuStrankaListFormatedWithAdress>
  <DomainObject.Predmet.ProtuStrankaListFormatedWithAdressOIB>
    <izvorni_sadrzaj>
      <item>MARIJER j.d.o.o., OIB 75186474609, Kauzlarićev prilaz 15, 10000 Zagreb</item>
    </izvorni_sadrzaj>
    <derivirana_varijabla naziv="DomainObject.Predmet.ProtuStrankaListFormatedWithAdressOIB_1">
      <item>MARIJER j.d.o.o., OIB 75186474609, Kauzlarićev prilaz 15, 10000 Zagreb</item>
    </derivirana_varijabla>
  </DomainObject.Predmet.ProtuStrankaListFormatedWithAdressOIB>
  <DomainObject.Predmet.ProtuStrankaListNazivFormated>
    <izvorni_sadrzaj>
      <item>MARIJER j.d.o.o.</item>
    </izvorni_sadrzaj>
    <derivirana_varijabla naziv="DomainObject.Predmet.ProtuStrankaListNazivFormated_1">
      <item>MARIJER j.d.o.o.</item>
    </derivirana_varijabla>
  </DomainObject.Predmet.ProtuStrankaListNazivFormated>
  <DomainObject.Predmet.ProtuStrankaListNazivFormatedOIB>
    <izvorni_sadrzaj>
      <item>MARIJER j.d.o.o., OIB 75186474609</item>
    </izvorni_sadrzaj>
    <derivirana_varijabla naziv="DomainObject.Predmet.ProtuStrankaListNazivFormatedOIB_1">
      <item>MARIJER j.d.o.o., OIB 75186474609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2019.</izvorni_sadrzaj>
    <derivirana_varijabla naziv="DomainObject.Datum_1">6.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MARIJER j.d.o.o.</izvorni_sadrzaj>
    <derivirana_varijabla naziv="DomainObject.Predmet.ProtustrankaIDrugi_1">MARIJER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MARIJER j.d.o.o., OIB 75186474609, Kauzlarićev prilaz 15, 10000 Zagreb</izvorni_sadrzaj>
    <derivirana_varijabla naziv="DomainObject.Predmet.ProtustrankaIDrugiAdressOIB_1">MARIJER j.d.o.o., OIB 75186474609, Kauzlarićev prilaz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MARIJER j.d.o.o.</item>
      <item>FINA Regionalni centar Zagreb</item>
    </izvorni_sadrzaj>
    <derivirana_varijabla naziv="DomainObject.Predmet.SudioniciListNaziv_1">
      <item>MARIJER j.d.o.o.</item>
      <item>FINA Regionalni centar Zagreb</item>
    </derivirana_varijabla>
  </DomainObject.Predmet.SudioniciListNaziv>
  <DomainObject.Predmet.SudioniciListAdressOIB>
    <izvorni_sadrzaj>
      <item>MARIJER j.d.o.o., OIB 75186474609, Kauzlarićev prilaz 15,10000 Zagreb</item>
      <item>FINA Regionalni centar Zagreb, OIB 85821130368, Trg svibanjskih žrtava 1995. 1,10000 Zagreb</item>
    </izvorni_sadrzaj>
    <derivirana_varijabla naziv="DomainObject.Predmet.SudioniciListAdressOIB_1">
      <item>MARIJER j.d.o.o., OIB 75186474609, Kauzlarićev prilaz 15,10000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75186474609</item>
      <item>, OIB 85821130368</item>
    </izvorni_sadrzaj>
    <derivirana_varijabla naziv="DomainObject.Predmet.SudioniciListNazivOIB_1">
      <item>, OIB 75186474609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Maša  Šoštarko, OIB 30793582245, Brodska 26, 31000 Osijek</item>
    </izvorni_sadrzaj>
    <derivirana_varijabla naziv="DomainObject.Predmet.StecajniUpraviteljiListAddressOIB_1">
      <item>Maša  Šoštarko, OIB 30793582245, Brodska 26,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AA64EE-03C1-4D4C-AB93-9CE0FB768A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561</properties:Words>
  <properties:Characters>3130</properties:Characters>
  <properties:Lines>82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2019-02-06T08:47:00Z</dcterms:created>
  <dc:creator>Mirjana Mlinarić</dc:creator>
  <cp:lastModifiedBy>Ljiljana Floršić</cp:lastModifiedBy>
  <cp:lastPrinted>2019-02-06T08:49:00Z</cp:lastPrinted>
  <dcterms:modified xmlns:xsi="http://www.w3.org/2001/XMLSchema-instance" xsi:type="dcterms:W3CDTF">2019-02-06T08:50:00Z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(St-1393-19 - otvaranje-zaključenje -Maša Šoštarko.docx)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