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07f4" w14:paraId="3d007f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F6FA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St-6890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0696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938DB" w:rsidRPr="00F938DB">
        <w:t xml:space="preserve"> </w:t>
      </w:r>
      <w:r w:rsidR="00F938DB" w:rsidRP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j.d.o.o., Zlatar, Varaždinska 50a, MBS: 080906012, OIB: 99418170610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2F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02. rujn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F6748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F938DB" w:rsidRP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j.d.o.o., Zlatar, Varaždinska 50a, MBS: 080906012, OIB: 99418170610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C768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C7682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Hudoletnjak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Zavojna ulica 3,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Ivanec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F67482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F938DB" w:rsidRPr="00F938DB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j.d.o.o., Zlatar, Varaždinska 50a, MBS: 080906012, OIB: 99418170610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673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E2F47">
        <w:rPr>
          <w:rFonts w:cs="Times New Roman" w:eastAsia="Times New Roman" w:hAnsi="Times New Roman" w:ascii="Times New Roman"/>
          <w:sz w:val="24"/>
          <w:szCs w:val="20"/>
          <w:lang w:eastAsia="hr-HR"/>
        </w:rPr>
        <w:t>02.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E392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0F6FA6">
      <w:rPr>
        <w:rFonts w:cs="Times New Roman" w:hAnsi="Times New Roman" w:ascii="Times New Roman"/>
        <w:sz w:val="24"/>
        <w:szCs w:val="24"/>
      </w:rPr>
      <w:t>890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0F6FA6"/>
    <w:rsid w:val="001156F9"/>
    <w:rsid w:val="0012132B"/>
    <w:rsid w:val="0012235D"/>
    <w:rsid w:val="00131324"/>
    <w:rsid w:val="0014796A"/>
    <w:rsid w:val="0017646E"/>
    <w:rsid w:val="001B6BD3"/>
    <w:rsid w:val="001E246A"/>
    <w:rsid w:val="001E2F47"/>
    <w:rsid w:val="002242F1"/>
    <w:rsid w:val="00254826"/>
    <w:rsid w:val="0026737C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C7682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02553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255D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0696B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2433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3921"/>
    <w:rsid w:val="00DE5400"/>
    <w:rsid w:val="00DE71BE"/>
    <w:rsid w:val="00DF3772"/>
    <w:rsid w:val="00E01338"/>
    <w:rsid w:val="00E33FF7"/>
    <w:rsid w:val="00E45D22"/>
    <w:rsid w:val="00E66711"/>
    <w:rsid w:val="00E737E4"/>
    <w:rsid w:val="00E74B87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67482"/>
    <w:rsid w:val="00F70F02"/>
    <w:rsid w:val="00F83F15"/>
    <w:rsid w:val="00F938DB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E3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9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E39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E39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E39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E3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9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E39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E39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E39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6890</izvorni_sadrzaj>
    <derivirana_varijabla naziv="DomainObject.Predmet.Broj_1">6890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St-6890/2015</izvorni_sadrzaj>
    <derivirana_varijabla naziv="DomainObject.Predmet.OznakaBroj_1">St-6890/2015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RAPO j.d.o.o. zastupanog po punomoćniku Ante Rapić</izvorni_sadrzaj>
    <derivirana_varijabla naziv="DomainObject.Predmet.ProtustrankaFormated_1">  B.P. RAPO j.d.o.o. zastupanog po punomoćniku Ante Rapić</derivirana_varijabla>
  </DomainObject.Predmet.ProtustrankaFormated>
  <DomainObject.Predmet.ProtustrankaFormatedOIB>
    <izvorni_sadrzaj>  B.P. RAPO j.d.o.o., OIB 99418170610 zastupanog po punomoćniku Ante Rapić</izvorni_sadrzaj>
    <derivirana_varijabla naziv="DomainObject.Predmet.ProtustrankaFormatedOIB_1">  B.P. RAPO j.d.o.o., OIB 99418170610 zastupanog po punomoćniku Ante Rapić</derivirana_varijabla>
  </DomainObject.Predmet.ProtustrankaFormatedOIB>
  <DomainObject.Predmet.ProtustrankaFormatedWithAdress>
    <izvorni_sadrzaj> B.P. RAPO j.d.o.o., Varaždinska 50a, 49250 Zlatar zastupanog po punomoćniku Ante Rapić</izvorni_sadrzaj>
    <derivirana_varijabla naziv="DomainObject.Predmet.ProtustrankaFormatedWithAdress_1"> B.P. RAPO j.d.o.o., Varaždinska 50a, 49250 Zlatar zastupanog po punomoćniku Ante Rapić</derivirana_varijabla>
  </DomainObject.Predmet.ProtustrankaFormatedWithAdress>
  <DomainObject.Predmet.ProtustrankaFormatedWithAdressOIB>
    <izvorni_sadrzaj> B.P. RAPO j.d.o.o., OIB 99418170610, Varaždinska 50a, 49250 Zlatar zastupanog po punomoćniku Ante Rapić</izvorni_sadrzaj>
    <derivirana_varijabla naziv="DomainObject.Predmet.ProtustrankaFormatedWithAdressOIB_1"> B.P. RAPO j.d.o.o., OIB 99418170610, Varaždinska 50a, 49250 Zlatar zastupanog po punomoćniku Ante Rapić</derivirana_varijabla>
  </DomainObject.Predmet.ProtustrankaFormatedWithAdressOIB>
  <DomainObject.Predmet.ProtustrankaWithAdress>
    <izvorni_sadrzaj>B.P. RAPO j.d.o.o. Varaždinska 50a, 49250 Zlatar</izvorni_sadrzaj>
    <derivirana_varijabla naziv="DomainObject.Predmet.ProtustrankaWithAdress_1">B.P. RAPO j.d.o.o. Varaždinska 50a, 49250 Zlatar</derivirana_varijabla>
  </DomainObject.Predmet.ProtustrankaWithAdress>
  <DomainObject.Predmet.ProtustrankaWithAdressOIB>
    <izvorni_sadrzaj>B.P. RAPO j.d.o.o., OIB 99418170610, Varaždinska 50a, 49250 Zlatar</izvorni_sadrzaj>
    <derivirana_varijabla naziv="DomainObject.Predmet.ProtustrankaWithAdressOIB_1">B.P. RAPO j.d.o.o., OIB 99418170610, Varaždinska 50a, 49250 Zlatar</derivirana_varijabla>
  </DomainObject.Predmet.ProtustrankaWithAdressOIB>
  <DomainObject.Predmet.ProtustrankaNazivFormated>
    <izvorni_sadrzaj>B.P. RAPO j.d.o.o.</izvorni_sadrzaj>
    <derivirana_varijabla naziv="DomainObject.Predmet.ProtustrankaNazivFormated_1">B.P. RAPO j.d.o.o.</derivirana_varijabla>
  </DomainObject.Predmet.ProtustrankaNazivFormated>
  <DomainObject.Predmet.ProtustrankaNazivFormatedOIB>
    <izvorni_sadrzaj>B.P. RAPO j.d.o.o., OIB 99418170610</izvorni_sadrzaj>
    <derivirana_varijabla naziv="DomainObject.Predmet.ProtustrankaNazivFormatedOIB_1">B.P. RAPO j.d.o.o., OIB 99418170610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B.P. RAPO j.d.o.o. zastupanog po punomoćniku Ante Rapić</item>
    </izvorni_sadrzaj>
    <derivirana_varijabla naziv="DomainObject.Predmet.ProtuStrankaListFormated_1">
      <item>B.P. RAPO j.d.o.o. zastupanog po punomoćniku Ante Rapić</item>
    </derivirana_varijabla>
  </DomainObject.Predmet.ProtuStrankaListFormated>
  <DomainObject.Predmet.ProtuStrankaListFormatedOIB>
    <izvorni_sadrzaj>
      <item>B.P. RAPO j.d.o.o., OIB 99418170610 zastupanog po punomoćniku Ante Rapić</item>
    </izvorni_sadrzaj>
    <derivirana_varijabla naziv="DomainObject.Predmet.ProtuStrankaListFormatedOIB_1">
      <item>B.P. RAPO j.d.o.o., OIB 99418170610 zastupanog po punomoćniku Ante Rapić</item>
    </derivirana_varijabla>
  </DomainObject.Predmet.ProtuStrankaListFormatedOIB>
  <DomainObject.Predmet.ProtuStrankaListFormatedWithAdress>
    <izvorni_sadrzaj>
      <item>B.P. RAPO j.d.o.o., Varaždinska 50a, 49250 Zlatar zastupanog po punomoćniku Ante Rapić</item>
    </izvorni_sadrzaj>
    <derivirana_varijabla naziv="DomainObject.Predmet.ProtuStrankaListFormatedWithAdress_1">
      <item>B.P. RAPO j.d.o.o., Varaždinska 50a, 49250 Zlatar zastupanog po punomoćniku Ante Rapić</item>
    </derivirana_varijabla>
  </DomainObject.Predmet.ProtuStrankaListFormatedWithAdress>
  <DomainObject.Predmet.ProtuStrankaListFormatedWithAdressOIB>
    <izvorni_sadrzaj>
      <item>B.P. RAPO j.d.o.o., OIB 99418170610, Varaždinska 50a, 49250 Zlatar zastupanog po punomoćniku Ante Rapić</item>
    </izvorni_sadrzaj>
    <derivirana_varijabla naziv="DomainObject.Predmet.ProtuStrankaListFormatedWithAdressOIB_1">
      <item>B.P. RAPO j.d.o.o., OIB 99418170610, Varaždinska 50a, 49250 Zlatar zastupanog po punomoćniku Ante Rapić</item>
    </derivirana_varijabla>
  </DomainObject.Predmet.ProtuStrankaListFormatedWithAdressOIB>
  <DomainObject.Predmet.ProtuStrankaListNazivFormated>
    <izvorni_sadrzaj>
      <item>B.P. RAPO j.d.o.o.</item>
    </izvorni_sadrzaj>
    <derivirana_varijabla naziv="DomainObject.Predmet.ProtuStrankaListNazivFormated_1">
      <item>B.P. RAPO j.d.o.o.</item>
    </derivirana_varijabla>
  </DomainObject.Predmet.ProtuStrankaListNazivFormated>
  <DomainObject.Predmet.ProtuStrankaListNazivFormatedOIB>
    <izvorni_sadrzaj>
      <item>B.P. RAPO j.d.o.o., OIB 99418170610</item>
    </izvorni_sadrzaj>
    <derivirana_varijabla naziv="DomainObject.Predmet.ProtuStrankaListNazivFormatedOIB_1">
      <item>B.P. RAPO j.d.o.o., OIB 99418170610</item>
    </derivirana_varijabla>
  </DomainObject.Predmet.ProtuStrankaListNazivFormatedOIB>
  <DomainObject.Predmet.OstaliListFormated>
    <izvorni_sadrzaj>
      <item>Ante Rapić punomoćnik sudionika u postupku B.P. RAPO j.d.o.o.</item>
    </izvorni_sadrzaj>
    <derivirana_varijabla naziv="DomainObject.Predmet.OstaliListFormated_1">
      <item>Ante Rapić punomoćnik sudionika u postupku B.P. RAPO j.d.o.o.</item>
    </derivirana_varijabla>
  </DomainObject.Predmet.OstaliListFormated>
  <DomainObject.Predmet.OstaliListFormatedOIB>
    <izvorni_sadrzaj>
      <item>Ante Rapić, OIB 37846847049 punomoćnik sudionika u postupku B.P. RAPO j.d.o.o.</item>
    </izvorni_sadrzaj>
    <derivirana_varijabla naziv="DomainObject.Predmet.OstaliListFormatedOIB_1">
      <item>Ante Rapić, OIB 37846847049 punomoćnik sudionika u postupku B.P. RAPO j.d.o.o.</item>
    </derivirana_varijabla>
  </DomainObject.Predmet.OstaliListFormatedOIB>
  <DomainObject.Predmet.OstaliListFormatedWithAdress>
    <izvorni_sadrzaj>
      <item>Ante Rapić, Rapići 11, 21201 Ljubitovica punomoćnik sudionika u postupku B.P. RAPO j.d.o.o.</item>
    </izvorni_sadrzaj>
    <derivirana_varijabla naziv="DomainObject.Predmet.OstaliListFormatedWithAdress_1">
      <item>Ante Rapić, Rapići 11, 21201 Ljubitovica punomoćnik sudionika u postupku B.P. RAPO j.d.o.o.</item>
    </derivirana_varijabla>
  </DomainObject.Predmet.OstaliListFormatedWithAdress>
  <DomainObject.Predmet.OstaliListFormatedWithAdressOIB>
    <izvorni_sadrzaj>
      <item>Ante Rapić, OIB 37846847049, Rapići 11, 21201 Ljubitovica punomoćnik sudionika u postupku B.P. RAPO j.d.o.o.</item>
    </izvorni_sadrzaj>
    <derivirana_varijabla naziv="DomainObject.Predmet.OstaliListFormatedWithAdressOIB_1">
      <item>Ante Rapić, OIB 37846847049, Rapići 11, 21201 Ljubitovica punomoćnik sudionika u postupku B.P. RAPO j.d.o.o.</item>
    </derivirana_varijabla>
  </DomainObject.Predmet.OstaliListFormatedWithAdressOIB>
  <DomainObject.Predmet.OstaliListNazivFormated>
    <izvorni_sadrzaj>
      <item>Ante Rapić</item>
    </izvorni_sadrzaj>
    <derivirana_varijabla naziv="DomainObject.Predmet.OstaliListNazivFormated_1">
      <item>Ante Rapić</item>
    </derivirana_varijabla>
  </DomainObject.Predmet.OstaliListNazivFormated>
  <DomainObject.Predmet.OstaliListNazivFormatedOIB>
    <izvorni_sadrzaj>
      <item>Ante Rapić, OIB 37846847049</item>
    </izvorni_sadrzaj>
    <derivirana_varijabla naziv="DomainObject.Predmet.OstaliListNazivFormatedOIB_1">
      <item>Ante Rapić, OIB 37846847049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B.P. RAPO j.d.o.o.</izvorni_sadrzaj>
    <derivirana_varijabla naziv="DomainObject.Predmet.ProtustrankaIDrugi_1">B.P. RAPO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B.P. RAPO j.d.o.o., OIB 99418170610, Varaždinska 50a, 49250 Zlatar</izvorni_sadrzaj>
    <derivirana_varijabla naziv="DomainObject.Predmet.ProtustrankaIDrugiAdressOIB_1">B.P. RAPO j.d.o.o., OIB 99418170610, Varaždinska 50a,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B.P. RAPO j.d.o.o.</item>
      <item>Ante Rapić</item>
    </izvorni_sadrzaj>
    <derivirana_varijabla naziv="DomainObject.Predmet.SudioniciListNaziv_1">
      <item>FINA Regionalni centar Zagreb</item>
      <item>B.P. RAPO j.d.o.o.</item>
      <item>Ante Rapić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B.P. RAPO j.d.o.o., OIB 99418170610, Varaždinska 50a,49250 Zlatar</item>
      <item>Ante Rapić, OIB 37846847049, Rapići 11,21201 Ljubitovica</item>
    </izvorni_sadrzaj>
    <derivirana_varijabla naziv="DomainObject.Predmet.SudioniciListAdressOIB_1">
      <item>FINA Regionalni centar Zagreb, OIB 85821130368, Trg svibanjskih žrtava 1995. 1,10000 Zagreb</item>
      <item>B.P. RAPO j.d.o.o., OIB 99418170610, Varaždinska 50a,49250 Zlatar</item>
      <item>Ante Rapić, OIB 37846847049, Rapići 11,21201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99418170610</item>
      <item>, OIB 37846847049</item>
    </izvorni_sadrzaj>
    <derivirana_varijabla naziv="DomainObject.Predmet.SudioniciListNazivOIB_1">
      <item>, OIB 85821130368</item>
      <item>, OIB 99418170610</item>
      <item>, OIB 37846847049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2756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2016-09-02T07:48:00Z</dcterms:created>
  <dc:creator>Ivan Turčić</dc:creator>
  <cp:lastModifiedBy>Ivan Turčić</cp:lastModifiedBy>
  <dcterms:modified xmlns:xsi="http://www.w3.org/2001/XMLSchema-instance" xsi:type="dcterms:W3CDTF">2016-09-02T07:52:00Z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