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4f63" w14:paraId="4484f63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E24CD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St-205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F0232A">
        <w:rPr>
          <w:rFonts w:cs="Times New Roman" w:hAnsi="Times New Roman" w:ascii="Times New Roman"/>
          <w:sz w:val="24"/>
          <w:szCs w:val="24"/>
        </w:rPr>
        <w:t xml:space="preserve"> </w:t>
      </w:r>
      <w:r w:rsidR="00E24CD5" w:rsidRPr="00E24CD5">
        <w:rPr>
          <w:rFonts w:cs="Times New Roman" w:hAnsi="Times New Roman" w:ascii="Times New Roman"/>
          <w:sz w:val="24"/>
          <w:szCs w:val="24"/>
        </w:rPr>
        <w:t>OTOČNI RADIO KORNATI d.o.o.</w:t>
      </w:r>
      <w:r w:rsidR="00E24CD5">
        <w:rPr>
          <w:rFonts w:cs="Times New Roman" w:hAnsi="Times New Roman" w:ascii="Times New Roman"/>
          <w:sz w:val="24"/>
          <w:szCs w:val="24"/>
        </w:rPr>
        <w:t xml:space="preserve"> iz Murtera, Butina 2, OIB: </w:t>
      </w:r>
      <w:r w:rsidR="00E24CD5" w:rsidRPr="00E24CD5">
        <w:rPr>
          <w:rFonts w:cs="Times New Roman" w:hAnsi="Times New Roman" w:ascii="Times New Roman"/>
          <w:sz w:val="24"/>
          <w:szCs w:val="24"/>
        </w:rPr>
        <w:t>19791945399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313C">
        <w:rPr>
          <w:rFonts w:cs="Times New Roman" w:hAnsi="Times New Roman" w:ascii="Times New Roman"/>
          <w:sz w:val="24"/>
          <w:szCs w:val="24"/>
        </w:rPr>
        <w:t>26</w:t>
      </w:r>
      <w:r w:rsidR="00E24CD5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E24CD5" w:rsidRPr="00E24CD5">
        <w:rPr>
          <w:rFonts w:cs="Times New Roman" w:hAnsi="Times New Roman" w:ascii="Times New Roman"/>
          <w:sz w:val="24"/>
          <w:szCs w:val="24"/>
        </w:rPr>
        <w:t>OTOČNI RADIO KORNATI d.o.o.</w:t>
      </w:r>
      <w:r w:rsidR="00E24CD5">
        <w:rPr>
          <w:rFonts w:cs="Times New Roman" w:hAnsi="Times New Roman" w:ascii="Times New Roman"/>
          <w:sz w:val="24"/>
          <w:szCs w:val="24"/>
        </w:rPr>
        <w:t xml:space="preserve"> iz Murtera, Butina 2, OIB: </w:t>
      </w:r>
      <w:r w:rsidR="00E24CD5" w:rsidRPr="00E24CD5">
        <w:rPr>
          <w:rFonts w:cs="Times New Roman" w:hAnsi="Times New Roman" w:ascii="Times New Roman"/>
          <w:sz w:val="24"/>
          <w:szCs w:val="24"/>
        </w:rPr>
        <w:t>19791945399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E24CD5">
        <w:rPr>
          <w:rFonts w:cs="Times New Roman" w:hAnsi="Times New Roman" w:ascii="Times New Roman"/>
          <w:sz w:val="24"/>
          <w:szCs w:val="24"/>
        </w:rPr>
        <w:t>-205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E24CD5" w:rsidRPr="00E24CD5">
        <w:rPr>
          <w:rFonts w:cs="Times New Roman" w:hAnsi="Times New Roman" w:ascii="Times New Roman"/>
          <w:sz w:val="24"/>
          <w:szCs w:val="24"/>
        </w:rPr>
        <w:t>OTOČNI RADIO KORNATI d.o.o.</w:t>
      </w:r>
      <w:r w:rsidR="00E24CD5">
        <w:rPr>
          <w:rFonts w:cs="Times New Roman" w:hAnsi="Times New Roman" w:ascii="Times New Roman"/>
          <w:sz w:val="24"/>
          <w:szCs w:val="24"/>
        </w:rPr>
        <w:t xml:space="preserve"> iz Murtera, Butina 2, OIB: </w:t>
      </w:r>
      <w:r w:rsidR="00E24CD5" w:rsidRPr="00E24CD5">
        <w:rPr>
          <w:rFonts w:cs="Times New Roman" w:hAnsi="Times New Roman" w:ascii="Times New Roman"/>
          <w:sz w:val="24"/>
          <w:szCs w:val="24"/>
        </w:rPr>
        <w:t>19791945399</w:t>
      </w:r>
      <w:r w:rsidR="00A62775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E24CD5">
        <w:rPr>
          <w:rFonts w:cs="Times New Roman" w:hAnsi="Times New Roman" w:ascii="Times New Roman"/>
          <w:sz w:val="24"/>
          <w:szCs w:val="24"/>
        </w:rPr>
        <w:t>12. veljače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E24CD5">
        <w:rPr>
          <w:rFonts w:cs="Times New Roman" w:hAnsi="Times New Roman" w:ascii="Times New Roman"/>
          <w:sz w:val="24"/>
          <w:szCs w:val="24"/>
        </w:rPr>
        <w:t>15. veljače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E24CD5">
        <w:rPr>
          <w:rFonts w:cs="Times New Roman" w:hAnsi="Times New Roman" w:ascii="Times New Roman"/>
          <w:sz w:val="24"/>
          <w:szCs w:val="24"/>
        </w:rPr>
        <w:t xml:space="preserve">kojeg isti nije dostavio, stoga je sud rješenjem od 30. Svibnja 2016.g. imenovao privremenog stečajnog upravitelja, koji je ispitao je li imovina dužnika dostatna za pokriće troškova stečajnog postupka. 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24CD5" w:rsidP="00E24CD5" w:rsidR="00E24CD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2 -                                             9 St-205/2016</w:t>
      </w:r>
    </w:p>
    <w:p w:rsidRDefault="00E24CD5" w:rsidP="00E24CD5" w:rsidR="00E24C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24CD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E24CD5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>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313C">
        <w:rPr>
          <w:rFonts w:cs="Times New Roman" w:hAnsi="Times New Roman" w:ascii="Times New Roman"/>
          <w:sz w:val="24"/>
          <w:szCs w:val="24"/>
        </w:rPr>
        <w:t>26</w:t>
      </w:r>
      <w:r w:rsidR="00E24CD5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B643C4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C05" w:rsidP="00E67C3C" w:rsidR="00A90C05">
      <w:pPr>
        <w:spacing w:lineRule="auto" w:line="240" w:after="0"/>
      </w:pPr>
      <w:r>
        <w:separator/>
      </w:r>
    </w:p>
  </w:endnote>
  <w:endnote w:id="0" w:type="continuationSeparator">
    <w:p w:rsidRDefault="00A90C05" w:rsidP="00E67C3C" w:rsidR="00A90C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C05" w:rsidP="00E67C3C" w:rsidR="00A90C05">
      <w:pPr>
        <w:spacing w:lineRule="auto" w:line="240" w:after="0"/>
      </w:pPr>
      <w:r>
        <w:separator/>
      </w:r>
    </w:p>
  </w:footnote>
  <w:footnote w:id="0" w:type="continuationSeparator">
    <w:p w:rsidRDefault="00A90C05" w:rsidP="00E67C3C" w:rsidR="00A90C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540593"/>
    <w:rsid w:val="0055313C"/>
    <w:rsid w:val="00557B3D"/>
    <w:rsid w:val="0058627E"/>
    <w:rsid w:val="006F1BDF"/>
    <w:rsid w:val="008967A5"/>
    <w:rsid w:val="008B7C03"/>
    <w:rsid w:val="00A43D9A"/>
    <w:rsid w:val="00A62775"/>
    <w:rsid w:val="00A77D7C"/>
    <w:rsid w:val="00A90C05"/>
    <w:rsid w:val="00B643C4"/>
    <w:rsid w:val="00C03079"/>
    <w:rsid w:val="00C11B57"/>
    <w:rsid w:val="00CB0B39"/>
    <w:rsid w:val="00D12EBE"/>
    <w:rsid w:val="00E24CD5"/>
    <w:rsid w:val="00E51EF3"/>
    <w:rsid w:val="00E67C3C"/>
    <w:rsid w:val="00EE523F"/>
    <w:rsid w:val="00F0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553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1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553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1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RADIO KORNATI društvo s ograničenom odgovornošću za emitiranje radijskog programa</izvorni_sadrzaj>
    <derivirana_varijabla naziv="DomainObject.Predmet.ProtustrankaFormated_1">  OTOČNI RADIO KORNATI društvo s ograničenom odgovornošću za emitiranje radijskog programa</derivirana_varijabla>
  </DomainObject.Predmet.ProtustrankaFormated>
  <DomainObject.Predmet.ProtustrankaFormatedOIB>
    <izvorni_sadrzaj>  OTOČNI RADIO KORNATI društvo s ograničenom odgovornošću za emitiranje radijskog programa, OIB 19791945399</izvorni_sadrzaj>
    <derivirana_varijabla naziv="DomainObject.Predmet.ProtustrankaFormatedOIB_1">  OTOČNI RADIO KORNATI društvo s ograničenom odgovornošću za emitiranje radijskog programa, OIB 19791945399</derivirana_varijabla>
  </DomainObject.Predmet.ProtustrankaFormatedOIB>
  <DomainObject.Predmet.ProtustrankaFormatedWithAdress>
    <izvorni_sadrzaj> OTOČNI RADIO KORNATI društvo s ograničenom odgovornošću za emitiranje radijskog programa, Butina 2, 22243 Murter</izvorni_sadrzaj>
    <derivirana_varijabla naziv="DomainObject.Predmet.ProtustrankaFormatedWithAdress_1"> OTOČNI RADIO KORNATI društvo s ograničenom odgovornošću za emitiranje radijskog programa, Butina 2, 22243 Murter</derivirana_varijabla>
  </DomainObject.Predmet.ProtustrankaFormatedWithAdress>
  <DomainObject.Predmet.ProtustrankaFormatedWithAdressOIB>
    <izvorni_sadrzaj> OTOČNI RADIO KORNATI društvo s ograničenom odgovornošću za emitiranje radijskog programa, OIB 19791945399, Butina 2, 22243 Murter</izvorni_sadrzaj>
    <derivirana_varijabla naziv="DomainObject.Predmet.ProtustrankaFormatedWithAdressOIB_1"> OTOČNI RADIO KORNATI društvo s ograničenom odgovornošću za emitiranje radijskog programa, OIB 19791945399, Butina 2, 22243 Murter</derivirana_varijabla>
  </DomainObject.Predmet.ProtustrankaFormatedWithAdressOIB>
  <DomainObject.Predmet.ProtustrankaWithAdress>
    <izvorni_sadrzaj>OTOČNI RADIO KORNATI društvo s ograničenom odgovornošću za emitiranje radijskog programa Butina 2, 22243 Murter</izvorni_sadrzaj>
    <derivirana_varijabla naziv="DomainObject.Predmet.ProtustrankaWithAdress_1">OTOČNI RADIO KORNATI društvo s ograničenom odgovornošću za emitiranje radijskog programa Butina 2, 22243 Murter</derivirana_varijabla>
  </DomainObject.Predmet.ProtustrankaWithAdress>
  <DomainObject.Predmet.ProtustrankaWithAdressOIB>
    <izvorni_sadrzaj>OTOČNI RADIO KORNATI društvo s ograničenom odgovornošću za emitiranje radijskog programa, OIB 19791945399, Butina 2, 22243 Murter</izvorni_sadrzaj>
    <derivirana_varijabla naziv="DomainObject.Predmet.ProtustrankaWithAdressOIB_1">OTOČNI RADIO KORNATI društvo s ograničenom odgovornošću za emitiranje radijskog programa, OIB 19791945399, Butina 2, 22243 Murter</derivirana_varijabla>
  </DomainObject.Predmet.ProtustrankaWithAdressOIB>
  <DomainObject.Predmet.ProtustrankaNazivFormated>
    <izvorni_sadrzaj>OTOČNI RADIO KORNATI društvo s ograničenom odgovornošću za emitiranje radijskog programa</izvorni_sadrzaj>
    <derivirana_varijabla naziv="DomainObject.Predmet.ProtustrankaNazivFormated_1">OTOČNI RADIO KORNATI društvo s ograničenom odgovornošću za emitiranje radijskog programa</derivirana_varijabla>
  </DomainObject.Predmet.ProtustrankaNazivFormated>
  <DomainObject.Predmet.ProtustrankaNazivFormatedOIB>
    <izvorni_sadrzaj>OTOČNI RADIO KORNATI društvo s ograničenom odgovornošću za emitiranje radijskog programa, OIB 19791945399</izvorni_sadrzaj>
    <derivirana_varijabla naziv="DomainObject.Predmet.ProtustrankaNazivFormatedOIB_1">OTOČNI RADIO KORNATI društvo s ograničenom odgovornošću za emitiranje radijskog programa, OIB 19791945399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OTOČNI RADIO KORNATI društvo s ograničenom odgovornošću za emitiranje radijskog programa</item>
    </izvorni_sadrzaj>
    <derivirana_varijabla naziv="DomainObject.Predmet.ProtuStrankaListFormated_1">
      <item>OTOČNI RADIO KORNATI društvo s ograničenom odgovornošću za emitiranje radijskog programa</item>
    </derivirana_varijabla>
  </DomainObject.Predmet.ProtuStrankaListFormated>
  <DomainObject.Predmet.ProtuStrankaListFormatedOIB>
    <izvorni_sadrzaj>
      <item>OTOČNI RADIO KORNATI društvo s ograničenom odgovornošću za emitiranje radijskog programa, OIB 19791945399</item>
    </izvorni_sadrzaj>
    <derivirana_varijabla naziv="DomainObject.Predmet.ProtuStrankaListFormatedOIB_1">
      <item>OTOČNI RADIO KORNATI društvo s ograničenom odgovornošću za emitiranje radijskog programa, OIB 19791945399</item>
    </derivirana_varijabla>
  </DomainObject.Predmet.ProtuStrankaListFormatedOIB>
  <DomainObject.Predmet.ProtuStrankaListFormatedWithAdress>
    <izvorni_sadrzaj>
      <item>OTOČNI RADIO KORNATI društvo s ograničenom odgovornošću za emitiranje radijskog programa, Butina 2, 22243 Murter</item>
    </izvorni_sadrzaj>
    <derivirana_varijabla naziv="DomainObject.Predmet.ProtuStrankaListFormatedWithAdress_1">
      <item>OTOČNI RADIO KORNATI društvo s ograničenom odgovornošću za emitiranje radijskog programa, Butina 2, 22243 Murter</item>
    </derivirana_varijabla>
  </DomainObject.Predmet.ProtuStrankaListFormatedWithAdress>
  <DomainObject.Predmet.ProtuStrankaListFormatedWithAdressOIB>
    <izvorni_sadrzaj>
      <item>OTOČNI RADIO KORNATI društvo s ograničenom odgovornošću za emitiranje radijskog programa, OIB 19791945399, Butina 2, 22243 Murter</item>
    </izvorni_sadrzaj>
    <derivirana_varijabla naziv="DomainObject.Predmet.ProtuStrankaListFormatedWithAdressOIB_1">
      <item>OTOČNI RADIO KORNATI društvo s ograničenom odgovornošću za emitiranje radijskog programa, OIB 19791945399, Butina 2, 22243 Murter</item>
    </derivirana_varijabla>
  </DomainObject.Predmet.ProtuStrankaListFormatedWithAdressOIB>
  <DomainObject.Predmet.ProtuStrankaListNazivFormated>
    <izvorni_sadrzaj>
      <item>OTOČNI RADIO KORNATI društvo s ograničenom odgovornošću za emitiranje radijskog programa</item>
    </izvorni_sadrzaj>
    <derivirana_varijabla naziv="DomainObject.Predmet.ProtuStrankaListNazivFormated_1">
      <item>OTOČNI RADIO KORNATI društvo s ograničenom odgovornošću za emitiranje radijskog programa</item>
    </derivirana_varijabla>
  </DomainObject.Predmet.ProtuStrankaListNazivFormated>
  <DomainObject.Predmet.ProtuStrankaListNazivFormatedOIB>
    <izvorni_sadrzaj>
      <item>OTOČNI RADIO KORNATI društvo s ograničenom odgovornošću za emitiranje radijskog programa, OIB 19791945399</item>
    </izvorni_sadrzaj>
    <derivirana_varijabla naziv="DomainObject.Predmet.ProtuStrankaListNazivFormatedOIB_1">
      <item>OTOČNI RADIO KORNATI društvo s ograničenom odgovornošću za emitiranje radijskog programa, OIB 19791945399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OTOČNI RADIO KORNATI društvo s ograničenom odgovornošću za emitiranje radijskog programa</izvorni_sadrzaj>
    <derivirana_varijabla naziv="DomainObject.Predmet.ProtustrankaIDrugi_1">OTOČNI RADIO KORNATI društvo s ograničenom odgovornošću za emitiranje radijskog programa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OTOČNI RADIO KORNATI društvo s ograničenom odgovornošću za emitiranje radijskog programa, OIB 19791945399, Butina 2, 22243 Murter</izvorni_sadrzaj>
    <derivirana_varijabla naziv="DomainObject.Predmet.ProtustrankaIDrugiAdressOIB_1">OTOČNI RADIO KORNATI društvo s ograničenom odgovornošću za emitiranje radijskog programa, OIB 19791945399,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OTOČNI RADIO KORNATI društvo s ograničenom odgovornošću za emitiranje radijskog programa</item>
    </izvorni_sadrzaj>
    <derivirana_varijabla naziv="DomainObject.Predmet.SudioniciListNaziv_1">
      <item>FINA - RC Split</item>
      <item>OTOČNI RADIO KORNATI društvo s ograničenom odgovornošću za emitiranje radijskog programa</item>
    </derivirana_varijabla>
  </DomainObject.Predmet.SudioniciListNaziv>
  <DomainObject.Predmet.SudioniciListAdressOIB>
    <izvorni_sadrzaj>
      <item>FINA - RC Split, OIB 85821130368, Mažuranićevo šetalište 24 b,21000 Split</item>
      <item>OTOČNI RADIO KORNATI društvo s ograničenom odgovornošću za emitiranje radijskog programa, OIB 19791945399, Butina 2,22243 Murter</item>
    </izvorni_sadrzaj>
    <derivirana_varijabla naziv="DomainObject.Predmet.SudioniciListAdressOIB_1">
      <item>FINA - RC Split, OIB 85821130368, Mažuranićevo šetalište 24 b,21000 Split</item>
      <item>OTOČNI RADIO KORNATI društvo s ograničenom odgovornošću za emitiranje radijskog programa, OIB 19791945399,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19791945399</item>
    </izvorni_sadrzaj>
    <derivirana_varijabla naziv="DomainObject.Predmet.SudioniciListNazivOIB_1">
      <item>, OIB 85821130368</item>
      <item>, OIB 19791945399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2076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2016-09-26T08:55:00Z</dcterms:created>
  <dc:creator>Elizabeta Filipi</dc:creator>
  <cp:lastModifiedBy>Marina Gulin</cp:lastModifiedBy>
  <cp:lastPrinted>2016-05-13T08:38:00Z</cp:lastPrinted>
  <dcterms:modified xmlns:xsi="http://www.w3.org/2001/XMLSchema-instance" xsi:type="dcterms:W3CDTF">2016-09-26T11:04:00Z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