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a0da" w14:paraId="90fa0da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EA403B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9A399D">
        <w:t xml:space="preserve">    </w:t>
      </w:r>
      <w:r w:rsidR="00660E03">
        <w:t xml:space="preserve">      </w:t>
      </w:r>
      <w:r w:rsidR="009A399D">
        <w:t xml:space="preserve">  </w:t>
      </w:r>
      <w:r w:rsidR="00C20A9B">
        <w:t>89</w:t>
      </w:r>
      <w:r w:rsidRPr="00586DD5">
        <w:t>. St</w:t>
      </w:r>
      <w:r w:rsidR="00C20A9B">
        <w:t>-</w:t>
      </w:r>
      <w:r w:rsidR="001F0E6B">
        <w:t>4368/16-9</w:t>
      </w:r>
    </w:p>
    <w:p w:rsidRDefault="00EA403B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BD407D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</w:t>
      </w:r>
      <w:r w:rsidR="002229F4">
        <w:t xml:space="preserve"> povodu prijedloga predlagatelja </w:t>
      </w:r>
      <w:r w:rsidR="006F5771" w:rsidRPr="00070D63">
        <w:rPr>
          <w:lang w:val="pt-BR"/>
        </w:rPr>
        <w:t xml:space="preserve">FINANCIJSKA AGENCIJA, RC Zagreb, </w:t>
      </w:r>
      <w:r w:rsidR="006F5771" w:rsidRPr="00070D63">
        <w:t>Podružnica Zagreb, Trg svibanjskih žrtava 1995. 1, OIB: 85821130368,</w:t>
      </w:r>
      <w:r w:rsidR="006F5771" w:rsidRPr="00070D63">
        <w:rPr>
          <w:lang w:val="pt-BR"/>
        </w:rPr>
        <w:t xml:space="preserve"> za otvaranje stečajnog postupka nad dužnikom </w:t>
      </w:r>
      <w:r w:rsidR="001F0E6B">
        <w:t xml:space="preserve">DA-KLE j.d.o.o. za trgovinu i usluge, OIB 93465573578, Zagreb, </w:t>
      </w:r>
      <w:proofErr w:type="spellStart"/>
      <w:r w:rsidR="001F0E6B">
        <w:t>Nuštarska</w:t>
      </w:r>
      <w:proofErr w:type="spellEnd"/>
      <w:r w:rsidR="001F0E6B">
        <w:t xml:space="preserve"> 6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62E27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BD407D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1F0E6B">
        <w:t xml:space="preserve">DA-KLE j.d.o.o. za trgovinu i usluge, OIB 93465573578, Zagreb, </w:t>
      </w:r>
      <w:proofErr w:type="spellStart"/>
      <w:r w:rsidR="001F0E6B">
        <w:t>Nuštarska</w:t>
      </w:r>
      <w:proofErr w:type="spellEnd"/>
      <w:r w:rsidR="001F0E6B">
        <w:t xml:space="preserve"> 6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6F3FFE">
        <w:t>1. prosinca</w:t>
      </w:r>
      <w:r w:rsidR="00C20A9B" w:rsidRPr="00C20A9B">
        <w:t xml:space="preserve"> </w:t>
      </w:r>
      <w:r w:rsidR="00026C87">
        <w:t xml:space="preserve">2016. u </w:t>
      </w:r>
      <w:r w:rsidR="003A6AD6">
        <w:t>10</w:t>
      </w:r>
      <w:r w:rsidR="009C20B8">
        <w:t>:</w:t>
      </w:r>
      <w:r w:rsidR="001F0E6B">
        <w:t>2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  <w:r w:rsidR="002229F4">
        <w:t xml:space="preserve"> 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B03DDD" w:rsidR="00B03DDD">
      <w:pPr>
        <w:jc w:val="both"/>
      </w:pPr>
      <w:r>
        <w:t>-    zastupnik po zakonu dužnika</w:t>
      </w:r>
    </w:p>
    <w:p w:rsidRDefault="007F5BEE" w:rsidP="00B03DDD" w:rsidR="007F5BEE" w:rsidRPr="004D6A23">
      <w:pPr>
        <w:jc w:val="both"/>
      </w:pPr>
      <w:r>
        <w:t xml:space="preserve">-    </w:t>
      </w:r>
      <w:r w:rsidR="002229F4">
        <w:t>pravna osoba koja za dužnika obavlja poslove platnog prometa.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62E27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6F3FFE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6F3FFE" w:rsidR="006F3FFE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6F3FFE" w:rsidR="006F3FFE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FD3B1B" w:rsidR="00D03437" w:rsidRPr="00586DD5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03B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1A2F21"/>
    <w:rsid w:val="001C6A49"/>
    <w:rsid w:val="001F0E6B"/>
    <w:rsid w:val="0021087C"/>
    <w:rsid w:val="00212885"/>
    <w:rsid w:val="002229F4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A6AD6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C5042"/>
    <w:rsid w:val="005E3781"/>
    <w:rsid w:val="006208B6"/>
    <w:rsid w:val="0063051F"/>
    <w:rsid w:val="00660E03"/>
    <w:rsid w:val="00685A5E"/>
    <w:rsid w:val="00692286"/>
    <w:rsid w:val="006A22C0"/>
    <w:rsid w:val="006A796A"/>
    <w:rsid w:val="006B708C"/>
    <w:rsid w:val="006E4475"/>
    <w:rsid w:val="006F3FFE"/>
    <w:rsid w:val="006F5771"/>
    <w:rsid w:val="007141AF"/>
    <w:rsid w:val="007A5773"/>
    <w:rsid w:val="007A6843"/>
    <w:rsid w:val="007B3F07"/>
    <w:rsid w:val="007D05B4"/>
    <w:rsid w:val="007F5BEE"/>
    <w:rsid w:val="00880F0E"/>
    <w:rsid w:val="008B05F8"/>
    <w:rsid w:val="008D6FB5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D407D"/>
    <w:rsid w:val="00BF0BBF"/>
    <w:rsid w:val="00BF208C"/>
    <w:rsid w:val="00C20A9B"/>
    <w:rsid w:val="00C83A8C"/>
    <w:rsid w:val="00CD0B3B"/>
    <w:rsid w:val="00D03437"/>
    <w:rsid w:val="00D47D35"/>
    <w:rsid w:val="00D52AF3"/>
    <w:rsid w:val="00D52D3B"/>
    <w:rsid w:val="00D74489"/>
    <w:rsid w:val="00DB06B8"/>
    <w:rsid w:val="00DC5B26"/>
    <w:rsid w:val="00E07559"/>
    <w:rsid w:val="00E9131D"/>
    <w:rsid w:val="00EA403B"/>
    <w:rsid w:val="00EA7FA1"/>
    <w:rsid w:val="00EF7A29"/>
    <w:rsid w:val="00F378C1"/>
    <w:rsid w:val="00F4108B"/>
    <w:rsid w:val="00F41884"/>
    <w:rsid w:val="00FA16DF"/>
    <w:rsid w:val="00FA172D"/>
    <w:rsid w:val="00FC1039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2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08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08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08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08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2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0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08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0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0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4368</izvorni_sadrzaj>
    <derivirana_varijabla naziv="DomainObject.Predmet.Broj_1">4368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St-4368/2016</izvorni_sadrzaj>
    <derivirana_varijabla naziv="DomainObject.Predmet.OznakaBroj_1">St-4368/2016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DA-KLE j.d.o.o. za trgovinu i usluge zastupanog po punomoćniku Darko Kleković</izvorni_sadrzaj>
    <derivirana_varijabla naziv="DomainObject.Predmet.ProtustrankaFormated_1">  DA-KLE j.d.o.o. za trgovinu i usluge zastupanog po punomoćniku Darko Kleković</derivirana_varijabla>
  </DomainObject.Predmet.ProtustrankaFormated>
  <DomainObject.Predmet.ProtustrankaFormatedOIB>
    <izvorni_sadrzaj>  DA-KLE j.d.o.o. za trgovinu i usluge, OIB 93465573578 zastupanog po punomoćniku Darko Kleković</izvorni_sadrzaj>
    <derivirana_varijabla naziv="DomainObject.Predmet.ProtustrankaFormatedOIB_1">  DA-KLE j.d.o.o. za trgovinu i usluge, OIB 93465573578 zastupanog po punomoćniku Darko Kleković</derivirana_varijabla>
  </DomainObject.Predmet.ProtustrankaFormatedOIB>
  <DomainObject.Predmet.ProtustrankaFormatedWithAdress>
    <izvorni_sadrzaj> DA-KLE j.d.o.o. za trgovinu i usluge, Nuštarska 6, 10000 Zagreb zastupanog po punomoćniku Darko Kleković</izvorni_sadrzaj>
    <derivirana_varijabla naziv="DomainObject.Predmet.ProtustrankaFormatedWithAdress_1"> DA-KLE j.d.o.o. za trgovinu i usluge, Nuštarska 6, 10000 Zagreb zastupanog po punomoćniku Darko Kleković</derivirana_varijabla>
  </DomainObject.Predmet.ProtustrankaFormatedWithAdress>
  <DomainObject.Predmet.ProtustrankaFormatedWithAdressOIB>
    <izvorni_sadrzaj> DA-KLE j.d.o.o. za trgovinu i usluge, OIB 93465573578, Nuštarska 6, 10000 Zagreb zastupanog po punomoćniku Darko Kleković</izvorni_sadrzaj>
    <derivirana_varijabla naziv="DomainObject.Predmet.ProtustrankaFormatedWithAdressOIB_1"> DA-KLE j.d.o.o. za trgovinu i usluge, OIB 93465573578, Nuštarska 6, 10000 Zagreb zastupanog po punomoćniku Darko Kleković</derivirana_varijabla>
  </DomainObject.Predmet.ProtustrankaFormatedWithAdressOIB>
  <DomainObject.Predmet.ProtustrankaWithAdress>
    <izvorni_sadrzaj>DA-KLE j.d.o.o. za trgovinu i usluge Nuštarska 6, 10000 Zagreb</izvorni_sadrzaj>
    <derivirana_varijabla naziv="DomainObject.Predmet.ProtustrankaWithAdress_1">DA-KLE j.d.o.o. za trgovinu i usluge Nuštarska 6, 10000 Zagreb</derivirana_varijabla>
  </DomainObject.Predmet.ProtustrankaWithAdress>
  <DomainObject.Predmet.ProtustrankaWithAdressOIB>
    <izvorni_sadrzaj>DA-KLE j.d.o.o. za trgovinu i usluge, OIB 93465573578, Nuštarska 6, 10000 Zagreb</izvorni_sadrzaj>
    <derivirana_varijabla naziv="DomainObject.Predmet.ProtustrankaWithAdressOIB_1">DA-KLE j.d.o.o. za trgovinu i usluge, OIB 93465573578, Nuštarska 6, 10000 Zagreb</derivirana_varijabla>
  </DomainObject.Predmet.ProtustrankaWithAdressOIB>
  <DomainObject.Predmet.ProtustrankaNazivFormated>
    <izvorni_sadrzaj>DA-KLE j.d.o.o. za trgovinu i usluge</izvorni_sadrzaj>
    <derivirana_varijabla naziv="DomainObject.Predmet.ProtustrankaNazivFormated_1">DA-KLE j.d.o.o. za trgovinu i usluge</derivirana_varijabla>
  </DomainObject.Predmet.ProtustrankaNazivFormated>
  <DomainObject.Predmet.ProtustrankaNazivFormatedOIB>
    <izvorni_sadrzaj>DA-KLE j.d.o.o. za trgovinu i usluge, OIB 93465573578</izvorni_sadrzaj>
    <derivirana_varijabla naziv="DomainObject.Predmet.ProtustrankaNazivFormatedOIB_1">DA-KLE j.d.o.o. za trgovinu i usluge, OIB 93465573578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DA-KLE j.d.o.o. za trgovinu i usluge zastupanog po punomoćniku Darko Kleković</item>
    </izvorni_sadrzaj>
    <derivirana_varijabla naziv="DomainObject.Predmet.ProtuStrankaListFormated_1">
      <item>DA-KLE j.d.o.o. za trgovinu i usluge zastupanog po punomoćniku Darko Kleković</item>
    </derivirana_varijabla>
  </DomainObject.Predmet.ProtuStrankaListFormated>
  <DomainObject.Predmet.ProtuStrankaListFormatedOIB>
    <izvorni_sadrzaj>
      <item>DA-KLE j.d.o.o. za trgovinu i usluge, OIB 93465573578 zastupanog po punomoćniku Darko Kleković</item>
    </izvorni_sadrzaj>
    <derivirana_varijabla naziv="DomainObject.Predmet.ProtuStrankaListFormatedOIB_1">
      <item>DA-KLE j.d.o.o. za trgovinu i usluge, OIB 93465573578 zastupanog po punomoćniku Darko Kleković</item>
    </derivirana_varijabla>
  </DomainObject.Predmet.ProtuStrankaListFormatedOIB>
  <DomainObject.Predmet.ProtuStrankaListFormatedWithAdress>
    <izvorni_sadrzaj>
      <item>DA-KLE j.d.o.o. za trgovinu i usluge, Nuštarska 6, 10000 Zagreb zastupanog po punomoćniku Darko Kleković</item>
    </izvorni_sadrzaj>
    <derivirana_varijabla naziv="DomainObject.Predmet.ProtuStrankaListFormatedWithAdress_1">
      <item>DA-KLE j.d.o.o. za trgovinu i usluge, Nuštarska 6, 10000 Zagreb zastupanog po punomoćniku Darko Kleković</item>
    </derivirana_varijabla>
  </DomainObject.Predmet.ProtuStrankaListFormatedWithAdress>
  <DomainObject.Predmet.ProtuStrankaListFormatedWithAdressOIB>
    <izvorni_sadrzaj>
      <item>DA-KLE j.d.o.o. za trgovinu i usluge, OIB 93465573578, Nuštarska 6, 10000 Zagreb zastupanog po punomoćniku Darko Kleković</item>
    </izvorni_sadrzaj>
    <derivirana_varijabla naziv="DomainObject.Predmet.ProtuStrankaListFormatedWithAdressOIB_1">
      <item>DA-KLE j.d.o.o. za trgovinu i usluge, OIB 93465573578, Nuštarska 6, 10000 Zagreb zastupanog po punomoćniku Darko Kleković</item>
    </derivirana_varijabla>
  </DomainObject.Predmet.ProtuStrankaListFormatedWithAdressOIB>
  <DomainObject.Predmet.ProtuStrankaListNazivFormated>
    <izvorni_sadrzaj>
      <item>DA-KLE j.d.o.o. za trgovinu i usluge</item>
    </izvorni_sadrzaj>
    <derivirana_varijabla naziv="DomainObject.Predmet.ProtuStrankaListNazivFormated_1">
      <item>DA-KLE j.d.o.o. za trgovinu i usluge</item>
    </derivirana_varijabla>
  </DomainObject.Predmet.ProtuStrankaListNazivFormated>
  <DomainObject.Predmet.ProtuStrankaListNazivFormatedOIB>
    <izvorni_sadrzaj>
      <item>DA-KLE j.d.o.o. za trgovinu i usluge, OIB 93465573578</item>
    </izvorni_sadrzaj>
    <derivirana_varijabla naziv="DomainObject.Predmet.ProtuStrankaListNazivFormatedOIB_1">
      <item>DA-KLE j.d.o.o. za trgovinu i usluge, OIB 93465573578</item>
    </derivirana_varijabla>
  </DomainObject.Predmet.ProtuStrankaListNazivFormatedOIB>
  <DomainObject.Predmet.OstaliListFormated>
    <izvorni_sadrzaj>
      <item>Darko Kleković punomoćnik sudionika u postupku DA-KLE j.d.o.o. za trgovinu i usluge</item>
      <item>PRIVREDNA BANKA ZAGREB - DIONIČKO DRUŠTVO</item>
    </izvorni_sadrzaj>
    <derivirana_varijabla naziv="DomainObject.Predmet.OstaliListFormated_1">
      <item>Darko Kleković punomoćnik sudionika u postupku DA-KLE j.d.o.o. za trgovinu i usluge</item>
      <item>PRIVREDNA BANKA ZAGREB - DIONIČKO DRUŠTVO</item>
    </derivirana_varijabla>
  </DomainObject.Predmet.OstaliListFormated>
  <DomainObject.Predmet.OstaliListFormatedOIB>
    <izvorni_sadrzaj>
      <item>Darko Kleković, OIB 55320953309 punomoćnik sudionika u postupku DA-KLE j.d.o.o. za trgovinu i usluge</item>
      <item>PRIVREDNA BANKA ZAGREB - DIONIČKO DRUŠTVO, OIB 02535697732</item>
    </izvorni_sadrzaj>
    <derivirana_varijabla naziv="DomainObject.Predmet.OstaliListFormatedOIB_1">
      <item>Darko Kleković, OIB 55320953309 punomoćnik sudionika u postupku DA-KLE j.d.o.o. za trgovinu i usluge</item>
      <item>PRIVREDNA BANKA ZAGREB - DIONIČKO DRUŠTVO, OIB 02535697732</item>
    </derivirana_varijabla>
  </DomainObject.Predmet.OstaliListFormatedOIB>
  <DomainObject.Predmet.OstaliListFormatedWithAdress>
    <izvorni_sadrzaj>
      <item>Darko Kleković, Nuštarska Ulica 6, 10000 Zagreb punomoćnik sudionika u postupku DA-KLE j.d.o.o. za trgovinu i usluge</item>
      <item>PRIVREDNA BANKA ZAGREB - DIONIČKO DRUŠTVO, Radnička cesta 50, 10000 Zagreb</item>
    </izvorni_sadrzaj>
    <derivirana_varijabla naziv="DomainObject.Predmet.OstaliListFormatedWithAdress_1">
      <item>Darko Kleković, Nuštarska Ulica 6, 10000 Zagreb punomoćnik sudionika u postupku DA-KLE j.d.o.o. za trgovinu i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Darko Kleković, OIB 55320953309, Nuštarska Ulica 6, 10000 Zagreb punomoćnik sudionika u postupku DA-KLE j.d.o.o. za trgovinu i usluge</item>
      <item>PRIVREDNA BANKA ZAGREB - DIONIČKO DRUŠTVO, OIB 02535697732, Radnička cesta 50, 10000 Zagreb</item>
    </izvorni_sadrzaj>
    <derivirana_varijabla naziv="DomainObject.Predmet.OstaliListFormatedWithAdressOIB_1">
      <item>Darko Kleković, OIB 55320953309, Nuštarska Ulica 6, 10000 Zagreb punomoćnik sudionika u postupku DA-KLE j.d.o.o. za trgovinu i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Darko Kleković</item>
      <item>PRIVREDNA BANKA ZAGREB - DIONIČKO DRUŠTVO</item>
    </izvorni_sadrzaj>
    <derivirana_varijabla naziv="DomainObject.Predmet.OstaliListNazivFormated_1">
      <item>Darko Kleković</item>
      <item>PRIVREDNA BANKA ZAGREB - DIONIČKO DRUŠTVO</item>
    </derivirana_varijabla>
  </DomainObject.Predmet.OstaliListNazivFormated>
  <DomainObject.Predmet.OstaliListNazivFormatedOIB>
    <izvorni_sadrzaj>
      <item>Darko Kleković, OIB 55320953309</item>
      <item>PRIVREDNA BANKA ZAGREB - DIONIČKO DRUŠTVO, OIB 02535697732</item>
    </izvorni_sadrzaj>
    <derivirana_varijabla naziv="DomainObject.Predmet.OstaliListNazivFormatedOIB_1">
      <item>Darko Kleković, OIB 55320953309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DA-KLE j.d.o.o. za trgovinu i usluge</izvorni_sadrzaj>
    <derivirana_varijabla naziv="DomainObject.Predmet.ProtustrankaIDrugi_1">DA-KLE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DA-KLE j.d.o.o. za trgovinu i usluge, OIB 93465573578, Nuštarska 6, 10000 Zagreb</izvorni_sadrzaj>
    <derivirana_varijabla naziv="DomainObject.Predmet.ProtustrankaIDrugiAdressOIB_1">DA-KLE j.d.o.o. za trgovinu i usluge, OIB 93465573578, Nuštarska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DA-KLE j.d.o.o. za trgovinu i usluge</item>
      <item>Darko Kleković</item>
      <item>PRIVREDNA BANKA ZAGREB - DIONIČKO DRUŠTVO</item>
    </izvorni_sadrzaj>
    <derivirana_varijabla naziv="DomainObject.Predmet.SudioniciListNaziv_1">
      <item>FINA Regionalni centar Zagreb</item>
      <item>DA-KLE j.d.o.o. za trgovinu i usluge</item>
      <item>Darko Kleković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DA-KLE j.d.o.o. za trgovinu i usluge, OIB 93465573578, Nuštarska 6,10000 Zagreb</item>
      <item>Darko Kleković, OIB 55320953309, Nuštarska Ulica 6,10000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DA-KLE j.d.o.o. za trgovinu i usluge, OIB 93465573578, Nuštarska 6,10000 Zagreb</item>
      <item>Darko Kleković, OIB 55320953309, Nuštarska Ulica 6,10000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93465573578</item>
      <item>, OIB 55320953309</item>
      <item>, OIB 02535697732</item>
    </izvorni_sadrzaj>
    <derivirana_varijabla naziv="DomainObject.Predmet.SudioniciListNazivOIB_1">
      <item>, OIB 85821130368</item>
      <item>, OIB 93465573578</item>
      <item>, OIB 55320953309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42BD7-B315-4D6D-960A-6F5BB2766D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955</properties:Characters>
  <properties:Lines>39</properties:Lines>
  <properties:Paragraphs>19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2016-10-18T06:41:00Z</cp:lastPrinted>
  <dcterms:modified xmlns:xsi="http://www.w3.org/2001/XMLSchema-instance" xsi:type="dcterms:W3CDTF">2016-10-18T06:43:00Z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