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6668" w14:paraId="2c3666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10EAE">
        <w:t>9</w:t>
      </w:r>
      <w:r w:rsidR="00D87DF7">
        <w:t>34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r w:rsidR="00D87DF7" w:rsidRPr="00D87DF7">
        <w:t xml:space="preserve">BM3 </w:t>
      </w:r>
      <w:proofErr w:type="spellStart"/>
      <w:r w:rsidR="00D87DF7" w:rsidRPr="00D87DF7">
        <w:t>COMPANY</w:t>
      </w:r>
      <w:proofErr w:type="spellEnd"/>
      <w:r w:rsidR="00D87DF7" w:rsidRPr="00D87DF7">
        <w:t xml:space="preserve"> jednostavno društvo s ograničenom odgovornošću za poslovanje nekretninama, trgovinu i usluge</w:t>
      </w:r>
      <w:r w:rsidR="00D87DF7">
        <w:t xml:space="preserve"> Osijek, Zrinjevac 12, </w:t>
      </w:r>
      <w:proofErr w:type="spellStart"/>
      <w:r w:rsidR="00D87DF7">
        <w:t>OIB</w:t>
      </w:r>
      <w:proofErr w:type="spellEnd"/>
      <w:r w:rsidR="00D87DF7">
        <w:t xml:space="preserve">: </w:t>
      </w:r>
      <w:r w:rsidR="00D87DF7" w:rsidRPr="00D87DF7">
        <w:t>24741425101</w:t>
      </w:r>
      <w:r w:rsidR="00D87DF7">
        <w:t xml:space="preserve">, </w:t>
      </w:r>
      <w:proofErr w:type="spellStart"/>
      <w:r w:rsidR="00D87DF7">
        <w:t>MBS</w:t>
      </w:r>
      <w:proofErr w:type="spellEnd"/>
      <w:r w:rsidR="00D87DF7">
        <w:t xml:space="preserve">: </w:t>
      </w:r>
      <w:r w:rsidR="00D87DF7" w:rsidRPr="00D87DF7">
        <w:t>030133135</w:t>
      </w:r>
      <w:r w:rsidR="00D87DF7">
        <w:t xml:space="preserve">, </w:t>
      </w:r>
      <w:r w:rsidR="00F10EAE">
        <w:t xml:space="preserve"> </w:t>
      </w:r>
      <w:r w:rsidR="00EB6035">
        <w:t xml:space="preserve">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r w:rsidR="00D87DF7" w:rsidRPr="00D87DF7">
        <w:t xml:space="preserve">BM3 </w:t>
      </w:r>
      <w:proofErr w:type="spellStart"/>
      <w:r w:rsidR="00D87DF7" w:rsidRPr="00D87DF7">
        <w:t>COMPANY</w:t>
      </w:r>
      <w:proofErr w:type="spellEnd"/>
      <w:r w:rsidR="00D87DF7" w:rsidRPr="00D87DF7">
        <w:t xml:space="preserve"> jednostavno društvo s ograničenom odgovornošću za poslovanje nekretninama, trgovinu i usluge</w:t>
      </w:r>
      <w:r w:rsidR="00D87DF7">
        <w:t xml:space="preserve"> Osijek, Zrinjevac 12, </w:t>
      </w:r>
      <w:proofErr w:type="spellStart"/>
      <w:r w:rsidR="00D87DF7">
        <w:t>OIB</w:t>
      </w:r>
      <w:proofErr w:type="spellEnd"/>
      <w:r w:rsidR="00D87DF7">
        <w:t xml:space="preserve">: </w:t>
      </w:r>
      <w:r w:rsidR="00D87DF7" w:rsidRPr="00D87DF7">
        <w:t>24741425101</w:t>
      </w:r>
      <w:r w:rsidR="00D87DF7">
        <w:t xml:space="preserve">, </w:t>
      </w:r>
      <w:proofErr w:type="spellStart"/>
      <w:r w:rsidR="00D87DF7">
        <w:t>MBS</w:t>
      </w:r>
      <w:proofErr w:type="spellEnd"/>
      <w:r w:rsidR="00D87DF7">
        <w:t xml:space="preserve">: </w:t>
      </w:r>
      <w:r w:rsidR="00D87DF7" w:rsidRPr="00D87DF7">
        <w:t>030133135</w:t>
      </w:r>
      <w:r w:rsidR="00D87DF7">
        <w:t>, iznosi 45.569,85 kn.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</w:t>
      </w:r>
      <w:r w:rsidR="00D87DF7">
        <w:t xml:space="preserve">Mladen </w:t>
      </w:r>
      <w:proofErr w:type="spellStart"/>
      <w:r w:rsidR="00D87DF7">
        <w:t>Bunoza</w:t>
      </w:r>
      <w:proofErr w:type="spellEnd"/>
      <w:r w:rsidR="00D87DF7">
        <w:t xml:space="preserve"> 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D87DF7">
        <w:t>934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053D9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EB6035"/>
    <w:rsid w:val="00F058BB"/>
    <w:rsid w:val="00F10EAE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053D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053D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3D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3D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053D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053D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3D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3D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St-934/2018</izvorni_sadrzaj>
    <derivirana_varijabla naziv="DomainObject.Predmet.OznakaBroj_1">St-934/2018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BM3 COMPANY jednostavno društvo s ograničenom odgovornošću za poslovanje nekretninama, trgovinu i usluge</izvorni_sadrzaj>
    <derivirana_varijabla naziv="DomainObject.Predmet.ProtustrankaFormated_1">  BM3 COMPANY jednostavno društvo s ograničenom odgovornošću za poslovanje nekretninama, trgovinu i usluge</derivirana_varijabla>
  </DomainObject.Predmet.ProtustrankaFormated>
  <DomainObject.Predmet.ProtustrankaFormatedOIB>
    <izvorni_sadrzaj>  BM3 COMPANY jednostavno društvo s ograničenom odgovornošću za poslovanje nekretninama, trgovinu i usluge, OIB 24741425101</izvorni_sadrzaj>
    <derivirana_varijabla naziv="DomainObject.Predmet.ProtustrankaFormatedOIB_1">  BM3 COMPANY jednostavno društvo s ograničenom odgovornošću za poslovanje nekretninama, trgovinu i usluge, OIB 24741425101</derivirana_varijabla>
  </DomainObject.Predmet.ProtustrankaFormatedOIB>
  <DomainObject.Predmet.ProtustrankaFormatedWithAdress>
    <izvorni_sadrzaj> BM3 COMPANY jednostavno društvo s ograničenom odgovornošću za poslovanje nekretninama, trgovinu i usluge, Zrinjevac 12, 31000 Osijek</izvorni_sadrzaj>
    <derivirana_varijabla naziv="DomainObject.Predmet.ProtustrankaFormatedWithAdress_1"> BM3 COMPANY jednostavno društvo s ograničenom odgovornošću za poslovanje nekretninama, trgovinu i usluge, Zrinjevac 12, 31000 Osijek</derivirana_varijabla>
  </DomainObject.Predmet.ProtustrankaFormatedWithAdress>
  <DomainObject.Predmet.ProtustrankaFormatedWithAdressOIB>
    <izvorni_sadrzaj> BM3 COMPANY jednostavno društvo s ograničenom odgovornošću za poslovanje nekretninama, trgovinu i usluge, OIB 24741425101, Zrinjevac 12, 31000 Osijek</izvorni_sadrzaj>
    <derivirana_varijabla naziv="DomainObject.Predmet.ProtustrankaFormatedWithAdressOIB_1"> BM3 COMPANY jednostavno društvo s ograničenom odgovornošću za poslovanje nekretninama, trgovinu i usluge, OIB 24741425101, Zrinjevac 12, 31000 Osijek</derivirana_varijabla>
  </DomainObject.Predmet.ProtustrankaFormatedWithAdressOIB>
  <DomainObject.Predmet.ProtustrankaWithAdress>
    <izvorni_sadrzaj>BM3 COMPANY jednostavno društvo s ograničenom odgovornošću za poslovanje nekretninama, trgovinu i usluge Zrinjevac 12, 31000 Osijek</izvorni_sadrzaj>
    <derivirana_varijabla naziv="DomainObject.Predmet.ProtustrankaWithAdress_1">BM3 COMPANY jednostavno društvo s ograničenom odgovornošću za poslovanje nekretninama, trgovinu i usluge Zrinjevac 12, 31000 Osijek</derivirana_varijabla>
  </DomainObject.Predmet.ProtustrankaWithAdress>
  <DomainObject.Predmet.ProtustrankaWithAdressOIB>
    <izvorni_sadrzaj>BM3 COMPANY jednostavno društvo s ograničenom odgovornošću za poslovanje nekretninama, trgovinu i usluge, OIB 24741425101, Zrinjevac 12, 31000 Osijek</izvorni_sadrzaj>
    <derivirana_varijabla naziv="DomainObject.Predmet.ProtustrankaWithAdressOIB_1">BM3 COMPANY jednostavno društvo s ograničenom odgovornošću za poslovanje nekretninama, trgovinu i usluge, OIB 24741425101, Zrinjevac 12, 31000 Osijek</derivirana_varijabla>
  </DomainObject.Predmet.ProtustrankaWithAdressOIB>
  <DomainObject.Predmet.ProtustrankaNazivFormated>
    <izvorni_sadrzaj>BM3 COMPANY jednostavno društvo s ograničenom odgovornošću za poslovanje nekretninama, trgovinu i usluge</izvorni_sadrzaj>
    <derivirana_varijabla naziv="DomainObject.Predmet.ProtustrankaNazivFormated_1">BM3 COMPANY jednostavno društvo s ograničenom odgovornošću za poslovanje nekretninama, trgovinu i usluge</derivirana_varijabla>
  </DomainObject.Predmet.ProtustrankaNazivFormated>
  <DomainObject.Predmet.ProtustrankaNazivFormatedOIB>
    <izvorni_sadrzaj>BM3 COMPANY jednostavno društvo s ograničenom odgovornošću za poslovanje nekretninama, trgovinu i usluge, OIB 24741425101</izvorni_sadrzaj>
    <derivirana_varijabla naziv="DomainObject.Predmet.ProtustrankaNazivFormatedOIB_1">BM3 COMPANY jednostavno društvo s ograničenom odgovornošću za poslovanje nekretninama, trgovinu i usluge, OIB 24741425101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BM3 COMPANY jednostavno društvo s ograničenom odgovornošću za poslovanje nekretninama, trgovinu i usluge</item>
    </izvorni_sadrzaj>
    <derivirana_varijabla naziv="DomainObject.Predmet.ProtuStrankaListFormated_1">
      <item>BM3 COMPANY jednostavno društvo s ograničenom odgovornošću za poslovanje nekretninama, trgovinu i usluge</item>
    </derivirana_varijabla>
  </DomainObject.Predmet.ProtuStrankaListFormated>
  <DomainObject.Predmet.ProtuStrankaListFormatedOIB>
    <izvorni_sadrzaj>
      <item>BM3 COMPANY jednostavno društvo s ograničenom odgovornošću za poslovanje nekretninama, trgovinu i usluge, OIB 24741425101</item>
    </izvorni_sadrzaj>
    <derivirana_varijabla naziv="DomainObject.Predmet.ProtuStrankaListFormatedOIB_1">
      <item>BM3 COMPANY jednostavno društvo s ograničenom odgovornošću za poslovanje nekretninama, trgovinu i usluge, OIB 24741425101</item>
    </derivirana_varijabla>
  </DomainObject.Predmet.ProtuStrankaListFormatedOIB>
  <DomainObject.Predmet.ProtuStrankaListFormatedWithAdress>
    <izvorni_sadrzaj>
      <item>BM3 COMPANY jednostavno društvo s ograničenom odgovornošću za poslovanje nekretninama, trgovinu i usluge, Zrinjevac 12, 31000 Osijek</item>
    </izvorni_sadrzaj>
    <derivirana_varijabla naziv="DomainObject.Predmet.ProtuStrankaListFormatedWithAdress_1">
      <item>BM3 COMPANY jednostavno društvo s ograničenom odgovornošću za poslovanje nekretninama, trgovinu i usluge, Zrinjevac 12, 31000 Osijek</item>
    </derivirana_varijabla>
  </DomainObject.Predmet.ProtuStrankaListFormatedWithAdress>
  <DomainObject.Predmet.ProtuStrankaListFormatedWithAdressOIB>
    <izvorni_sadrzaj>
      <item>BM3 COMPANY jednostavno društvo s ograničenom odgovornošću za poslovanje nekretninama, trgovinu i usluge, OIB 24741425101, Zrinjevac 12, 31000 Osijek</item>
    </izvorni_sadrzaj>
    <derivirana_varijabla naziv="DomainObject.Predmet.ProtuStrankaListFormatedWithAdressOIB_1">
      <item>BM3 COMPANY jednostavno društvo s ograničenom odgovornošću za poslovanje nekretninama, trgovinu i usluge, OIB 24741425101, Zrinjevac 12, 31000 Osijek</item>
    </derivirana_varijabla>
  </DomainObject.Predmet.ProtuStrankaListFormatedWithAdressOIB>
  <DomainObject.Predmet.ProtuStrankaListNazivFormated>
    <izvorni_sadrzaj>
      <item>BM3 COMPANY jednostavno društvo s ograničenom odgovornošću za poslovanje nekretninama, trgovinu i usluge</item>
    </izvorni_sadrzaj>
    <derivirana_varijabla naziv="DomainObject.Predmet.ProtuStrankaListNazivFormated_1">
      <item>BM3 COMPANY jednostavno društvo s ograničenom odgovornošću za poslovanje nekretninama, trgovinu i usluge</item>
    </derivirana_varijabla>
  </DomainObject.Predmet.ProtuStrankaListNazivFormated>
  <DomainObject.Predmet.ProtuStrankaListNazivFormatedOIB>
    <izvorni_sadrzaj>
      <item>BM3 COMPANY jednostavno društvo s ograničenom odgovornošću za poslovanje nekretninama, trgovinu i usluge, OIB 24741425101</item>
    </izvorni_sadrzaj>
    <derivirana_varijabla naziv="DomainObject.Predmet.ProtuStrankaListNazivFormatedOIB_1">
      <item>BM3 COMPANY jednostavno društvo s ograničenom odgovornošću za poslovanje nekretninama, trgovinu i usluge, OIB 24741425101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BM3 COMPANY jednostavno društvo s ograničenom odgovornošću za poslovanje nekretninama, trgovinu i usluge</izvorni_sadrzaj>
    <derivirana_varijabla naziv="DomainObject.Predmet.ProtustrankaIDrugi_1">BM3 COMPANY jednostavno društvo s ograničenom odgovornošću za poslovanje nekretninama,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BM3 COMPANY jednostavno društvo s ograničenom odgovornošću za poslovanje nekretninama, trgovinu i usluge, OIB 24741425101, Zrinjevac 12, 31000 Osijek</izvorni_sadrzaj>
    <derivirana_varijabla naziv="DomainObject.Predmet.ProtustrankaIDrugiAdressOIB_1">BM3 COMPANY jednostavno društvo s ograničenom odgovornošću za poslovanje nekretninama, trgovinu i usluge, OIB 24741425101, Zrinjevac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BM3 COMPANY jednostavno društvo s ograničenom odgovornošću za poslovanje nekretninama, trgovinu i usluge</item>
    </izvorni_sadrzaj>
    <derivirana_varijabla naziv="DomainObject.Predmet.SudioniciListNaziv_1">
      <item>FINA RC OSIJEK</item>
      <item>BM3 COMPANY jednostavno društvo s ograničenom odgovornošću za poslovanje nekretninama, trgovinu i usluge</item>
    </derivirana_varijabla>
  </DomainObject.Predmet.SudioniciListNaziv>
  <DomainObject.Predmet.SudioniciListAdressOIB>
    <izvorni_sadrzaj>
      <item>FINA RC OSIJEK, OIB 85821130368</item>
      <item>BM3 COMPANY jednostavno društvo s ograničenom odgovornošću za poslovanje nekretninama, trgovinu i usluge, OIB 24741425101, Zrinjevac 12,31000 Osijek</item>
    </izvorni_sadrzaj>
    <derivirana_varijabla naziv="DomainObject.Predmet.SudioniciListAdressOIB_1">
      <item>FINA RC OSIJEK, OIB 85821130368</item>
      <item>BM3 COMPANY jednostavno društvo s ograničenom odgovornošću za poslovanje nekretninama, trgovinu i usluge, OIB 24741425101, Zrinjevac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24741425101</item>
    </izvorni_sadrzaj>
    <derivirana_varijabla naziv="DomainObject.Predmet.SudioniciListNazivOIB_1">
      <item>, OIB 85821130368</item>
      <item>, OIB 24741425101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981B6-DCAE-4B83-B918-6FB1C2929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2033</properties:Characters>
  <properties:Lines>48</properties:Lines>
  <properties:Paragraphs>15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2018-09-03T07:12:00Z</cp:lastPrinted>
  <dcterms:modified xmlns:xsi="http://www.w3.org/2001/XMLSchema-instance" xsi:type="dcterms:W3CDTF">2018-09-03T07:14:00Z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