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3d96" w14:paraId="0d93d96" w:rsidRDefault="001801C9" w:rsidP="001801C9" w:rsidR="001801C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St-4/2016-25</w:t>
      </w:r>
    </w:p>
    <w:p w:rsidRDefault="001801C9" w:rsidP="001801C9" w:rsidR="001801C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801C9" w:rsidP="001801C9" w:rsidR="001801C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801C9" w:rsidP="001801C9" w:rsidR="001801C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801C9" w:rsidP="001801C9" w:rsidR="001801C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DM TIM d.o.o., OIB: 99163494508 sa sjedištem u Đure Kuhara 35, Varaždin, dana 31. listopada 2016. godine</w:t>
      </w:r>
    </w:p>
    <w:p w:rsidRDefault="001801C9" w:rsidP="001801C9" w:rsidR="001801C9">
      <w:pPr>
        <w:jc w:val="both"/>
      </w:pPr>
    </w:p>
    <w:p w:rsidRDefault="001801C9" w:rsidP="001801C9" w:rsidR="001801C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DM TIM d.o.o., OIB: 99163494508 sa sjedištem u Đure Kuhara 35, Varaždin</w:t>
      </w:r>
      <w:r>
        <w:rPr>
          <w:szCs w:val="24"/>
        </w:rPr>
        <w:t>, s danom 31. listopada 2016. u 11,00 sati.</w:t>
      </w:r>
    </w:p>
    <w:p w:rsidRDefault="001801C9" w:rsidP="001801C9" w:rsidR="001801C9">
      <w:pPr>
        <w:jc w:val="both"/>
        <w:rPr>
          <w:szCs w:val="24"/>
        </w:rPr>
      </w:pPr>
    </w:p>
    <w:p w:rsidRDefault="001801C9" w:rsidP="001801C9" w:rsidR="001801C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DM TIM d.o.o., OIB: 99163494508 sa sjedištem u Đure Kuhara 35, Varaždin.</w:t>
      </w:r>
    </w:p>
    <w:p w:rsidRDefault="001801C9" w:rsidP="001801C9" w:rsidR="001801C9">
      <w:pPr>
        <w:jc w:val="both"/>
      </w:pPr>
    </w:p>
    <w:p w:rsidRDefault="001801C9" w:rsidP="001801C9" w:rsidR="001801C9">
      <w:pPr>
        <w:jc w:val="both"/>
      </w:pPr>
      <w:r>
        <w:tab/>
        <w:t xml:space="preserve">III Za stečajnog upravitelja imenuje se </w:t>
      </w:r>
      <w:proofErr w:type="spellStart"/>
      <w:r w:rsidR="00D03BE3">
        <w:t>Jelenko</w:t>
      </w:r>
      <w:proofErr w:type="spellEnd"/>
      <w:r w:rsidR="00D03BE3">
        <w:t xml:space="preserve"> </w:t>
      </w:r>
      <w:proofErr w:type="spellStart"/>
      <w:r w:rsidR="00D03BE3">
        <w:t>Lehki</w:t>
      </w:r>
      <w:proofErr w:type="spellEnd"/>
      <w:r w:rsidR="00D03BE3">
        <w:t xml:space="preserve">, Pavla </w:t>
      </w:r>
      <w:proofErr w:type="spellStart"/>
      <w:r w:rsidR="00D03BE3">
        <w:t>Hatza</w:t>
      </w:r>
      <w:proofErr w:type="spellEnd"/>
      <w:r w:rsidR="00D03BE3">
        <w:t xml:space="preserve"> 10, Zagreb</w:t>
      </w:r>
      <w:r>
        <w:t>.</w:t>
      </w:r>
    </w:p>
    <w:p w:rsidRDefault="001801C9" w:rsidP="001801C9" w:rsidR="001801C9">
      <w:pPr>
        <w:jc w:val="both"/>
        <w:rPr>
          <w:color w:val="FF0000"/>
        </w:rPr>
      </w:pP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801C9" w:rsidP="001801C9" w:rsidR="001801C9">
      <w:pPr>
        <w:jc w:val="both"/>
        <w:rPr>
          <w:szCs w:val="24"/>
        </w:rPr>
      </w:pP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DM TIM d.o.o., OIB: 99163494508 sa sjedištem u Đure Kuhara 35, Varaždin</w:t>
      </w:r>
      <w:r>
        <w:rPr>
          <w:szCs w:val="24"/>
        </w:rPr>
        <w:t>, bit će brisan iz sudskog registra.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D03BE3">
        <w:rPr>
          <w:szCs w:val="24"/>
        </w:rPr>
        <w:t>04.01.2016.g</w:t>
      </w:r>
      <w:r>
        <w:rPr>
          <w:szCs w:val="24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D03BE3">
        <w:rPr>
          <w:szCs w:val="24"/>
        </w:rPr>
        <w:t>31. listopada</w:t>
      </w:r>
      <w:r>
        <w:rPr>
          <w:szCs w:val="24"/>
        </w:rPr>
        <w:t xml:space="preserve"> 2016.</w:t>
      </w:r>
    </w:p>
    <w:p w:rsidRDefault="001801C9" w:rsidP="001801C9" w:rsidR="001801C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801C9" w:rsidP="001801C9" w:rsidR="001801C9">
      <w:pPr>
        <w:rPr>
          <w:szCs w:val="24"/>
        </w:rPr>
      </w:pPr>
      <w:r>
        <w:rPr>
          <w:szCs w:val="24"/>
        </w:rPr>
        <w:t xml:space="preserve">     </w:t>
      </w:r>
    </w:p>
    <w:p w:rsidRDefault="001801C9" w:rsidP="001801C9" w:rsidR="001801C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1801C9" w:rsidP="001801C9" w:rsidR="001801C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1801C9" w:rsidP="001801C9" w:rsidR="001801C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- ovlašteni službenik 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1801C9" w:rsidP="001801C9" w:rsidR="001801C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1801C9" w:rsidP="001801C9" w:rsidR="001801C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  <w:r>
        <w:rPr>
          <w:szCs w:val="24"/>
        </w:rPr>
        <w:t>DNA:</w:t>
      </w:r>
    </w:p>
    <w:p w:rsidRDefault="001801C9" w:rsidP="001801C9" w:rsidR="001801C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801C9" w:rsidP="001801C9" w:rsidR="001801C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801C9" w:rsidP="001801C9" w:rsidR="001801C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D03BE3">
        <w:t>DM TIM d.o.o., Đure Kuhara 35, Varaždin</w:t>
      </w:r>
      <w:r>
        <w:t xml:space="preserve"> </w:t>
      </w:r>
    </w:p>
    <w:p w:rsidRDefault="001801C9" w:rsidP="001801C9" w:rsidR="001801C9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D03BE3">
        <w:t>Josip Vukušić, Varaždin, Đure Kuhara 35</w:t>
      </w:r>
    </w:p>
    <w:p w:rsidRDefault="001801C9" w:rsidP="001801C9" w:rsidR="001801C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801C9" w:rsidP="001801C9" w:rsidR="001801C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D03BE3">
        <w:rPr>
          <w:szCs w:val="24"/>
        </w:rPr>
        <w:t>Varaždin</w:t>
      </w:r>
    </w:p>
    <w:p w:rsidRDefault="001801C9" w:rsidP="001801C9" w:rsidR="001801C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proofErr w:type="spellStart"/>
      <w:r w:rsidR="00D03BE3">
        <w:t>Jelenko</w:t>
      </w:r>
      <w:proofErr w:type="spellEnd"/>
      <w:r w:rsidR="00D03BE3">
        <w:t xml:space="preserve"> </w:t>
      </w:r>
      <w:proofErr w:type="spellStart"/>
      <w:r w:rsidR="00D03BE3">
        <w:t>Lehki</w:t>
      </w:r>
      <w:proofErr w:type="spellEnd"/>
      <w:r w:rsidR="00D03BE3">
        <w:t xml:space="preserve">, Zagreb, Pavla </w:t>
      </w:r>
      <w:proofErr w:type="spellStart"/>
      <w:r w:rsidR="00D03BE3">
        <w:t>Hatza</w:t>
      </w:r>
      <w:proofErr w:type="spellEnd"/>
      <w:r w:rsidR="00D03BE3">
        <w:t xml:space="preserve"> 10</w:t>
      </w:r>
    </w:p>
    <w:p w:rsidRDefault="001801C9" w:rsidP="001801C9" w:rsidR="001801C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</w:p>
    <w:p w:rsidRDefault="001801C9" w:rsidP="001801C9" w:rsidR="001801C9">
      <w:pPr>
        <w:rPr>
          <w:szCs w:val="24"/>
        </w:rPr>
      </w:pPr>
    </w:p>
    <w:p w:rsidRDefault="00DA0242" w:rsidP="001801C9" w:rsidR="00DA0242" w:rsidRPr="001801C9"/>
    <w:sectPr w:rsidSect="0032366B" w:rsidR="00DA0242" w:rsidRPr="001801C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A7D" w:rsidP="00537B78" w:rsidR="00671A7D">
      <w:r>
        <w:separator/>
      </w:r>
    </w:p>
  </w:endnote>
  <w:endnote w:id="0" w:type="continuationSeparator">
    <w:p w:rsidRDefault="00671A7D" w:rsidP="00537B78" w:rsidR="00671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A7D" w:rsidP="00537B78" w:rsidR="00671A7D">
      <w:r>
        <w:separator/>
      </w:r>
    </w:p>
  </w:footnote>
  <w:footnote w:id="0" w:type="continuationSeparator">
    <w:p w:rsidRDefault="00671A7D" w:rsidP="00537B78" w:rsidR="00671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627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1C9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A7D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BE3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801C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801C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778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St-4/2016-25</izvorni_sadrzaj>
    <derivirana_varijabla naziv="DomainObject.Oznaka_1">St-4/2016-25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 TIM društvo s ograničenom odgovornošću za trgovinu zastupanog po punomoćniku Josip Vukušić</izvorni_sadrzaj>
    <derivirana_varijabla naziv="DomainObject.Predmet.ProtustrankaFormated_1">  DM TIM društvo s ograničenom odgovornošću za trgovinu zastupanog po punomoćniku Josip Vukušić</derivirana_varijabla>
  </DomainObject.Predmet.ProtustrankaFormated>
  <DomainObject.Predmet.ProtustrankaFormatedOIB>
    <izvorni_sadrzaj>  DM TIM društvo s ograničenom odgovornošću za trgovinu, OIB 99163494508 zastupanog po punomoćniku Josip Vukušić</izvorni_sadrzaj>
    <derivirana_varijabla naziv="DomainObject.Predmet.ProtustrankaFormatedOIB_1">  DM TIM društvo s ograničenom odgovornošću za trgovinu, OIB 99163494508 zastupanog po punomoćniku Josip Vukušić</derivirana_varijabla>
  </DomainObject.Predmet.ProtustrankaFormatedOIB>
  <DomainObject.Predmet.ProtustrankaFormatedWithAdress>
    <izvorni_sadrzaj> DM TIM društvo s ograničenom odgovornošću za trgovinu, Đure Kuhara 35, 42000 Varaždin zastupanog po punomoćniku Josip Vukušić</izvorni_sadrzaj>
    <derivirana_varijabla naziv="DomainObject.Predmet.ProtustrankaFormatedWithAdress_1"> DM TIM društvo s ograničenom odgovornošću za trgovinu, Đure Kuhara 35, 42000 Varaždin zastupanog po punomoćniku Josip Vukušić</derivirana_varijabla>
  </DomainObject.Predmet.ProtustrankaFormatedWithAdress>
  <DomainObject.Predmet.ProtustrankaFormatedWithAdressOIB>
    <izvorni_sadrzaj> DM TIM društvo s ograničenom odgovornošću za trgovinu, OIB 99163494508, Đure Kuhara 35, 42000 Varaždin zastupanog po punomoćniku Josip Vukušić</izvorni_sadrzaj>
    <derivirana_varijabla naziv="DomainObject.Predmet.ProtustrankaFormatedWithAdressOIB_1"> DM TIM društvo s ograničenom odgovornošću za trgovinu, OIB 99163494508, Đure Kuhara 35, 42000 Varaždin zastupanog po punomoćniku Josip Vukušić</derivirana_varijabla>
  </DomainObject.Predmet.ProtustrankaFormatedWithAdressOIB>
  <DomainObject.Predmet.ProtustrankaWithAdress>
    <izvorni_sadrzaj>DM TIM društvo s ograničenom odgovornošću za trgovinu Đure Kuhara 35, 42000 Varaždin</izvorni_sadrzaj>
    <derivirana_varijabla naziv="DomainObject.Predmet.ProtustrankaWithAdress_1">DM TIM društvo s ograničenom odgovornošću za trgovinu Đure Kuhara 35, 42000 Varaždin</derivirana_varijabla>
  </DomainObject.Predmet.ProtustrankaWithAdress>
  <DomainObject.Predmet.ProtustrankaWithAdressOIB>
    <izvorni_sadrzaj>DM TIM društvo s ograničenom odgovornošću za trgovinu, OIB 99163494508, Đure Kuhara 35, 42000 Varaždin</izvorni_sadrzaj>
    <derivirana_varijabla naziv="DomainObject.Predmet.ProtustrankaWithAdressOIB_1">DM TIM društvo s ograničenom odgovornošću za trgovinu, OIB 99163494508, Đure Kuhara 35, 42000 Varaždin</derivirana_varijabla>
  </DomainObject.Predmet.ProtustrankaWithAdressOIB>
  <DomainObject.Predmet.ProtustrankaNazivFormated>
    <izvorni_sadrzaj>DM TIM društvo s ograničenom odgovornošću za trgovinu</izvorni_sadrzaj>
    <derivirana_varijabla naziv="DomainObject.Predmet.ProtustrankaNazivFormated_1">DM TIM društvo s ograničenom odgovornošću za trgovinu</derivirana_varijabla>
  </DomainObject.Predmet.ProtustrankaNazivFormated>
  <DomainObject.Predmet.ProtustrankaNazivFormatedOIB>
    <izvorni_sadrzaj>DM TIM društvo s ograničenom odgovornošću za trgovinu, OIB 99163494508</izvorni_sadrzaj>
    <derivirana_varijabla naziv="DomainObject.Predmet.ProtustrankaNazivFormatedOIB_1">DM TIM društvo s ograničenom odgovornošću za trgovinu, OIB 99163494508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Augusta Cesarca 2, 42000 Varaždin</izvorni_sadrzaj>
    <derivirana_varijabla naziv="DomainObject.Predmet.StrankaFormatedWithAdress_1"> Financijska agencija, Augusta Cesarca 2, 42000 Varaždin</derivirana_varijabla>
  </DomainObject.Predmet.StrankaFormatedWithAdress>
  <DomainObject.Predmet.StrankaFormatedWithAdressOIB>
    <izvorni_sadrzaj> Financijska agencija, OIB 85821130368, Augusta Cesarca 2, 42000 Varaždin</izvorni_sadrzaj>
    <derivirana_varijabla naziv="DomainObject.Predmet.StrankaFormatedWithAdressOIB_1"> Financijska agencija, OIB 85821130368, Augusta Cesarca 2, 42000 Varaždin</derivirana_varijabla>
  </DomainObject.Predmet.StrankaFormatedWithAdressOIB>
  <DomainObject.Predmet.StrankaWithAdress>
    <izvorni_sadrzaj>Financijska agencija Augusta Cesarca 2,42000 Varaždin</izvorni_sadrzaj>
    <derivirana_varijabla naziv="DomainObject.Predmet.StrankaWithAdress_1">Financijska agencija Augusta Cesarca 2,42000 Varaždin</derivirana_varijabla>
  </DomainObject.Predmet.StrankaWithAdress>
  <DomainObject.Predmet.StrankaWithAdressOIB>
    <izvorni_sadrzaj>Financijska agencija, OIB 85821130368, Augusta Cesarca 2,42000 Varaždin</izvorni_sadrzaj>
    <derivirana_varijabla naziv="DomainObject.Predmet.StrankaWithAdressOIB_1">Financijska agencija, OIB 85821130368,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4412.54</izvorni_sadrzaj>
    <derivirana_varijabla naziv="DomainObject.Predmet.TrenutnaVrijednost_1">4412.54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Augusta Cesarca 2, 42000 Varaždin</item>
    </izvorni_sadrzaj>
    <derivirana_varijabla naziv="DomainObject.Predmet.StrankaListFormatedWithAdress_1">
      <item>Financijska agencija, Augusta Cesarca 2, 42000 Varaždin</item>
    </derivirana_varijabla>
  </DomainObject.Predmet.StrankaListFormatedWithAdress>
  <DomainObject.Predmet.StrankaListFormatedWithAdressOIB>
    <izvorni_sadrzaj>
      <item>Financijska agencija, OIB 85821130368, Augusta Cesarca 2, 42000 Varaždin</item>
    </izvorni_sadrzaj>
    <derivirana_varijabla naziv="DomainObject.Predmet.StrankaListFormatedWithAdressOIB_1">
      <item>Financijska agencija, OIB 85821130368,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DM TIM društvo s ograničenom odgovornošću za trgovinu zastupanog po punomoćniku Josip Vukušić</item>
    </izvorni_sadrzaj>
    <derivirana_varijabla naziv="DomainObject.Predmet.ProtuStrankaListFormated_1">
      <item>DM TIM društvo s ograničenom odgovornošću za trgovinu zastupanog po punomoćniku Josip Vukušić</item>
    </derivirana_varijabla>
  </DomainObject.Predmet.ProtuStrankaListFormated>
  <DomainObject.Predmet.ProtuStrankaListFormatedOIB>
    <izvorni_sadrzaj>
      <item>DM TIM društvo s ograničenom odgovornošću za trgovinu, OIB 99163494508 zastupanog po punomoćniku Josip Vukušić</item>
    </izvorni_sadrzaj>
    <derivirana_varijabla naziv="DomainObject.Predmet.ProtuStrankaListFormatedOIB_1">
      <item>DM TIM društvo s ograničenom odgovornošću za trgovinu, OIB 99163494508 zastupanog po punomoćniku Josip Vukušić</item>
    </derivirana_varijabla>
  </DomainObject.Predmet.ProtuStrankaListFormatedOIB>
  <DomainObject.Predmet.ProtuStrankaListFormatedWithAdress>
    <izvorni_sadrzaj>
      <item>DM TIM društvo s ograničenom odgovornošću za trgovinu, Đure Kuhara 35, 42000 Varaždin zastupanog po punomoćniku Josip Vukušić</item>
    </izvorni_sadrzaj>
    <derivirana_varijabla naziv="DomainObject.Predmet.ProtuStrankaListFormatedWithAdress_1">
      <item>DM TIM društvo s ograničenom odgovornošću za trgovinu, Đure Kuhara 35, 42000 Varaždin zastupanog po punomoćniku Josip Vukušić</item>
    </derivirana_varijabla>
  </DomainObject.Predmet.ProtuStrankaListFormatedWithAdress>
  <DomainObject.Predmet.ProtuStrankaListFormatedWithAdressOIB>
    <izvorni_sadrzaj>
      <item>DM TIM društvo s ograničenom odgovornošću za trgovinu, OIB 99163494508, Đure Kuhara 35, 42000 Varaždin zastupanog po punomoćniku Josip Vukušić</item>
    </izvorni_sadrzaj>
    <derivirana_varijabla naziv="DomainObject.Predmet.ProtuStrankaListFormatedWithAdressOIB_1">
      <item>DM TIM društvo s ograničenom odgovornošću za trgovinu, OIB 99163494508, Đure Kuhara 35, 42000 Varaždin zastupanog po punomoćniku Josip Vukušić</item>
    </derivirana_varijabla>
  </DomainObject.Predmet.ProtuStrankaListFormatedWithAdressOIB>
  <DomainObject.Predmet.ProtuStrankaListNazivFormated>
    <izvorni_sadrzaj>
      <item>DM TIM društvo s ograničenom odgovornošću za trgovinu</item>
    </izvorni_sadrzaj>
    <derivirana_varijabla naziv="DomainObject.Predmet.ProtuStrankaListNazivFormated_1">
      <item>DM TIM društvo s ograničenom odgovornošću za trgovinu</item>
    </derivirana_varijabla>
  </DomainObject.Predmet.ProtuStrankaListNazivFormated>
  <DomainObject.Predmet.ProtuStrankaListNazivFormatedOIB>
    <izvorni_sadrzaj>
      <item>DM TIM društvo s ograničenom odgovornošću za trgovinu, OIB 99163494508</item>
    </izvorni_sadrzaj>
    <derivirana_varijabla naziv="DomainObject.Predmet.ProtuStrankaListNazivFormatedOIB_1">
      <item>DM TIM društvo s ograničenom odgovornošću za trgovinu, OIB 99163494508</item>
    </derivirana_varijabla>
  </DomainObject.Predmet.ProtuStrankaListNazivFormatedOIB>
  <DomainObject.Predmet.OstaliListFormated>
    <izvorni_sadrzaj>
      <item>Sudski registar</item>
      <item>Porezna uprava Područni ured Sjeverna Hrvatsak</item>
      <item>Josip Vukušić punomoćnik sudionika u postupku DM TIM društvo s ograničenom odgovornošću za trgovinu</item>
    </izvorni_sadrzaj>
    <derivirana_varijabla naziv="DomainObject.Predmet.OstaliListFormated_1">
      <item>Sudski registar</item>
      <item>Porezna uprava Područni ured Sjeverna Hrvatsak</item>
      <item>Josip Vukušić punomoćnik sudionika u postupku DM TIM društvo s ograničenom odgovornošću za trgovinu</item>
    </derivirana_varijabla>
  </DomainObject.Predmet.OstaliListFormated>
  <DomainObject.Predmet.OstaliListFormatedOIB>
    <izvorni_sadrzaj>
      <item>Sudski registar</item>
      <item>Porezna uprava Područni ured Sjeverna Hrvatsak</item>
      <item>Josip Vukušić, OIB 70320085902 punomoćnik sudionika u postupku DM TIM društvo s ograničenom odgovornošću za trgovinu</item>
    </izvorni_sadrzaj>
    <derivirana_varijabla naziv="DomainObject.Predmet.OstaliListFormatedOIB_1">
      <item>Sudski registar</item>
      <item>Porezna uprava Područni ured Sjeverna Hrvatsak</item>
      <item>Josip Vukušić, OIB 70320085902 punomoćnik sudionika u postupku DM TIM društvo s ograničenom odgovornošću za trgovinu</item>
    </derivirana_varijabla>
  </DomainObject.Predmet.OstaliListFormatedOIB>
  <DomainObject.Predmet.OstaliListFormatedWithAdress>
    <izvorni_sadrzaj>
      <item>Sudski registar</item>
      <item>Porezna uprava Područni ured Sjeverna Hrvatsak, Graberje 1, 42000 Varaždin</item>
      <item>Josip Vukušić, Ulica Tina Ujevića 61, 31216 Antunovac punomoćnik sudionika u postupku DM TIM društvo s ograničenom odgovornošću za trgovinu</item>
    </izvorni_sadrzaj>
    <derivirana_varijabla naziv="DomainObject.Predmet.OstaliListFormatedWithAdress_1">
      <item>Sudski registar</item>
      <item>Porezna uprava Područni ured Sjeverna Hrvatsak, Graberje 1, 42000 Varaždin</item>
      <item>Josip Vukušić, Ulica Tina Ujevića 61, 31216 Antunovac punomoćnik sudionika u postupku DM TIM društvo s ograničenom odgovornošću za trgovinu</item>
    </derivirana_varijabla>
  </DomainObject.Predmet.OstaliListFormatedWithAdress>
  <DomainObject.Predmet.OstaliListFormatedWithAdressOIB>
    <izvorni_sadrzaj>
      <item>Sudski registar</item>
      <item>Porezna uprava Područni ured Sjeverna Hrvatsak, Graberje 1, 42000 Varaždin</item>
      <item>Josip Vukušić, OIB 70320085902, Ulica Tina Ujevića 61, 31216 Antunovac punomoćnik sudionika u postupku DM TIM društvo s ograničenom odgovornošću za trgovinu</item>
    </izvorni_sadrzaj>
    <derivirana_varijabla naziv="DomainObject.Predmet.OstaliListFormatedWithAdressOIB_1">
      <item>Sudski registar</item>
      <item>Porezna uprava Područni ured Sjeverna Hrvatsak, Graberje 1, 42000 Varaždin</item>
      <item>Josip Vukušić, OIB 70320085902, Ulica Tina Ujevića 61, 31216 Antunovac punomoćnik sudionika u postupku DM TIM društvo s ograničenom odgovornošću za trgovinu</item>
    </derivirana_varijabla>
  </DomainObject.Predmet.OstaliListFormatedWithAdressOIB>
  <DomainObject.Predmet.OstaliListNazivFormated>
    <izvorni_sadrzaj>
      <item>Sudski registar</item>
      <item>Porezna uprava Područni ured Sjeverna Hrvatsak</item>
      <item>Josip Vukušić</item>
    </izvorni_sadrzaj>
    <derivirana_varijabla naziv="DomainObject.Predmet.OstaliListNazivFormated_1">
      <item>Sudski registar</item>
      <item>Porezna uprava Područni ured Sjeverna Hrvatsak</item>
      <item>Josip Vukušić</item>
    </derivirana_varijabla>
  </DomainObject.Predmet.OstaliListNazivFormated>
  <DomainObject.Predmet.OstaliListNazivFormatedOIB>
    <izvorni_sadrzaj>
      <item>Sudski registar</item>
      <item>Porezna uprava Područni ured Sjeverna Hrvatsak</item>
      <item>Josip Vukušić, OIB 70320085902</item>
    </izvorni_sadrzaj>
    <derivirana_varijabla naziv="DomainObject.Predmet.OstaliListNazivFormatedOIB_1">
      <item>Sudski registar</item>
      <item>Porezna uprava Područni ured Sjeverna Hrvatsak</item>
      <item>Josip Vukušić, OIB 70320085902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St-4/2016-25</izvorni_sadrzaj>
    <derivirana_varijabla naziv="DomainObject.PoslovniBrojDokumenta_1">St-4/2016-25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DM TIM društvo s ograničenom odgovornošću za trgovinu</izvorni_sadrzaj>
    <derivirana_varijabla naziv="DomainObject.Predmet.ProtustrankaIDrugi_1">DM TIM društvo s ograničenom odgovornošću za trgovinu</derivirana_varijabla>
  </DomainObject.Predmet.ProtustrankaIDrugi>
  <DomainObject.Predmet.StrankaIDrugiAdressOIB>
    <izvorni_sadrzaj>Financijska agencija, OIB 85821130368, Augusta Cesarca 2, 42000 Varaždin</izvorni_sadrzaj>
    <derivirana_varijabla naziv="DomainObject.Predmet.StrankaIDrugiAdressOIB_1">Financijska agencija, OIB 85821130368, Augusta Cesarca 2, 42000 Varaždin</derivirana_varijabla>
  </DomainObject.Predmet.StrankaIDrugiAdressOIB>
  <DomainObject.Predmet.ProtustrankaIDrugiAdressOIB>
    <izvorni_sadrzaj>DM TIM društvo s ograničenom odgovornošću za trgovinu, OIB 99163494508, Đure Kuhara 35, 42000 Varaždin</izvorni_sadrzaj>
    <derivirana_varijabla naziv="DomainObject.Predmet.ProtustrankaIDrugiAdressOIB_1">DM TIM društvo s ograničenom odgovornošću za trgovinu, OIB 99163494508, Đure Kuhara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DM TIM društvo s ograničenom odgovornošću za trgovinu</item>
      <item>Sudski registar</item>
      <item>Porezna uprava Područni ured Sjeverna Hrvatsak</item>
      <item>Josip Vukušić</item>
    </izvorni_sadrzaj>
    <derivirana_varijabla naziv="DomainObject.Predmet.SudioniciListNaziv_1">
      <item>Financijska agencija</item>
      <item>DM TIM društvo s ograničenom odgovornošću za trgovinu</item>
      <item>Sudski registar</item>
      <item>Porezna uprava Područni ured Sjeverna Hrvatsak</item>
      <item>Josip Vukušić</item>
    </derivirana_varijabla>
  </DomainObject.Predmet.SudioniciListNaziv>
  <DomainObject.Predmet.SudioniciListAdressOIB>
    <izvorni_sadrzaj>
      <item>Financijska agencija, OIB 85821130368, Augusta Cesarca 2,42000 Varaždin</item>
      <item>DM TIM društvo s ograničenom odgovornošću za trgovinu, OIB 99163494508, Đure Kuhara 35,42000 Varaždin</item>
      <item>Sudski registar</item>
      <item>Porezna uprava Područni ured Sjeverna Hrvatsak, Graberje 1,42000 Varaždin</item>
      <item>Josip Vukušić, OIB 70320085902, Ulica Tina Ujevića 61,31216 Antunovac</item>
    </izvorni_sadrzaj>
    <derivirana_varijabla naziv="DomainObject.Predmet.SudioniciListAdressOIB_1">
      <item>Financijska agencija, OIB 85821130368, Augusta Cesarca 2,42000 Varaždin</item>
      <item>DM TIM društvo s ograničenom odgovornošću za trgovinu, OIB 99163494508, Đure Kuhara 35,42000 Varaždin</item>
      <item>Sudski registar</item>
      <item>Porezna uprava Područni ured Sjeverna Hrvatsak, Graberje 1,42000 Varaždin</item>
      <item>Josip Vukušić, OIB 70320085902, Ulica Tina Ujevića 61,31216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B8FCF-6E37-46E1-B75C-A2C92FCEA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2841</properties:Characters>
  <properties:Lines>85</properties:Lines>
  <properties:Paragraphs>34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2016-10-31T08:56:00Z</cp:lastPrinted>
  <dcterms:modified xmlns:xsi="http://www.w3.org/2001/XMLSchema-instance" xsi:type="dcterms:W3CDTF">2016-10-31T08:56:00Z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St-4/2016-25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