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ab37" w14:paraId="cafab37" w:rsidRDefault="00A9493D" w:rsidP="00A9493D" w:rsidR="00A9493D">
      <w:pPr>
        <w:jc w:val="both"/>
        <w15:collapsed w:val="false"/>
        <w:rPr>
          <w:b/>
          <w:u w:val="single"/>
        </w:rPr>
      </w:pPr>
      <w:bookmarkStart w:name="_GoBack" w:id="0"/>
      <w:bookmarkEnd w:id="0"/>
      <w:r>
        <w:t xml:space="preserve">            </w:t>
      </w:r>
    </w:p>
    <w:p w:rsidRDefault="00A9493D" w:rsidP="00A9493D" w:rsidR="00A9493D">
      <w:pPr>
        <w:jc w:val="both"/>
      </w:pPr>
      <w:r>
        <w:tab/>
      </w:r>
    </w:p>
    <w:p w:rsidRDefault="00A9493D" w:rsidP="00A9493D" w:rsidR="00A9493D">
      <w:pPr>
        <w:ind w:left="708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3D" w:rsidP="00A9493D" w:rsidR="00A9493D">
      <w:pPr>
        <w:jc w:val="both"/>
      </w:pPr>
    </w:p>
    <w:p w:rsidRDefault="00A9493D" w:rsidP="00A9493D" w:rsidR="00A9493D">
      <w:r>
        <w:t>REPUBLIKA HRVATSKA</w:t>
      </w:r>
    </w:p>
    <w:p w:rsidRDefault="00A9493D" w:rsidP="00A9493D" w:rsidR="00A9493D">
      <w:r>
        <w:t>TRGOVAČKI SUD U  OSIJEKU</w:t>
      </w:r>
    </w:p>
    <w:p w:rsidRDefault="00A9493D" w:rsidP="00A9493D" w:rsidR="00A9493D">
      <w:r>
        <w:t>STALNA SLUŽBA U SLAVONSKOM BRODU</w:t>
      </w:r>
    </w:p>
    <w:p w:rsidRDefault="00A9493D" w:rsidP="00A9493D" w:rsidR="00A9493D">
      <w:r>
        <w:t>35000 Slavonski Brod                                                   </w:t>
      </w:r>
      <w:r>
        <w:tab/>
        <w:t>          Broj: St-377/2012-531</w:t>
      </w:r>
    </w:p>
    <w:p w:rsidRDefault="00A9493D" w:rsidP="00A9493D" w:rsidR="00A9493D">
      <w:r>
        <w:t>Trg pobjede 13</w:t>
      </w:r>
    </w:p>
    <w:p w:rsidRDefault="00A9493D" w:rsidP="00A9493D" w:rsidR="00A9493D">
      <w:r>
        <w:t xml:space="preserve">                                                        </w:t>
      </w:r>
    </w:p>
    <w:p w:rsidRDefault="00A9493D" w:rsidP="00A9493D" w:rsidR="00A9493D">
      <w:pPr>
        <w:jc w:val="both"/>
      </w:pPr>
    </w:p>
    <w:p w:rsidRDefault="00A9493D" w:rsidP="00A9493D" w:rsidR="00A9493D">
      <w:pPr>
        <w:jc w:val="both"/>
      </w:pPr>
      <w:r>
        <w:t xml:space="preserve">                                                                                                                                                                      </w:t>
      </w:r>
    </w:p>
    <w:p w:rsidRDefault="00A9493D" w:rsidP="00A9493D" w:rsidR="00A9493D"/>
    <w:p w:rsidRDefault="00A9493D" w:rsidP="00A9493D" w:rsidR="00A9493D">
      <w:pPr>
        <w:jc w:val="center"/>
        <w:rPr>
          <w:b/>
        </w:rPr>
      </w:pPr>
      <w:r>
        <w:rPr>
          <w:b/>
        </w:rPr>
        <w:t>Z A K L J U Č A K</w:t>
      </w:r>
    </w:p>
    <w:p w:rsidRDefault="00A9493D" w:rsidP="00A9493D" w:rsidR="00A9493D">
      <w:r>
        <w:t>                                                                                             </w:t>
      </w:r>
    </w:p>
    <w:p w:rsidRDefault="00A9493D" w:rsidP="00A9493D" w:rsidR="00A9493D">
      <w:r>
        <w:t xml:space="preserve">            TRGOVAČKI SUD U OSIJEKU, STALNA SLUŽBA U SLAVONSKOM BRODU, po stečajnom sucu Danieli Martini Maoduš, u postupku stečaja nad dužnikom </w:t>
      </w:r>
      <w:r w:rsidRPr="00A9493D">
        <w:rPr>
          <w:b/>
        </w:rPr>
        <w:t>V.A.M.-ING d.o.o. u stečaju, Slavonski Brod, Dr. Mile Budaka 1, OIB: 65586439269</w:t>
      </w:r>
      <w:r>
        <w:t xml:space="preserve">, zastupano po stečajnom upravitelju Milanu Nakiću iz Pakraca, 31. kolovoza 2016.  </w:t>
      </w:r>
    </w:p>
    <w:p w:rsidRDefault="00A9493D" w:rsidP="00A9493D" w:rsidR="00A9493D">
      <w:pPr>
        <w:jc w:val="both"/>
      </w:pPr>
    </w:p>
    <w:p w:rsidRDefault="00A9493D" w:rsidP="00A9493D" w:rsidR="00A9493D">
      <w:pPr>
        <w:jc w:val="center"/>
      </w:pPr>
      <w:r>
        <w:t>z a k l j u č i o  j e</w:t>
      </w:r>
    </w:p>
    <w:p w:rsidRDefault="00A9493D" w:rsidP="00A9493D" w:rsidR="00A9493D">
      <w:pPr>
        <w:jc w:val="both"/>
      </w:pPr>
    </w:p>
    <w:p w:rsidRDefault="00A9493D" w:rsidP="00A9493D" w:rsidR="00A9493D">
      <w:pPr>
        <w:jc w:val="both"/>
      </w:pPr>
    </w:p>
    <w:p w:rsidRDefault="00A9493D" w:rsidP="00A9493D" w:rsidR="00A9493D">
      <w:pPr>
        <w:ind w:firstLine="708"/>
        <w:jc w:val="both"/>
        <w:rPr>
          <w:b/>
          <w:u w:val="single"/>
        </w:rPr>
      </w:pPr>
      <w:r>
        <w:t>Određuje se završno ročište za dan</w:t>
      </w:r>
      <w:r>
        <w:rPr>
          <w:b/>
          <w:u w:val="single"/>
        </w:rPr>
        <w:t xml:space="preserve"> 19. listopada 2016. u 11,30 sati u prostorijama ove stalne službe, III kat, soba 73, Trg pobjede 13, Slavonski Brod. </w:t>
      </w:r>
    </w:p>
    <w:p w:rsidRDefault="00A9493D" w:rsidP="00A9493D" w:rsidR="00A9493D">
      <w:pPr>
        <w:ind w:firstLine="708"/>
        <w:jc w:val="both"/>
      </w:pPr>
      <w:r>
        <w:t>Na ročište se pozivaju stečajni upravitelj, svi vjerovnici i zainteresirane osobe.</w:t>
      </w:r>
    </w:p>
    <w:p w:rsidRDefault="00A9493D" w:rsidP="00A9493D" w:rsidR="00A9493D">
      <w:pPr>
        <w:ind w:firstLine="708"/>
        <w:jc w:val="both"/>
      </w:pPr>
      <w:r>
        <w:t xml:space="preserve">Pozivaju se vjerovnici staviti prigovore na završni popis. </w:t>
      </w:r>
    </w:p>
    <w:p w:rsidRDefault="00A9493D" w:rsidP="00A9493D" w:rsidR="00A9493D">
      <w:pPr>
        <w:jc w:val="both"/>
      </w:pPr>
    </w:p>
    <w:p w:rsidRDefault="00A9493D" w:rsidP="00A9493D" w:rsidR="00A9493D">
      <w:pPr>
        <w:jc w:val="center"/>
      </w:pPr>
      <w:r>
        <w:t>Obrazloženje</w:t>
      </w:r>
    </w:p>
    <w:p w:rsidRDefault="00A9493D" w:rsidP="00A9493D" w:rsidR="00A9493D">
      <w:pPr>
        <w:jc w:val="both"/>
      </w:pPr>
    </w:p>
    <w:p w:rsidRDefault="00A9493D" w:rsidP="00A9493D" w:rsidR="00A9493D">
      <w:pPr>
        <w:ind w:firstLine="708"/>
        <w:jc w:val="both"/>
      </w:pPr>
      <w:r>
        <w:t xml:space="preserve">Stečajni upravitelj Milan Nakić je sudu dostavio završni račun i izvještaj te završni diobni popis koji je obavljen s danom 31.8.2016. na </w:t>
      </w:r>
      <w:proofErr w:type="spellStart"/>
      <w:r>
        <w:t>eOglasnoj</w:t>
      </w:r>
      <w:proofErr w:type="spellEnd"/>
      <w:r>
        <w:t xml:space="preserve"> ploči ovog suda, a prilozi istog dostupi su na uvid u sudskom spisu. </w:t>
      </w:r>
    </w:p>
    <w:p w:rsidRDefault="00A9493D" w:rsidP="00A9493D" w:rsidR="00A9493D">
      <w:pPr>
        <w:ind w:firstLine="708"/>
        <w:jc w:val="both"/>
      </w:pPr>
      <w:r>
        <w:t xml:space="preserve">Na završnom ročištu održat će se rasprava vezano za davanje suglasnosti vezano za završnu diobu, raspravljat će se o završnom računu stečajnog upravitelja i eventualnim prigovorima na završni popis te će se odlučivati o </w:t>
      </w:r>
      <w:proofErr w:type="spellStart"/>
      <w:r>
        <w:t>neunovčivima</w:t>
      </w:r>
      <w:proofErr w:type="spellEnd"/>
      <w:r>
        <w:t xml:space="preserve"> predmetima stečajne mase, ako se utvrdi da takvih ima. </w:t>
      </w:r>
    </w:p>
    <w:p w:rsidRDefault="00A9493D" w:rsidP="00A9493D" w:rsidR="00A9493D"/>
    <w:p w:rsidRDefault="00A9493D" w:rsidP="00A9493D" w:rsidR="00A9493D">
      <w:pPr>
        <w:jc w:val="both"/>
      </w:pPr>
      <w:r>
        <w:t>                                                 U Slav. Brodu 31. kolovoza 2016.</w:t>
      </w:r>
    </w:p>
    <w:p w:rsidRDefault="00A9493D" w:rsidP="00A9493D" w:rsidR="00A9493D"/>
    <w:p w:rsidRDefault="00A9493D" w:rsidP="00A9493D" w:rsidR="00A9493D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A9493D" w:rsidP="00A9493D" w:rsidR="00A9493D">
      <w:pPr>
        <w:tabs>
          <w:tab w:pos="6108" w:val="left"/>
        </w:tabs>
      </w:pPr>
      <w:r>
        <w:tab/>
        <w:t xml:space="preserve">   Stečajna sutkinja:</w:t>
      </w:r>
    </w:p>
    <w:p w:rsidRDefault="00A9493D" w:rsidP="00A9493D" w:rsidR="00A9493D">
      <w:pPr>
        <w:tabs>
          <w:tab w:pos="6108" w:val="left"/>
        </w:tabs>
      </w:pPr>
      <w:r>
        <w:tab/>
        <w:t>Daniela Martini Maoduš</w:t>
      </w:r>
    </w:p>
    <w:p w:rsidRDefault="00A9493D" w:rsidP="00A9493D" w:rsidR="00A9493D"/>
    <w:p w:rsidRDefault="00A9493D" w:rsidP="00A9493D" w:rsidR="00A9493D"/>
    <w:p w:rsidRDefault="00A9493D" w:rsidP="00A9493D" w:rsidR="00A9493D"/>
    <w:p w:rsidRDefault="00A9493D" w:rsidP="00A9493D" w:rsidR="00A9493D">
      <w:pPr>
        <w:ind w:left="540"/>
      </w:pPr>
    </w:p>
    <w:p w:rsidRDefault="00A9493D" w:rsidP="00A9493D" w:rsidR="00A9493D">
      <w:pPr>
        <w:pStyle w:val="Odlomakpopisa"/>
        <w:numPr>
          <w:ilvl w:val="0"/>
          <w:numId w:val="2"/>
        </w:numPr>
      </w:pPr>
      <w:r>
        <w:lastRenderedPageBreak/>
        <w:t xml:space="preserve">Objaviti na e Oglasnoj ploči suda        </w:t>
      </w:r>
    </w:p>
    <w:p w:rsidRDefault="00A9493D" w:rsidP="00A9493D" w:rsidR="00A9493D"/>
    <w:p w:rsidRDefault="00A9493D" w:rsidP="00A9493D" w:rsidR="00A9493D">
      <w:pPr>
        <w:ind w:firstLine="708" w:left="4248"/>
      </w:pPr>
    </w:p>
    <w:p w:rsidRDefault="00A9493D" w:rsidP="00A9493D" w:rsidR="00A9493D">
      <w:pPr>
        <w:rPr>
          <w:rFonts w:hAnsi="Calibri" w:ascii="Calibri"/>
          <w:sz w:val="22"/>
          <w:szCs w:val="22"/>
        </w:rPr>
      </w:pPr>
    </w:p>
    <w:p w:rsidRDefault="00A9493D" w:rsidP="00A9493D" w:rsidR="00A9493D">
      <w:pPr>
        <w:ind w:firstLine="708"/>
        <w:jc w:val="both"/>
      </w:pPr>
    </w:p>
    <w:p w:rsidRDefault="00DC7F7B" w:rsidR="00DC7F7B"/>
    <w:sectPr w:rsidR="00DC7F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493D"/>
    <w:rsid w:val="007A0B53"/>
    <w:rsid w:val="00A9493D"/>
    <w:rsid w:val="00DC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493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49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93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949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49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49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93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949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04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226</properties:Words>
  <properties:Characters>1166</properties:Characters>
  <properties:Lines>52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2016-08-31T08:43:00Z</dcterms:created>
  <dc:creator>wsadmin</dc:creator>
  <cp:lastModifiedBy>wsadmin</cp:lastModifiedBy>
  <cp:lastPrinted>2016-08-31T08:50:00Z</cp:lastPrinted>
  <dcterms:modified xmlns:xsi="http://www.w3.org/2001/XMLSchema-instance" xsi:type="dcterms:W3CDTF">2016-08-31T08:53:00Z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