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4eca4" w14:paraId="fb4eca4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D25CF">
        <w:t>7524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D25CF">
        <w:t>04</w:t>
      </w:r>
      <w:r w:rsidR="00143566">
        <w:t>. 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4D25CF">
        <w:t>INTIMA DESIGN-ZAGREB</w:t>
      </w:r>
      <w:r w:rsidR="00143566">
        <w:t xml:space="preserve">, </w:t>
      </w:r>
      <w:r w:rsidR="004D25CF">
        <w:t>Zagreb</w:t>
      </w:r>
      <w:r w:rsidR="00143566">
        <w:t xml:space="preserve">, </w:t>
      </w:r>
      <w:r w:rsidR="004D25CF">
        <w:t xml:space="preserve">Hrvoje </w:t>
      </w:r>
      <w:proofErr w:type="spellStart"/>
      <w:r w:rsidR="004D25CF">
        <w:t>Macanovića</w:t>
      </w:r>
      <w:proofErr w:type="spellEnd"/>
      <w:r w:rsidR="004D25CF">
        <w:t xml:space="preserve"> 13</w:t>
      </w:r>
      <w:r w:rsidR="00143566">
        <w:t xml:space="preserve"> (OIB: </w:t>
      </w:r>
      <w:r w:rsidR="004D25CF">
        <w:t>54459483800</w:t>
      </w:r>
      <w:r w:rsidR="00143566">
        <w:t>)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143566">
        <w:t xml:space="preserve">128,23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D25CF">
        <w:t>04</w:t>
      </w:r>
      <w:r w:rsidR="00143566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0B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62C86"/>
    <w:rsid w:val="00064761"/>
    <w:rsid w:val="000C0476"/>
    <w:rsid w:val="001043B2"/>
    <w:rsid w:val="00111FDB"/>
    <w:rsid w:val="00114EAD"/>
    <w:rsid w:val="00143566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36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C0F13"/>
    <w:rsid w:val="002E3279"/>
    <w:rsid w:val="002F07C4"/>
    <w:rsid w:val="003224EE"/>
    <w:rsid w:val="00325398"/>
    <w:rsid w:val="00367DBF"/>
    <w:rsid w:val="0038246E"/>
    <w:rsid w:val="00397143"/>
    <w:rsid w:val="003A21EE"/>
    <w:rsid w:val="003A2F14"/>
    <w:rsid w:val="003A5A58"/>
    <w:rsid w:val="003C20F2"/>
    <w:rsid w:val="003D35F9"/>
    <w:rsid w:val="003D41D9"/>
    <w:rsid w:val="003E3A15"/>
    <w:rsid w:val="00413F4C"/>
    <w:rsid w:val="00431C2D"/>
    <w:rsid w:val="00453A0D"/>
    <w:rsid w:val="00480B05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330F2"/>
    <w:rsid w:val="00735BFD"/>
    <w:rsid w:val="00740F3B"/>
    <w:rsid w:val="00755557"/>
    <w:rsid w:val="00763462"/>
    <w:rsid w:val="00771F38"/>
    <w:rsid w:val="0078044F"/>
    <w:rsid w:val="0079475B"/>
    <w:rsid w:val="007A5A3C"/>
    <w:rsid w:val="007B4682"/>
    <w:rsid w:val="007B46FB"/>
    <w:rsid w:val="007B5AFD"/>
    <w:rsid w:val="007C014B"/>
    <w:rsid w:val="007C08D9"/>
    <w:rsid w:val="007D132B"/>
    <w:rsid w:val="007D5A5D"/>
    <w:rsid w:val="007E5DD2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F7D47"/>
    <w:rsid w:val="0091395F"/>
    <w:rsid w:val="0091590D"/>
    <w:rsid w:val="00920CA0"/>
    <w:rsid w:val="00930B34"/>
    <w:rsid w:val="0094089C"/>
    <w:rsid w:val="009419D8"/>
    <w:rsid w:val="0094572F"/>
    <w:rsid w:val="00981CE5"/>
    <w:rsid w:val="00995C77"/>
    <w:rsid w:val="009A1DED"/>
    <w:rsid w:val="009F1299"/>
    <w:rsid w:val="00A16D3F"/>
    <w:rsid w:val="00A26B2A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449F"/>
    <w:rsid w:val="00AD7EA3"/>
    <w:rsid w:val="00B44CAF"/>
    <w:rsid w:val="00B46BED"/>
    <w:rsid w:val="00B6055D"/>
    <w:rsid w:val="00B63833"/>
    <w:rsid w:val="00B82F18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637D3"/>
    <w:rsid w:val="00D66226"/>
    <w:rsid w:val="00D808BB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623BF"/>
    <w:rsid w:val="00F642CC"/>
    <w:rsid w:val="00F87B17"/>
    <w:rsid w:val="00F92344"/>
    <w:rsid w:val="00FC6BB5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44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4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4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4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4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44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4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4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4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4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7524</izvorni_sadrzaj>
    <derivirana_varijabla naziv="DomainObject.Predmet.Broj_1">7524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St-7524/2015</izvorni_sadrzaj>
    <derivirana_varijabla naziv="DomainObject.Predmet.OznakaBroj_1">St-7524/2015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INTIMA DESIGN-ZAGREB d.o.o.</izvorni_sadrzaj>
    <derivirana_varijabla naziv="DomainObject.Predmet.ProtustrankaFormated_1">  INTIMA DESIGN-ZAGREB d.o.o.</derivirana_varijabla>
  </DomainObject.Predmet.ProtustrankaFormated>
  <DomainObject.Predmet.ProtustrankaFormatedOIB>
    <izvorni_sadrzaj>  INTIMA DESIGN-ZAGREB d.o.o., OIB 54459483800</izvorni_sadrzaj>
    <derivirana_varijabla naziv="DomainObject.Predmet.ProtustrankaFormatedOIB_1">  INTIMA DESIGN-ZAGREB d.o.o., OIB 54459483800</derivirana_varijabla>
  </DomainObject.Predmet.ProtustrankaFormatedOIB>
  <DomainObject.Predmet.ProtustrankaFormatedWithAdress>
    <izvorni_sadrzaj> INTIMA DESIGN-ZAGREB d.o.o., Hrvoja Macanovića 13, 10000 Zagreb</izvorni_sadrzaj>
    <derivirana_varijabla naziv="DomainObject.Predmet.ProtustrankaFormatedWithAdress_1"> INTIMA DESIGN-ZAGREB d.o.o., Hrvoja Macanovića 13, 10000 Zagreb</derivirana_varijabla>
  </DomainObject.Predmet.ProtustrankaFormatedWithAdress>
  <DomainObject.Predmet.ProtustrankaFormatedWithAdressOIB>
    <izvorni_sadrzaj> INTIMA DESIGN-ZAGREB d.o.o., OIB 54459483800, Hrvoja Macanovića 13, 10000 Zagreb</izvorni_sadrzaj>
    <derivirana_varijabla naziv="DomainObject.Predmet.ProtustrankaFormatedWithAdressOIB_1"> INTIMA DESIGN-ZAGREB d.o.o., OIB 54459483800, Hrvoja Macanovića 13, 10000 Zagreb</derivirana_varijabla>
  </DomainObject.Predmet.ProtustrankaFormatedWithAdressOIB>
  <DomainObject.Predmet.ProtustrankaWithAdress>
    <izvorni_sadrzaj>INTIMA DESIGN-ZAGREB d.o.o. Hrvoja Macanovića 13, 10000 Zagreb</izvorni_sadrzaj>
    <derivirana_varijabla naziv="DomainObject.Predmet.ProtustrankaWithAdress_1">INTIMA DESIGN-ZAGREB d.o.o. Hrvoja Macanovića 13, 10000 Zagreb</derivirana_varijabla>
  </DomainObject.Predmet.ProtustrankaWithAdress>
  <DomainObject.Predmet.ProtustrankaWithAdressOIB>
    <izvorni_sadrzaj>INTIMA DESIGN-ZAGREB d.o.o., OIB 54459483800, Hrvoja Macanovića 13, 10000 Zagreb</izvorni_sadrzaj>
    <derivirana_varijabla naziv="DomainObject.Predmet.ProtustrankaWithAdressOIB_1">INTIMA DESIGN-ZAGREB d.o.o., OIB 54459483800, Hrvoja Macanovića 13, 10000 Zagreb</derivirana_varijabla>
  </DomainObject.Predmet.ProtustrankaWithAdressOIB>
  <DomainObject.Predmet.ProtustrankaNazivFormated>
    <izvorni_sadrzaj>INTIMA DESIGN-ZAGREB d.o.o.</izvorni_sadrzaj>
    <derivirana_varijabla naziv="DomainObject.Predmet.ProtustrankaNazivFormated_1">INTIMA DESIGN-ZAGREB d.o.o.</derivirana_varijabla>
  </DomainObject.Predmet.ProtustrankaNazivFormated>
  <DomainObject.Predmet.ProtustrankaNazivFormatedOIB>
    <izvorni_sadrzaj>INTIMA DESIGN-ZAGREB d.o.o., OIB 54459483800</izvorni_sadrzaj>
    <derivirana_varijabla naziv="DomainObject.Predmet.ProtustrankaNazivFormatedOIB_1">INTIMA DESIGN-ZAGREB d.o.o., OIB 54459483800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INTIMA DESIGN-ZAGREB d.o.o.</item>
    </izvorni_sadrzaj>
    <derivirana_varijabla naziv="DomainObject.Predmet.ProtuStrankaListFormated_1">
      <item>INTIMA DESIGN-ZAGREB d.o.o.</item>
    </derivirana_varijabla>
  </DomainObject.Predmet.ProtuStrankaListFormated>
  <DomainObject.Predmet.ProtuStrankaListFormatedOIB>
    <izvorni_sadrzaj>
      <item>INTIMA DESIGN-ZAGREB d.o.o., OIB 54459483800</item>
    </izvorni_sadrzaj>
    <derivirana_varijabla naziv="DomainObject.Predmet.ProtuStrankaListFormatedOIB_1">
      <item>INTIMA DESIGN-ZAGREB d.o.o., OIB 54459483800</item>
    </derivirana_varijabla>
  </DomainObject.Predmet.ProtuStrankaListFormatedOIB>
  <DomainObject.Predmet.ProtuStrankaListFormatedWithAdress>
    <izvorni_sadrzaj>
      <item>INTIMA DESIGN-ZAGREB d.o.o., Hrvoja Macanovića 13, 10000 Zagreb</item>
    </izvorni_sadrzaj>
    <derivirana_varijabla naziv="DomainObject.Predmet.ProtuStrankaListFormatedWithAdress_1">
      <item>INTIMA DESIGN-ZAGREB d.o.o., Hrvoja Macanovića 13, 10000 Zagreb</item>
    </derivirana_varijabla>
  </DomainObject.Predmet.ProtuStrankaListFormatedWithAdress>
  <DomainObject.Predmet.ProtuStrankaListFormatedWithAdressOIB>
    <izvorni_sadrzaj>
      <item>INTIMA DESIGN-ZAGREB d.o.o., OIB 54459483800, Hrvoja Macanovića 13, 10000 Zagreb</item>
    </izvorni_sadrzaj>
    <derivirana_varijabla naziv="DomainObject.Predmet.ProtuStrankaListFormatedWithAdressOIB_1">
      <item>INTIMA DESIGN-ZAGREB d.o.o., OIB 54459483800, Hrvoja Macanovića 13, 10000 Zagreb</item>
    </derivirana_varijabla>
  </DomainObject.Predmet.ProtuStrankaListFormatedWithAdressOIB>
  <DomainObject.Predmet.ProtuStrankaListNazivFormated>
    <izvorni_sadrzaj>
      <item>INTIMA DESIGN-ZAGREB d.o.o.</item>
    </izvorni_sadrzaj>
    <derivirana_varijabla naziv="DomainObject.Predmet.ProtuStrankaListNazivFormated_1">
      <item>INTIMA DESIGN-ZAGREB d.o.o.</item>
    </derivirana_varijabla>
  </DomainObject.Predmet.ProtuStrankaListNazivFormated>
  <DomainObject.Predmet.ProtuStrankaListNazivFormatedOIB>
    <izvorni_sadrzaj>
      <item>INTIMA DESIGN-ZAGREB d.o.o., OIB 54459483800</item>
    </izvorni_sadrzaj>
    <derivirana_varijabla naziv="DomainObject.Predmet.ProtuStrankaListNazivFormatedOIB_1">
      <item>INTIMA DESIGN-ZAGREB d.o.o., OIB 54459483800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INTIMA DESIGN-ZAGREB d.o.o.</izvorni_sadrzaj>
    <derivirana_varijabla naziv="DomainObject.Predmet.ProtustrankaIDrugi_1">INTIMA DESIGN-ZAGREB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INTIMA DESIGN-ZAGREB d.o.o., OIB 54459483800, Hrvoja Macanovića 13, 10000 Zagreb</izvorni_sadrzaj>
    <derivirana_varijabla naziv="DomainObject.Predmet.ProtustrankaIDrugiAdressOIB_1">INTIMA DESIGN-ZAGREB d.o.o., OIB 54459483800, Hrvoja Macanovića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INTIMA DESIGN-ZAGREB d.o.o.</item>
    </izvorni_sadrzaj>
    <derivirana_varijabla naziv="DomainObject.Predmet.SudioniciListNaziv_1">
      <item>FINA Regionalni centar Zagreb</item>
      <item>INTIMA DESIGN-ZAGREB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INTIMA DESIGN-ZAGREB d.o.o., OIB 54459483800, Hrvoja Macanovića 13,10000 Zagreb</item>
    </izvorni_sadrzaj>
    <derivirana_varijabla naziv="DomainObject.Predmet.SudioniciListAdressOIB_1">
      <item>FINA Regionalni centar Zagreb, OIB 85821130368, Trg svibanjskih žrtava 1995. 1,10000 Zagreb</item>
      <item>INTIMA DESIGN-ZAGREB d.o.o., OIB 54459483800, Hrvoja Macanovića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54459483800</item>
    </izvorni_sadrzaj>
    <derivirana_varijabla naziv="DomainObject.Predmet.SudioniciListNazivOIB_1">
      <item>, OIB 85821130368</item>
      <item>, OIB 54459483800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1326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2015-12-04T08:05:00Z</dcterms:created>
  <dc:creator>ilukac</dc:creator>
  <cp:lastModifiedBy>Marina Radaković</cp:lastModifiedBy>
  <cp:lastPrinted>2015-12-04T08:05:00Z</cp:lastPrinted>
  <dcterms:modified xmlns:xsi="http://www.w3.org/2001/XMLSchema-instance" xsi:type="dcterms:W3CDTF">2015-12-04T08:07:00Z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