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bf83" w14:paraId="223bf83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</w:t>
      </w:r>
      <w:proofErr w:type="spellStart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B900C3">
        <w:rPr>
          <w:rFonts w:cs="Times New Roman" w:hAnsi="Times New Roman" w:ascii="Times New Roman"/>
          <w:color w:val="000000"/>
          <w:sz w:val="24"/>
          <w:szCs w:val="24"/>
          <w:lang w:val="hr-HR"/>
        </w:rPr>
        <w:t>1139/18</w:t>
      </w:r>
      <w:r w:rsidR="004A35B4">
        <w:rPr>
          <w:rFonts w:cs="Times New Roman" w:hAnsi="Times New Roman" w:ascii="Times New Roman"/>
          <w:color w:val="000000"/>
          <w:sz w:val="24"/>
          <w:szCs w:val="24"/>
          <w:lang w:val="hr-HR"/>
        </w:rPr>
        <w:t>-24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D361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B900C3" w:rsidR="000D4D55" w:rsidRPr="00D361F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61F4">
        <w:rPr>
          <w:rFonts w:cs="Times New Roman" w:hAnsi="Times New Roman" w:ascii="Times New Roman"/>
          <w:sz w:val="24"/>
          <w:szCs w:val="24"/>
          <w:lang w:val="hr-HR"/>
        </w:rPr>
        <w:t>TRGOVAČKI SUD U ZAGREBU, po sucu</w:t>
      </w:r>
      <w:r w:rsidR="00397267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pojedincu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Luciji </w:t>
      </w:r>
      <w:proofErr w:type="spellStart"/>
      <w:r w:rsidRPr="00D361F4">
        <w:rPr>
          <w:rFonts w:cs="Times New Roman" w:hAnsi="Times New Roman" w:ascii="Times New Roman"/>
          <w:sz w:val="24"/>
          <w:szCs w:val="24"/>
          <w:lang w:val="hr-HR"/>
        </w:rPr>
        <w:t>Butigan</w:t>
      </w:r>
      <w:proofErr w:type="spellEnd"/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, u stečajnom postupku 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Stečajna masa iza A.M.T. MODERNA društvo s ograničenom odgovornošću za trgovinu, proizvodnju, agencija za 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 xml:space="preserve">promet nekretninama i turizam,Zagreb (Grad Zagreb), 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>Ulica grada Chicaga 18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,OIB 56467458276,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26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D361F4">
        <w:rPr>
          <w:rFonts w:cs="Times New Roman" w:hAnsi="Times New Roman" w:ascii="Times New Roman"/>
          <w:sz w:val="24"/>
          <w:szCs w:val="24"/>
          <w:lang w:val="hr-HR"/>
        </w:rPr>
        <w:t>veljače</w:t>
      </w:r>
      <w:r w:rsidR="00530956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0CA3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Stečajna masa iza A.M.T. MODERNA društvo s ograničenom odgovornošću za trgovinu, proizvodnju, agencija za 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 xml:space="preserve">promet nekretninama i turizam,Zagreb (Grad Zagreb), 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>Ulica grada Chicaga 18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,OIB 56467458276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F938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proofErr w:type="spellStart"/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Tt</w:t>
      </w:r>
      <w:proofErr w:type="spellEnd"/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-17/</w:t>
      </w:r>
      <w:r w:rsidR="00F02F24">
        <w:rPr>
          <w:rFonts w:cs="Times New Roman" w:hAnsi="Times New Roman" w:ascii="Times New Roman"/>
          <w:color w:val="000000"/>
          <w:sz w:val="24"/>
          <w:szCs w:val="24"/>
          <w:lang w:val="hr-HR"/>
        </w:rPr>
        <w:t>11670-53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2F24">
        <w:rPr>
          <w:rFonts w:cs="Times New Roman" w:hAnsi="Times New Roman" w:ascii="Times New Roman"/>
          <w:color w:val="000000"/>
          <w:sz w:val="24"/>
          <w:szCs w:val="24"/>
          <w:lang w:val="hr-HR"/>
        </w:rPr>
        <w:t>od 16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F02F24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2017.g.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 </w:t>
      </w:r>
      <w:r w:rsidR="00FC6F60" w:rsidRPr="00FC6F60">
        <w:rPr>
          <w:rFonts w:cs="Times New Roman" w:hAnsi="Times New Roman" w:ascii="Times New Roman"/>
          <w:sz w:val="24"/>
          <w:szCs w:val="24"/>
          <w:lang w:val="hr-HR"/>
        </w:rPr>
        <w:t xml:space="preserve">A.M.T. MODERNA društvo s ograničenom odgovornošću za trgovinu, proizvodnju, agencija za promet nekretninama i turizam, Zagreb, </w:t>
      </w:r>
      <w:proofErr w:type="spellStart"/>
      <w:r w:rsidR="00FC6F60" w:rsidRPr="00FC6F60">
        <w:rPr>
          <w:rFonts w:cs="Times New Roman" w:hAnsi="Times New Roman" w:ascii="Times New Roman"/>
          <w:sz w:val="24"/>
          <w:szCs w:val="24"/>
          <w:lang w:val="hr-HR"/>
        </w:rPr>
        <w:t>Draškovićeva</w:t>
      </w:r>
      <w:proofErr w:type="spellEnd"/>
      <w:r w:rsidR="00FC6F60" w:rsidRPr="00FC6F60">
        <w:rPr>
          <w:rFonts w:cs="Times New Roman" w:hAnsi="Times New Roman" w:ascii="Times New Roman"/>
          <w:sz w:val="24"/>
          <w:szCs w:val="24"/>
          <w:lang w:val="hr-HR"/>
        </w:rPr>
        <w:t xml:space="preserve"> 48, OIB 01235388226</w:t>
      </w:r>
      <w:r w:rsidR="0025124A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 brisan je iz sudskog registra </w:t>
      </w:r>
      <w:r w:rsidR="00FC6F60">
        <w:rPr>
          <w:rFonts w:cs="Times New Roman" w:hAnsi="Times New Roman" w:ascii="Times New Roman"/>
          <w:sz w:val="24"/>
          <w:szCs w:val="24"/>
          <w:lang w:val="hr-HR"/>
        </w:rPr>
        <w:t>Trgovačkog suda u Zagrebu.</w:t>
      </w:r>
    </w:p>
    <w:p w:rsidRDefault="008E2B48" w:rsidP="0025124A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proofErr w:type="spellStart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zaprimljen je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 predlagatelja-vjerovnika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postojanju imovine koj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>a čini stečajnu masu.</w:t>
      </w:r>
    </w:p>
    <w:p w:rsidRDefault="000F06CD" w:rsidP="0025124A" w:rsidR="007A57C4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25124A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124A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B12A0D">
        <w:rPr>
          <w:rFonts w:cs="Times New Roman" w:hAnsi="Times New Roman" w:ascii="Times New Roman"/>
          <w:color w:val="000000"/>
          <w:sz w:val="24"/>
          <w:szCs w:val="24"/>
          <w:lang w:val="hr-HR"/>
        </w:rPr>
        <w:t>26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4A35B4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A35B4" w:rsidP="00692346" w:rsidR="004A35B4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proofErr w:type="spellStart"/>
      <w:r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službenik</w:t>
      </w:r>
      <w:proofErr w:type="spellEnd"/>
    </w:p>
    <w:p w:rsidRDefault="004A35B4" w:rsidP="00C662EE" w:rsidR="004A35B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467B5" w:rsidR="00E33188" w:rsidRPr="008E2B48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5B4" w:rsidRPr="004A35B4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B12A0D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1139/18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D4D55"/>
    <w:rsid w:val="000D705D"/>
    <w:rsid w:val="000E6912"/>
    <w:rsid w:val="000F06CD"/>
    <w:rsid w:val="00155376"/>
    <w:rsid w:val="001A51EB"/>
    <w:rsid w:val="001C2F61"/>
    <w:rsid w:val="001F14CD"/>
    <w:rsid w:val="00224F31"/>
    <w:rsid w:val="0025124A"/>
    <w:rsid w:val="002C3EBD"/>
    <w:rsid w:val="00310218"/>
    <w:rsid w:val="00331AD6"/>
    <w:rsid w:val="00397267"/>
    <w:rsid w:val="003F1227"/>
    <w:rsid w:val="0045229E"/>
    <w:rsid w:val="004A35B4"/>
    <w:rsid w:val="004D1A0A"/>
    <w:rsid w:val="00502B8C"/>
    <w:rsid w:val="005160C3"/>
    <w:rsid w:val="00526532"/>
    <w:rsid w:val="00530956"/>
    <w:rsid w:val="00592E1E"/>
    <w:rsid w:val="005A32FA"/>
    <w:rsid w:val="005D7994"/>
    <w:rsid w:val="00683F71"/>
    <w:rsid w:val="006A497A"/>
    <w:rsid w:val="006B489D"/>
    <w:rsid w:val="007903D0"/>
    <w:rsid w:val="007A57C4"/>
    <w:rsid w:val="007B538F"/>
    <w:rsid w:val="007E593F"/>
    <w:rsid w:val="008043A7"/>
    <w:rsid w:val="00837CC7"/>
    <w:rsid w:val="00897A3F"/>
    <w:rsid w:val="008B74D3"/>
    <w:rsid w:val="008E2B48"/>
    <w:rsid w:val="0094647E"/>
    <w:rsid w:val="00982346"/>
    <w:rsid w:val="00A4688F"/>
    <w:rsid w:val="00A923C9"/>
    <w:rsid w:val="00AA1A94"/>
    <w:rsid w:val="00B10C38"/>
    <w:rsid w:val="00B12A0D"/>
    <w:rsid w:val="00B22811"/>
    <w:rsid w:val="00B372A0"/>
    <w:rsid w:val="00B900C3"/>
    <w:rsid w:val="00BC361D"/>
    <w:rsid w:val="00BE3772"/>
    <w:rsid w:val="00C11409"/>
    <w:rsid w:val="00C11D38"/>
    <w:rsid w:val="00C467B5"/>
    <w:rsid w:val="00C746D3"/>
    <w:rsid w:val="00CA263F"/>
    <w:rsid w:val="00CF37BD"/>
    <w:rsid w:val="00CF4126"/>
    <w:rsid w:val="00D31325"/>
    <w:rsid w:val="00D361F4"/>
    <w:rsid w:val="00D55E35"/>
    <w:rsid w:val="00D90CA3"/>
    <w:rsid w:val="00D96D39"/>
    <w:rsid w:val="00E33188"/>
    <w:rsid w:val="00E3449C"/>
    <w:rsid w:val="00E47C5B"/>
    <w:rsid w:val="00E536CE"/>
    <w:rsid w:val="00E55D8B"/>
    <w:rsid w:val="00EE29C9"/>
    <w:rsid w:val="00F02F24"/>
    <w:rsid w:val="00F07FBA"/>
    <w:rsid w:val="00F47FB4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A35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35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5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5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5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A35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35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5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5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5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9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7229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St-1139/2018-24</izvorni_sadrzaj>
    <derivirana_varijabla naziv="DomainObject.Oznaka_1">St-1139/2018-24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St-1139/2018</izvorni_sadrzaj>
    <derivirana_varijabla naziv="DomainObject.Predmet.OznakaBroj_1">St-1139/2018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A.M.T. MODERNA d.o.o.</izvorni_sadrzaj>
    <derivirana_varijabla naziv="DomainObject.Predmet.ProtustrankaFormated_1">  A.M.T. MODERNA d.o.o.</derivirana_varijabla>
  </DomainObject.Predmet.ProtustrankaFormated>
  <DomainObject.Predmet.ProtustrankaFormatedOIB>
    <izvorni_sadrzaj>  A.M.T. MODERNA d.o.o., OIB 01235388226</izvorni_sadrzaj>
    <derivirana_varijabla naziv="DomainObject.Predmet.ProtustrankaFormatedOIB_1">  A.M.T. MODERNA d.o.o., OIB 01235388226</derivirana_varijabla>
  </DomainObject.Predmet.ProtustrankaFormatedOIB>
  <DomainObject.Predmet.ProtustrankaFormatedWithAdress>
    <izvorni_sadrzaj> A.M.T. MODERNA d.o.o., Draškovićeva 48, 10000 Zagreb</izvorni_sadrzaj>
    <derivirana_varijabla naziv="DomainObject.Predmet.ProtustrankaFormatedWithAdress_1"> A.M.T. MODERNA d.o.o., Draškovićeva 48, 10000 Zagreb</derivirana_varijabla>
  </DomainObject.Predmet.ProtustrankaFormatedWithAdress>
  <DomainObject.Predmet.ProtustrankaFormatedWithAdressOIB>
    <izvorni_sadrzaj> A.M.T. MODERNA d.o.o., OIB 01235388226, Draškovićeva 48, 10000 Zagreb</izvorni_sadrzaj>
    <derivirana_varijabla naziv="DomainObject.Predmet.ProtustrankaFormatedWithAdressOIB_1"> A.M.T. MODERNA d.o.o., OIB 01235388226, Draškovićeva 48, 10000 Zagreb</derivirana_varijabla>
  </DomainObject.Predmet.ProtustrankaFormatedWithAdressOIB>
  <DomainObject.Predmet.ProtustrankaWithAdress>
    <izvorni_sadrzaj>A.M.T. MODERNA d.o.o. Draškovićeva 48, 10000 Zagreb</izvorni_sadrzaj>
    <derivirana_varijabla naziv="DomainObject.Predmet.ProtustrankaWithAdress_1">A.M.T. MODERNA d.o.o. Draškovićeva 48, 10000 Zagreb</derivirana_varijabla>
  </DomainObject.Predmet.ProtustrankaWithAdress>
  <DomainObject.Predmet.ProtustrankaWithAdressOIB>
    <izvorni_sadrzaj>A.M.T. MODERNA d.o.o., OIB 01235388226, Draškovićeva 48, 10000 Zagreb</izvorni_sadrzaj>
    <derivirana_varijabla naziv="DomainObject.Predmet.ProtustrankaWithAdressOIB_1">A.M.T. MODERNA d.o.o., OIB 01235388226, Draškovićeva 48, 10000 Zagreb</derivirana_varijabla>
  </DomainObject.Predmet.ProtustrankaWithAdressOIB>
  <DomainObject.Predmet.ProtustrankaNazivFormated>
    <izvorni_sadrzaj>A.M.T. MODERNA d.o.o.</izvorni_sadrzaj>
    <derivirana_varijabla naziv="DomainObject.Predmet.ProtustrankaNazivFormated_1">A.M.T. MODERNA d.o.o.</derivirana_varijabla>
  </DomainObject.Predmet.ProtustrankaNazivFormated>
  <DomainObject.Predmet.ProtustrankaNazivFormatedOIB>
    <izvorni_sadrzaj>A.M.T. MODERNA d.o.o., OIB 01235388226</izvorni_sadrzaj>
    <derivirana_varijabla naziv="DomainObject.Predmet.ProtustrankaNazivFormatedOIB_1">A.M.T. MODERNA d.o.o., OIB 01235388226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BANK, D.D.; BUTERIN&amp;POSAVEC odvjetničko društvo, društvo s ograničenom odgovornošću</izvorni_sadrzaj>
    <derivirana_varijabla naziv="DomainObject.Predmet.StrankaFormated_1">  FINA Regionalni centar Zagreb; DRUŽBA ZA UPRAVLJANJE TERJATEV BANK, D.D.; BUTERIN&amp;POSAVEC odvjetničko društvo, društvo s ograničenom odgovornošću</derivirana_varijabla>
  </DomainObject.Predmet.StrankaFormated>
  <DomainObject.Predmet.StrankaFormatedOIB>
    <izvorni_sadrzaj>  FINA Regionalni centar Zagreb, OIB 85821130368; DRUŽBA ZA UPRAVLJANJE TERJATEV BANK, D.D., OIB 35965662412; BUTERIN&amp;POSAVEC odvjetničko društvo, društvo s ograničenom odgovornošću, OIB 88443826619</izvorni_sadrzaj>
    <derivirana_varijabla naziv="DomainObject.Predmet.StrankaFormatedOIB_1">  FINA Regionalni centar Zagreb, OIB 85821130368; DRUŽBA ZA UPRAVLJANJE TERJATEV BANK, D.D., OIB 35965662412;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DRUŽBA ZA UPRAVLJANJE TERJATEV BANK, D.D., Davčna Ulica 1, Ljubljana;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DRUŽBA ZA UPRAVLJANJE TERJATEV BANK, D.D., Davčna Ulica 1, Ljubljana;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DRUŽBA ZA UPRAVLJANJE TERJATEV BANK, D.D., OIB 35965662412, Davčna Ulica 1, Ljubljana;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DRUŽBA ZA UPRAVLJANJE TERJATEV BANK, D.D., OIB 35965662412, Davčna Ulica 1, Ljubljana;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Zagreb,DRUŽBA ZA UPRAVLJANJE TERJATEV BANK, D.D. Davčna Ulica 1,Ljubljana,BUTERIN&amp;POSAVEC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Zagreb,DRUŽBA ZA UPRAVLJANJE TERJATEV BANK, D.D. Davčna Ulica 1,Ljubljana,BUTERIN&amp;POSAVEC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Zagreb,DRUŽBA ZA UPRAVLJANJE TERJATEV BANK, D.D., OIB 35965662412, Davčna Ulica 1,Ljubljana,BUTERIN&amp;POSAVEC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Zagreb,DRUŽBA ZA UPRAVLJANJE TERJATEV BANK, D.D., OIB 35965662412, Davčna Ulica 1,Ljubljana,BUTERIN&amp;POSAVEC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Zagreb,DRUŽBA ZA UPRAVLJANJE TERJATEV BANK, D.D.,BUTERIN&amp;POSAVEC odvjetničko društvo, društvo s ograničenom odgovornošću</izvorni_sadrzaj>
    <derivirana_varijabla naziv="DomainObject.Predmet.StrankaNazivFormated_1">FINA Regionalni centar Zagreb,DRUŽBA ZA UPRAVLJANJE TERJATEV BANK, D.D.,BUTERIN&amp;POSAVEC odvjetničko društvo, društvo s ograničenom odgovornošću</derivirana_varijabla>
  </DomainObject.Predmet.StrankaNazivFormated>
  <DomainObject.Predmet.StrankaNazivFormatedOIB>
    <izvorni_sadrzaj>FINA Regionalni centar Zagreb, OIB 85821130368,DRUŽBA ZA UPRAVLJANJE TERJATEV BANK, D.D., OIB 35965662412,BUTERIN&amp;POSAVEC odvjetničko društvo, društvo s ograničenom odgovornošću, OIB 88443826619</izvorni_sadrzaj>
    <derivirana_varijabla naziv="DomainObject.Predmet.StrankaNazivFormatedOIB_1">FINA Regionalni centar Zagreb, OIB 85821130368,DRUŽBA ZA UPRAVLJANJE TERJATEV BANK, D.D., OIB 35965662412,BUTERIN&amp;POSAVEC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DRUŽBA ZA UPRAVLJANJE TERJATEV BANK, D.D.</item>
      <item>BUTERIN&amp;POSAVEC odvjetničko društvo, društvo s ograničenom odgovornošću</item>
    </izvorni_sadrzaj>
    <derivirana_varijabla naziv="DomainObject.Predmet.StrankaListFormated_1">
      <item>FINA Regionalni centar Zagreb</item>
      <item>DRUŽBA ZA UPRAVLJANJE TERJATEV BANK, D.D.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DRUŽBA ZA UPRAVLJANJE TERJATEV BANK, D.D., OIB 35965662412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DRUŽBA ZA UPRAVLJANJE TERJATEV BANK, D.D., OIB 35965662412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DRUŽBA ZA UPRAVLJANJE TERJATEV BANK, D.D., Davčna Ulica 1, Ljubljana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DRUŽBA ZA UPRAVLJANJE TERJATEV BANK, D.D., Davčna Ulica 1, Ljubljana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DRUŽBA ZA UPRAVLJANJE TERJATEV BANK, D.D., OIB 35965662412, Davčna Ulica 1, Ljubljana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DRUŽBA ZA UPRAVLJANJE TERJATEV BANK, D.D., OIB 35965662412, Davčna Ulica 1, Ljubljana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DRUŽBA ZA UPRAVLJANJE TERJATEV BANK, D.D.</item>
      <item>BUTERIN&amp;POSAVEC odvjetničko društvo, društvo s ograničenom odgovornošću</item>
    </izvorni_sadrzaj>
    <derivirana_varijabla naziv="DomainObject.Predmet.StrankaListNazivFormated_1">
      <item>FINA Regionalni centar Zagreb</item>
      <item>DRUŽBA ZA UPRAVLJANJE TERJATEV BANK, D.D.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DRUŽBA ZA UPRAVLJANJE TERJATEV BANK, D.D., OIB 35965662412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DRUŽBA ZA UPRAVLJANJE TERJATEV BANK, D.D., OIB 35965662412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A.M.T. MODERNA d.o.o.</item>
    </izvorni_sadrzaj>
    <derivirana_varijabla naziv="DomainObject.Predmet.ProtuStrankaListFormated_1">
      <item>A.M.T. MODERNA d.o.o.</item>
    </derivirana_varijabla>
  </DomainObject.Predmet.ProtuStrankaListFormated>
  <DomainObject.Predmet.ProtuStrankaListFormatedOIB>
    <izvorni_sadrzaj>
      <item>A.M.T. MODERNA d.o.o., OIB 01235388226</item>
    </izvorni_sadrzaj>
    <derivirana_varijabla naziv="DomainObject.Predmet.ProtuStrankaListFormatedOIB_1">
      <item>A.M.T. MODERNA d.o.o., OIB 01235388226</item>
    </derivirana_varijabla>
  </DomainObject.Predmet.ProtuStrankaListFormatedOIB>
  <DomainObject.Predmet.ProtuStrankaListFormatedWithAdress>
    <izvorni_sadrzaj>
      <item>A.M.T. MODERNA d.o.o., Draškovićeva 48, 10000 Zagreb</item>
    </izvorni_sadrzaj>
    <derivirana_varijabla naziv="DomainObject.Predmet.ProtuStrankaListFormatedWithAdress_1">
      <item>A.M.T. MODERNA d.o.o., Draškovićeva 48, 10000 Zagreb</item>
    </derivirana_varijabla>
  </DomainObject.Predmet.ProtuStrankaListFormatedWithAdress>
  <DomainObject.Predmet.ProtuStrankaListFormatedWithAdressOIB>
    <izvorni_sadrzaj>
      <item>A.M.T. MODERNA d.o.o., OIB 01235388226, Draškovićeva 48, 10000 Zagreb</item>
    </izvorni_sadrzaj>
    <derivirana_varijabla naziv="DomainObject.Predmet.ProtuStrankaListFormatedWithAdressOIB_1">
      <item>A.M.T. MODERNA d.o.o., OIB 01235388226, Draškovićeva 48, 10000 Zagreb</item>
    </derivirana_varijabla>
  </DomainObject.Predmet.ProtuStrankaListFormatedWithAdressOIB>
  <DomainObject.Predmet.ProtuStrankaListNazivFormated>
    <izvorni_sadrzaj>
      <item>A.M.T. MODERNA d.o.o.</item>
    </izvorni_sadrzaj>
    <derivirana_varijabla naziv="DomainObject.Predmet.ProtuStrankaListNazivFormated_1">
      <item>A.M.T. MODERNA d.o.o.</item>
    </derivirana_varijabla>
  </DomainObject.Predmet.ProtuStrankaListNazivFormated>
  <DomainObject.Predmet.ProtuStrankaListNazivFormatedOIB>
    <izvorni_sadrzaj>
      <item>A.M.T. MODERNA d.o.o., OIB 01235388226</item>
    </izvorni_sadrzaj>
    <derivirana_varijabla naziv="DomainObject.Predmet.ProtuStrankaListNazivFormatedOIB_1">
      <item>A.M.T. MODERNA d.o.o., OIB 01235388226</item>
    </derivirana_varijabla>
  </DomainObject.Predmet.ProtuStrankaListNazivFormatedOIB>
  <DomainObject.Predmet.OstaliListFormated>
    <izvorni_sadrzaj>
      <item>Darko Alegić</item>
      <item>BUTERIN&amp;POSAVEC odvjetničko društvo, društvo s ograničenom odgovornošću</item>
    </izvorni_sadrzaj>
    <derivirana_varijabla naziv="DomainObject.Predmet.OstaliListFormated_1">
      <item>Darko Alegić</item>
      <item>BUTERIN&amp;POSAVEC odvjetničko društvo, društvo s ograničenom odgovornošću</item>
    </derivirana_varijabla>
  </DomainObject.Predmet.OstaliListFormated>
  <DomainObject.Predmet.OstaliListFormatedOIB>
    <izvorni_sadrzaj>
      <item>Darko Alegić, OIB 35944486624</item>
      <item>BUTERIN&amp;POSAVEC odvjetničko društvo, društvo s ograničenom odgovornošću, OIB 88443826619</item>
    </izvorni_sadrzaj>
    <derivirana_varijabla naziv="DomainObject.Predmet.OstaliListFormatedOIB_1">
      <item>Darko Alegić, OIB 35944486624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Darko Alegić, Kašinska 39, 10360 Sesvete</item>
      <item>BUTERIN&amp;POSAVEC odvjetničko društvo, društvo s ograničenom odgovornošću, Draškovićeva 82, 10000 Zagreb</item>
    </izvorni_sadrzaj>
    <derivirana_varijabla naziv="DomainObject.Predmet.OstaliListFormatedWithAdress_1">
      <item>Darko Alegić, Kašinska 39, 10360 Sesvete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Darko Alegić, OIB 35944486624, Kašinska 39, 10360 Sesvete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Darko Alegić, OIB 35944486624, Kašinska 39, 10360 Sesvete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Darko Alegić</item>
      <item>BUTERIN&amp;POSAVEC odvjetničko društvo, društvo s ograničenom odgovornošću</item>
    </izvorni_sadrzaj>
    <derivirana_varijabla naziv="DomainObject.Predmet.OstaliListNazivFormated_1">
      <item>Darko Alegić</item>
      <item>BUTERIN&amp;POSAVEC odvjetničko društvo, društvo s ograničenom odgovornošću</item>
    </derivirana_varijabla>
  </DomainObject.Predmet.OstaliListNazivFormated>
  <DomainObject.Predmet.OstaliListNazivFormatedOIB>
    <izvorni_sadrzaj>
      <item>Darko Alegić, OIB 35944486624</item>
      <item>BUTERIN&amp;POSAVEC odvjetničko društvo, društvo s ograničenom odgovornošću, OIB 88443826619</item>
    </izvorni_sadrzaj>
    <derivirana_varijabla naziv="DomainObject.Predmet.OstaliListNazivFormatedOIB_1">
      <item>Darko Alegić, OIB 35944486624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St-1139/2018-24</izvorni_sadrzaj>
    <derivirana_varijabla naziv="DomainObject.PoslovniBrojDokumenta_1">St-1139/2018-24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A.M.T. MODERNA d.o.o.</izvorni_sadrzaj>
    <derivirana_varijabla naziv="DomainObject.Predmet.ProtustrankaIDrugi_1">A.M.T. MODERNA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A.M.T. MODERNA d.o.o., OIB 01235388226, Draškovićeva 48, 10000 Zagreb</izvorni_sadrzaj>
    <derivirana_varijabla naziv="DomainObject.Predmet.ProtustrankaIDrugiAdressOIB_1">A.M.T. MODERNA d.o.o., OIB 01235388226, Draškovićeva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>16. svibnja 2018.</izvorni_sadrzaj>
    <derivirana_varijabla naziv="DomainObject.Predmet.OdlukaRjesenje.DatumPravomocnosti_1">16. svibnja 2018.</derivirana_varijabla>
  </DomainObject.Predmet.OdlukaRjesenje.DatumPravomocnosti>
  <DomainObject.Predmet.OdlukaRjesenje.Oznaka>
    <izvorni_sadrzaj>St-1139/2018-16</izvorni_sadrzaj>
    <derivirana_varijabla naziv="DomainObject.Predmet.OdlukaRjesenje.Oznaka_1">St-1139/2018-16</derivirana_varijabla>
  </DomainObject.Predmet.OdlukaRjesenje.Oznaka>
  <DomainObject.Predmet.SudioniciListNaziv>
    <izvorni_sadrzaj>
      <item>FINA Regionalni centar Zagreb</item>
      <item>A.M.T. MODERNA d.o.o.</item>
      <item>Darko Alegić</item>
      <item>BUTERIN&amp;POSAVEC odvjetničko društvo, društvo s ograničenom odgovornošću</item>
      <item>DRUŽBA ZA UPRAVLJANJE TERJATEV BANK, D.D.</item>
      <item>BUTERIN&amp;POSAVEC odvjetničko društvo, društvo s ograničenom odgovornošću</item>
    </izvorni_sadrzaj>
    <derivirana_varijabla naziv="DomainObject.Predmet.SudioniciListNaziv_1">
      <item>FINA Regionalni centar Zagreb</item>
      <item>A.M.T. MODERNA d.o.o.</item>
      <item>Darko Alegić</item>
      <item>BUTERIN&amp;POSAVEC odvjetničko društvo, društvo s ograničenom odgovornošću</item>
      <item>DRUŽBA ZA UPRAVLJANJE TERJATEV BANK, D.D.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  <item>BUTERIN&amp;POSAVEC odvjetničko društvo, društvo s ograničenom odgovornošću, OIB 88443826619, Draškovićeva 82,10000 Zagreb</item>
      <item>DRUŽBA ZA UPRAVLJANJE TERJATEV BANK, D.D., OIB 35965662412, Davčna Ulica 1,Ljubljana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Trg svibanjskih žrtava 1995. 1,10000 Zagreb</item>
      <item>A.M.T. MODERNA d.o.o., OIB 01235388226, Draškovićeva 48,10000 Zagreb</item>
      <item>Darko Alegić, OIB 35944486624, Kašinska 39,10360 Sesvete</item>
      <item>BUTERIN&amp;POSAVEC odvjetničko društvo, društvo s ograničenom odgovornošću, OIB 88443826619, Draškovićeva 82,10000 Zagreb</item>
      <item>DRUŽBA ZA UPRAVLJANJE TERJATEV BANK, D.D., OIB 35965662412, Davčna Ulica 1,Ljubljana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01235388226</item>
      <item>, OIB 35944486624</item>
      <item>, OIB 88443826619</item>
      <item>, OIB 35965662412</item>
      <item>, OIB 88443826619</item>
    </izvorni_sadrzaj>
    <derivirana_varijabla naziv="DomainObject.Predmet.SudioniciListNazivOIB_1">
      <item>, OIB 85821130368</item>
      <item>, OIB 01235388226</item>
      <item>, OIB 35944486624</item>
      <item>, OIB 88443826619</item>
      <item>, OIB 35965662412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St-1139/2018-21</izvorni_sadrzaj>
    <derivirana_varijabla naziv="DomainObject.PredzadnjaOdlukaIzPredmeta.Oznaka_1">St-1139/2018-21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1458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2019-02-26T10:23:00Z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2019-02-26T13:35:00Z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St-1139/2018-24 / Odluka - Rješenje - nastavak postupka zbog naknadne diobe (st-1139-18.docx)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